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bb6ea" w14:paraId="15bb6ea" w:rsidRDefault="007B6FB9" w:rsidP="004F3643" w:rsidR="004F3643" w:rsidRPr="009B4788">
      <w:pPr>
        <w15:collapsed w:val="false"/>
      </w:pPr>
      <w:bookmarkStart w:name="_GoBack" w:id="0"/>
      <w:bookmarkEnd w:id="0"/>
      <w:r w:rsidRPr="009B4788">
        <w:t xml:space="preserve">  </w:t>
      </w:r>
      <w:r w:rsidR="00F52028">
        <w:t xml:space="preserve">               </w:t>
      </w:r>
      <w:r w:rsidR="004F3643" w:rsidRPr="009B4788">
        <w:t xml:space="preserve">  </w:t>
      </w:r>
      <w:r w:rsidR="004F3643" w:rsidRPr="009B4788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F3643" w:rsidRPr="009B4788">
        <w:t xml:space="preserve">                                                          </w:t>
      </w:r>
    </w:p>
    <w:p w:rsidRDefault="004F3643" w:rsidP="004F3643" w:rsidR="004F3643" w:rsidRPr="009B4788">
      <w:r w:rsidRPr="009B4788">
        <w:t xml:space="preserve"> </w:t>
      </w:r>
      <w:r w:rsidR="00F52028">
        <w:t xml:space="preserve">   </w:t>
      </w:r>
      <w:r w:rsidRPr="009B4788">
        <w:t xml:space="preserve">REPUBLIKA HRVATSKA </w:t>
      </w:r>
      <w:r w:rsidRPr="009B4788">
        <w:tab/>
      </w:r>
      <w:r w:rsidRPr="009B4788">
        <w:tab/>
      </w:r>
      <w:r w:rsidRPr="009B4788">
        <w:tab/>
      </w:r>
      <w:r w:rsidRPr="009B4788">
        <w:tab/>
      </w:r>
      <w:r w:rsidRPr="009B4788">
        <w:tab/>
      </w:r>
    </w:p>
    <w:p w:rsidRDefault="004F3643" w:rsidP="004F3643" w:rsidR="004F3643" w:rsidRPr="009B4788">
      <w:r w:rsidRPr="009B4788">
        <w:t xml:space="preserve"> TRGOVAČKI SUD U PAZINU</w:t>
      </w:r>
    </w:p>
    <w:p w:rsidRDefault="004F3643" w:rsidP="00B40E8F" w:rsidR="004F3643" w:rsidRPr="009B4788">
      <w:r w:rsidRPr="009B4788">
        <w:t xml:space="preserve"> </w:t>
      </w:r>
      <w:r w:rsidR="00F52028">
        <w:t xml:space="preserve">    </w:t>
      </w:r>
      <w:r w:rsidRPr="009B4788">
        <w:t xml:space="preserve">52000 PAZIN, </w:t>
      </w:r>
      <w:proofErr w:type="spellStart"/>
      <w:r w:rsidRPr="009B4788">
        <w:t>Dršćevka</w:t>
      </w:r>
      <w:proofErr w:type="spellEnd"/>
      <w:r w:rsidRPr="009B4788">
        <w:t xml:space="preserve"> 1</w:t>
      </w:r>
      <w:r w:rsidRPr="009B4788">
        <w:tab/>
      </w:r>
      <w:r w:rsidRPr="009B4788">
        <w:tab/>
      </w:r>
      <w:r w:rsidRPr="009B4788">
        <w:tab/>
      </w:r>
      <w:r w:rsidRPr="009B4788">
        <w:tab/>
      </w:r>
      <w:r w:rsidRPr="009B4788">
        <w:tab/>
        <w:t xml:space="preserve">        </w:t>
      </w:r>
      <w:r w:rsidRPr="009B4788">
        <w:tab/>
      </w:r>
      <w:r w:rsidRPr="009B4788">
        <w:tab/>
      </w:r>
      <w:r w:rsidRPr="009B4788">
        <w:tab/>
        <w:t xml:space="preserve">         </w:t>
      </w:r>
      <w:r w:rsidRPr="009B4788">
        <w:tab/>
      </w:r>
      <w:r w:rsidRPr="009B4788">
        <w:tab/>
      </w:r>
      <w:r w:rsidRPr="009B4788">
        <w:tab/>
      </w:r>
      <w:r w:rsidRPr="009B4788">
        <w:tab/>
      </w:r>
      <w:r w:rsidRPr="009B4788">
        <w:tab/>
        <w:t xml:space="preserve">                       </w:t>
      </w:r>
    </w:p>
    <w:p w:rsidRDefault="004F3643" w:rsidP="00981918" w:rsidR="004F3643">
      <w:pPr>
        <w:ind w:firstLine="708"/>
        <w:jc w:val="both"/>
      </w:pPr>
      <w:r w:rsidRPr="009B4788">
        <w:t xml:space="preserve">Trgovački sud u Pazinu, po sucu </w:t>
      </w:r>
      <w:r w:rsidR="00BB2EEE" w:rsidRPr="009B4788">
        <w:t>Ivanu Dujiću</w:t>
      </w:r>
      <w:r w:rsidRPr="009B4788">
        <w:t xml:space="preserve">, u postupku po prijedlogu </w:t>
      </w:r>
      <w:r w:rsidR="00C55F3F">
        <w:t xml:space="preserve">Aleksandre Korlević, </w:t>
      </w:r>
      <w:proofErr w:type="spellStart"/>
      <w:r w:rsidR="00C55F3F">
        <w:t>vl</w:t>
      </w:r>
      <w:proofErr w:type="spellEnd"/>
      <w:r w:rsidR="00C55F3F">
        <w:t>. obrta Servis za č</w:t>
      </w:r>
      <w:r w:rsidR="00C55F3F" w:rsidRPr="00C55F3F">
        <w:t>išćenje "</w:t>
      </w:r>
      <w:proofErr w:type="spellStart"/>
      <w:r w:rsidR="00C55F3F" w:rsidRPr="00C55F3F">
        <w:t>Prestige</w:t>
      </w:r>
      <w:proofErr w:type="spellEnd"/>
      <w:r w:rsidR="00C55F3F" w:rsidRPr="00C55F3F">
        <w:t xml:space="preserve">", </w:t>
      </w:r>
      <w:proofErr w:type="spellStart"/>
      <w:r w:rsidR="00C55F3F" w:rsidRPr="00C55F3F">
        <w:t>Višnjan</w:t>
      </w:r>
      <w:proofErr w:type="spellEnd"/>
      <w:r w:rsidR="00C55F3F" w:rsidRPr="00C55F3F">
        <w:t xml:space="preserve">, </w:t>
      </w:r>
      <w:proofErr w:type="spellStart"/>
      <w:r w:rsidR="00C55F3F" w:rsidRPr="00C55F3F">
        <w:t>Diklići</w:t>
      </w:r>
      <w:proofErr w:type="spellEnd"/>
      <w:r w:rsidR="00C55F3F" w:rsidRPr="00C55F3F">
        <w:t xml:space="preserve"> 2</w:t>
      </w:r>
      <w:r w:rsidR="00C55F3F">
        <w:t xml:space="preserve">, </w:t>
      </w:r>
      <w:r w:rsidR="00981918">
        <w:t xml:space="preserve">OIB </w:t>
      </w:r>
      <w:r w:rsidR="00C55F3F">
        <w:t>03068191163</w:t>
      </w:r>
      <w:r w:rsidR="009B4788" w:rsidRPr="009B4788">
        <w:t xml:space="preserve">, </w:t>
      </w:r>
      <w:r w:rsidRPr="009B4788">
        <w:t>za otvaranje predstečajnog postupka</w:t>
      </w:r>
      <w:r w:rsidR="00C55F3F">
        <w:t xml:space="preserve"> nad imovinom </w:t>
      </w:r>
      <w:r w:rsidR="00C55F3F" w:rsidRPr="00C55F3F">
        <w:t xml:space="preserve">Aleksandre Korlević, </w:t>
      </w:r>
      <w:proofErr w:type="spellStart"/>
      <w:r w:rsidR="00C55F3F" w:rsidRPr="00C55F3F">
        <w:t>vl</w:t>
      </w:r>
      <w:proofErr w:type="spellEnd"/>
      <w:r w:rsidR="00C55F3F" w:rsidRPr="00C55F3F">
        <w:t>. obrta Servis za čišćenje "</w:t>
      </w:r>
      <w:proofErr w:type="spellStart"/>
      <w:r w:rsidR="00C55F3F" w:rsidRPr="00C55F3F">
        <w:t>Prestige</w:t>
      </w:r>
      <w:proofErr w:type="spellEnd"/>
      <w:r w:rsidR="00C55F3F" w:rsidRPr="00C55F3F">
        <w:t xml:space="preserve">", </w:t>
      </w:r>
      <w:proofErr w:type="spellStart"/>
      <w:r w:rsidR="00C55F3F" w:rsidRPr="00C55F3F">
        <w:t>Višnjan</w:t>
      </w:r>
      <w:proofErr w:type="spellEnd"/>
      <w:r w:rsidR="00C55F3F" w:rsidRPr="00C55F3F">
        <w:t xml:space="preserve">, </w:t>
      </w:r>
      <w:proofErr w:type="spellStart"/>
      <w:r w:rsidR="00C55F3F" w:rsidRPr="00C55F3F">
        <w:t>Diklići</w:t>
      </w:r>
      <w:proofErr w:type="spellEnd"/>
      <w:r w:rsidR="00C55F3F" w:rsidRPr="00C55F3F">
        <w:t xml:space="preserve"> 2, OIB 03068191163</w:t>
      </w:r>
      <w:r w:rsidRPr="009B4788">
        <w:t xml:space="preserve">, </w:t>
      </w:r>
      <w:r w:rsidR="00C55F3F">
        <w:t>11</w:t>
      </w:r>
      <w:r w:rsidRPr="009B4788">
        <w:t xml:space="preserve">. </w:t>
      </w:r>
      <w:r w:rsidR="00C55F3F">
        <w:t xml:space="preserve">prosinca </w:t>
      </w:r>
      <w:r w:rsidR="009B4788" w:rsidRPr="009B4788">
        <w:t>201</w:t>
      </w:r>
      <w:r w:rsidR="00C55F3F">
        <w:t>8</w:t>
      </w:r>
      <w:r w:rsidRPr="009B4788">
        <w:t>. donio je slijedeći</w:t>
      </w:r>
    </w:p>
    <w:p w:rsidRDefault="00F52028" w:rsidP="00981918" w:rsidR="00F52028" w:rsidRPr="009B4788">
      <w:pPr>
        <w:ind w:firstLine="708"/>
        <w:jc w:val="both"/>
      </w:pPr>
    </w:p>
    <w:p w:rsidRDefault="004F3643" w:rsidP="004F3643" w:rsidR="004F3643" w:rsidRPr="009B4788">
      <w:pPr>
        <w:jc w:val="center"/>
      </w:pPr>
      <w:r w:rsidRPr="009B4788">
        <w:t xml:space="preserve">Z A K LJ U Č A K </w:t>
      </w:r>
    </w:p>
    <w:p w:rsidRDefault="004F3643" w:rsidP="004F3643" w:rsidR="004F3643" w:rsidRPr="009B4788"/>
    <w:p w:rsidRDefault="00E83B48" w:rsidP="00B40E8F" w:rsidR="004F3643" w:rsidRPr="009B4788">
      <w:pPr>
        <w:jc w:val="both"/>
      </w:pPr>
      <w:r w:rsidRPr="009B4788">
        <w:t xml:space="preserve"> </w:t>
      </w:r>
      <w:r w:rsidRPr="009B4788">
        <w:tab/>
      </w:r>
      <w:r w:rsidR="004F3643" w:rsidRPr="009B4788">
        <w:t xml:space="preserve">Nalaže se </w:t>
      </w:r>
      <w:r w:rsidR="00C55F3F" w:rsidRPr="00C55F3F">
        <w:t>Aleksandr</w:t>
      </w:r>
      <w:r w:rsidR="00C55F3F">
        <w:t>i</w:t>
      </w:r>
      <w:r w:rsidR="00C55F3F" w:rsidRPr="00C55F3F">
        <w:t xml:space="preserve"> Korlević, </w:t>
      </w:r>
      <w:proofErr w:type="spellStart"/>
      <w:r w:rsidR="00C55F3F" w:rsidRPr="00C55F3F">
        <w:t>vl</w:t>
      </w:r>
      <w:proofErr w:type="spellEnd"/>
      <w:r w:rsidR="00C55F3F" w:rsidRPr="00C55F3F">
        <w:t>. obrta Servis za čišćenje "</w:t>
      </w:r>
      <w:proofErr w:type="spellStart"/>
      <w:r w:rsidR="00C55F3F" w:rsidRPr="00C55F3F">
        <w:t>Prestige</w:t>
      </w:r>
      <w:proofErr w:type="spellEnd"/>
      <w:r w:rsidR="00C55F3F" w:rsidRPr="00C55F3F">
        <w:t xml:space="preserve">", </w:t>
      </w:r>
      <w:proofErr w:type="spellStart"/>
      <w:r w:rsidR="00C55F3F" w:rsidRPr="00C55F3F">
        <w:t>Višnjan</w:t>
      </w:r>
      <w:proofErr w:type="spellEnd"/>
      <w:r w:rsidR="00C55F3F" w:rsidRPr="00C55F3F">
        <w:t xml:space="preserve">, </w:t>
      </w:r>
      <w:proofErr w:type="spellStart"/>
      <w:r w:rsidR="00C55F3F" w:rsidRPr="00C55F3F">
        <w:t>Diklići</w:t>
      </w:r>
      <w:proofErr w:type="spellEnd"/>
      <w:r w:rsidR="00C55F3F" w:rsidRPr="00C55F3F">
        <w:t xml:space="preserve"> 2, OIB 03068191163</w:t>
      </w:r>
      <w:r w:rsidR="00B40E8F" w:rsidRPr="009B4788">
        <w:t>, da u roku od osam</w:t>
      </w:r>
      <w:r w:rsidR="004F3643" w:rsidRPr="009B4788">
        <w:t xml:space="preserve"> dana od </w:t>
      </w:r>
      <w:r w:rsidR="00B40E8F" w:rsidRPr="009B4788">
        <w:t xml:space="preserve">dostave (koja se, sukladno čl. 12. Stečajnog zakona, dalje: SZ,  smatra obavljenom istekom osmoga dana od dana objave pismena na mrežnoj stranici e-Oglasna ploča sudova) </w:t>
      </w:r>
      <w:r w:rsidR="004F3643" w:rsidRPr="009B4788">
        <w:t>ovog zaključka dostavi</w:t>
      </w:r>
      <w:r w:rsidRPr="009B4788">
        <w:t xml:space="preserve"> s</w:t>
      </w:r>
      <w:r w:rsidR="00B40E8F" w:rsidRPr="009B4788">
        <w:t>udu</w:t>
      </w:r>
      <w:r w:rsidR="004F3643" w:rsidRPr="009B4788">
        <w:t xml:space="preserve">: </w:t>
      </w:r>
    </w:p>
    <w:p w:rsidRDefault="004F3643" w:rsidP="004F3643" w:rsidR="004F3643" w:rsidRPr="009B4788">
      <w:pPr>
        <w:jc w:val="both"/>
      </w:pPr>
      <w:r w:rsidRPr="009B4788">
        <w:tab/>
        <w:t xml:space="preserve">- </w:t>
      </w:r>
      <w:r w:rsidR="00B40E8F" w:rsidRPr="009B4788">
        <w:t xml:space="preserve"> </w:t>
      </w:r>
      <w:r w:rsidR="00BB2EEE" w:rsidRPr="009B4788">
        <w:t>popis imovine i obveza dužnika sa sadržajem iz čl. 17. S</w:t>
      </w:r>
      <w:r w:rsidR="00B40E8F" w:rsidRPr="009B4788">
        <w:t>Z-a</w:t>
      </w:r>
      <w:r w:rsidRPr="009B4788">
        <w:t>,</w:t>
      </w:r>
    </w:p>
    <w:p w:rsidRDefault="004F3643" w:rsidP="00DE4191" w:rsidR="00DE4191">
      <w:pPr>
        <w:jc w:val="both"/>
      </w:pPr>
      <w:r w:rsidRPr="009B4788">
        <w:tab/>
      </w:r>
      <w:r w:rsidR="00DE4191">
        <w:t>- financijske izvještaje u skladu sa Zakonom o računovodstvu koji nisu stariji od tri mjeseca od dana podnošenja prijedloga za otvaranje predstečajnoga postupka, s time da se usporedni podaci u financijskim izvještajima iskazuju sa stanjem na dan godišnjih financijskih izvještaja prethodne godine, odnosno evidencije koje vode u skladu s poreznim propisima ako je dužnik obveznik poreza na dohodak,</w:t>
      </w:r>
    </w:p>
    <w:p w:rsidRDefault="00DE4191" w:rsidP="00DE4191" w:rsidR="00DE4191">
      <w:pPr>
        <w:jc w:val="both"/>
      </w:pPr>
      <w:r>
        <w:tab/>
        <w:t>- izjavu o broju zaposlenih na zadnji dan u mjesecu koji prethodi</w:t>
      </w:r>
      <w:r w:rsidR="00C55F3F">
        <w:t xml:space="preserve"> </w:t>
      </w:r>
      <w:r>
        <w:t>danu podnošenja prijedloga,</w:t>
      </w:r>
    </w:p>
    <w:p w:rsidRDefault="00DE4191" w:rsidP="00DE4191" w:rsidR="00DE4191" w:rsidRPr="009B4788">
      <w:pPr>
        <w:jc w:val="both"/>
      </w:pPr>
      <w:r>
        <w:tab/>
        <w:t>-  prijedlog plana restrukturiranja</w:t>
      </w:r>
      <w:r w:rsidR="00C55F3F">
        <w:t>,</w:t>
      </w:r>
      <w:r w:rsidRPr="009B4788">
        <w:t xml:space="preserve"> sa sadržajem propisanim odredbom čl. 27. SZ-a,</w:t>
      </w:r>
    </w:p>
    <w:p w:rsidRDefault="004F3643" w:rsidP="00E83B48" w:rsidR="00E83B48" w:rsidRPr="009B4788">
      <w:pPr>
        <w:jc w:val="both"/>
      </w:pPr>
      <w:r w:rsidRPr="009B4788">
        <w:tab/>
      </w:r>
      <w:r w:rsidR="00E83B48" w:rsidRPr="009B4788">
        <w:t>jer će u protivnom prijedlog dužnika za otvaranje predstečajnog postupka biti odbačen kao nedopušten (čl. 31. st. 3. SZ-a).</w:t>
      </w:r>
    </w:p>
    <w:p w:rsidRDefault="004F3643" w:rsidP="004F3643" w:rsidR="004F3643" w:rsidRPr="009B4788">
      <w:pPr>
        <w:jc w:val="center"/>
      </w:pPr>
    </w:p>
    <w:p w:rsidRDefault="004F3643" w:rsidP="004F3643" w:rsidR="004F3643">
      <w:pPr>
        <w:jc w:val="center"/>
      </w:pPr>
      <w:r w:rsidRPr="009B4788">
        <w:t xml:space="preserve">U Pazinu, </w:t>
      </w:r>
      <w:r w:rsidR="00C55F3F" w:rsidRPr="00C55F3F">
        <w:t>11. prosinca 2018.</w:t>
      </w:r>
    </w:p>
    <w:p w:rsidRDefault="00F52028" w:rsidP="004F3643" w:rsidR="00F52028" w:rsidRPr="009B4788">
      <w:pPr>
        <w:jc w:val="center"/>
      </w:pPr>
    </w:p>
    <w:p w:rsidRDefault="004F3643" w:rsidP="004F3643" w:rsidR="004F3643" w:rsidRPr="009B4788">
      <w:pPr>
        <w:ind w:firstLine="708" w:left="4248"/>
      </w:pPr>
      <w:r w:rsidRPr="009B4788">
        <w:t xml:space="preserve">        </w:t>
      </w:r>
      <w:r w:rsidRPr="009B4788">
        <w:tab/>
      </w:r>
      <w:r w:rsidRPr="009B4788">
        <w:tab/>
      </w:r>
      <w:r w:rsidRPr="009B4788">
        <w:tab/>
        <w:t xml:space="preserve">Stečajni sudac </w:t>
      </w:r>
    </w:p>
    <w:p w:rsidRDefault="004F3643" w:rsidP="004F3643" w:rsidR="00B40E8F" w:rsidRPr="009B4788">
      <w:pPr>
        <w:ind w:firstLine="708" w:left="4248"/>
      </w:pPr>
      <w:r w:rsidRPr="009B4788">
        <w:tab/>
        <w:t xml:space="preserve">          </w:t>
      </w:r>
    </w:p>
    <w:p w:rsidRDefault="00B40E8F" w:rsidP="004F3643" w:rsidR="004F3643" w:rsidRPr="009B4788">
      <w:pPr>
        <w:ind w:firstLine="708" w:left="4248"/>
      </w:pPr>
      <w:r w:rsidRPr="009B4788">
        <w:tab/>
      </w:r>
      <w:r w:rsidRPr="009B4788">
        <w:tab/>
        <w:t xml:space="preserve">           Ivan Dujić</w:t>
      </w:r>
      <w:r w:rsidR="00821F16">
        <w:t>, v.r.</w:t>
      </w:r>
    </w:p>
    <w:p w:rsidRDefault="004F3643" w:rsidP="004F3643" w:rsidR="004F3643" w:rsidRPr="009B4788">
      <w:pPr>
        <w:ind w:firstLine="708" w:left="4248"/>
      </w:pPr>
    </w:p>
    <w:p w:rsidRDefault="004F3643" w:rsidP="004F3643" w:rsidR="004F3643" w:rsidRPr="009B4788">
      <w:pPr>
        <w:jc w:val="both"/>
      </w:pPr>
    </w:p>
    <w:p w:rsidRDefault="004F3643" w:rsidP="004F3643" w:rsidR="004F3643" w:rsidRPr="009B4788">
      <w:r w:rsidRPr="009B4788">
        <w:t>UPUTA O PRAVNOM LIJEKU:</w:t>
      </w:r>
    </w:p>
    <w:p w:rsidRDefault="004F3643" w:rsidP="004F3643" w:rsidR="004F3643" w:rsidRPr="009B4788">
      <w:r w:rsidRPr="009B4788">
        <w:t xml:space="preserve">Protiv </w:t>
      </w:r>
      <w:r w:rsidR="00B40E8F" w:rsidRPr="009B4788">
        <w:t xml:space="preserve">ovog </w:t>
      </w:r>
      <w:r w:rsidRPr="009B4788">
        <w:t>zaključka nije dopuštena žalba (čl. 19. st. 7. S</w:t>
      </w:r>
      <w:r w:rsidR="00B40E8F" w:rsidRPr="009B4788">
        <w:t>Z-a</w:t>
      </w:r>
      <w:r w:rsidRPr="009B4788">
        <w:t>).</w:t>
      </w:r>
    </w:p>
    <w:p w:rsidRDefault="004F3643" w:rsidP="004F3643" w:rsidR="004F3643" w:rsidRPr="009B4788"/>
    <w:p w:rsidRDefault="004F3643" w:rsidP="004F3643" w:rsidR="004F3643" w:rsidRPr="009B4788">
      <w:r w:rsidRPr="009B4788">
        <w:t>DNA:</w:t>
      </w:r>
    </w:p>
    <w:p w:rsidRDefault="00B40E8F" w:rsidR="00B40E8F" w:rsidRPr="009B4788">
      <w:r w:rsidRPr="009B4788">
        <w:t>- e-Oglasna ploča sudova (čl. 12. SZ-a)</w:t>
      </w:r>
    </w:p>
    <w:p w:rsidRDefault="004F3643" w:rsidR="00B40E8F">
      <w:r w:rsidRPr="009B4788">
        <w:t xml:space="preserve">- </w:t>
      </w:r>
      <w:r w:rsidR="00C55F3F" w:rsidRPr="00C55F3F">
        <w:t xml:space="preserve">Aleksandri Korlević, </w:t>
      </w:r>
      <w:proofErr w:type="spellStart"/>
      <w:r w:rsidR="00C55F3F" w:rsidRPr="00C55F3F">
        <w:t>vl</w:t>
      </w:r>
      <w:proofErr w:type="spellEnd"/>
      <w:r w:rsidR="00C55F3F" w:rsidRPr="00C55F3F">
        <w:t>. obrta Servis za čišćenje "</w:t>
      </w:r>
      <w:proofErr w:type="spellStart"/>
      <w:r w:rsidR="00C55F3F" w:rsidRPr="00C55F3F">
        <w:t>Prestige</w:t>
      </w:r>
      <w:proofErr w:type="spellEnd"/>
      <w:r w:rsidR="00C55F3F" w:rsidRPr="00C55F3F">
        <w:t xml:space="preserve">", </w:t>
      </w:r>
      <w:proofErr w:type="spellStart"/>
      <w:r w:rsidR="00C55F3F" w:rsidRPr="00C55F3F">
        <w:t>Višnjan</w:t>
      </w:r>
      <w:proofErr w:type="spellEnd"/>
      <w:r w:rsidR="00C55F3F" w:rsidRPr="00C55F3F">
        <w:t xml:space="preserve">, </w:t>
      </w:r>
      <w:proofErr w:type="spellStart"/>
      <w:r w:rsidR="00C55F3F" w:rsidRPr="00C55F3F">
        <w:t>Diklići</w:t>
      </w:r>
      <w:proofErr w:type="spellEnd"/>
      <w:r w:rsidR="00C55F3F" w:rsidRPr="00C55F3F">
        <w:t xml:space="preserve"> 2</w:t>
      </w:r>
    </w:p>
    <w:p w:rsidRDefault="00C55F3F" w:rsidR="00C55F3F" w:rsidRPr="009B4788"/>
    <w:p w:rsidRDefault="00B40E8F" w:rsidR="00B40E8F" w:rsidRPr="009B4788">
      <w:r w:rsidRPr="009B4788">
        <w:t>R.</w:t>
      </w:r>
    </w:p>
    <w:p w:rsidRDefault="009B4788" w:rsidR="00B40E8F" w:rsidRPr="009B4788">
      <w:r w:rsidRPr="009B4788">
        <w:t>kalendirati 2</w:t>
      </w:r>
      <w:r w:rsidR="00B40E8F" w:rsidRPr="009B4788">
        <w:t>0 dana</w:t>
      </w:r>
    </w:p>
    <w:sectPr w:rsidSect="00F52028" w:rsidR="00B40E8F" w:rsidRPr="009B4788">
      <w:headerReference w:type="even" r:id="rId9"/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1FB" w:rsidR="008171FB">
      <w:r>
        <w:separator/>
      </w:r>
    </w:p>
  </w:endnote>
  <w:endnote w:id="0" w:type="continuationSeparator">
    <w:p w:rsidRDefault="008171FB" w:rsidR="00817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1FB" w:rsidR="008171FB">
      <w:r>
        <w:separator/>
      </w:r>
    </w:p>
  </w:footnote>
  <w:footnote w:id="0" w:type="continuationSeparator">
    <w:p w:rsidRDefault="008171FB" w:rsidR="00817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1F16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41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B48" w:rsidR="00FF3AEB">
    <w:pPr>
      <w:pStyle w:val="Zaglavlje"/>
      <w:rPr>
        <w:color w:val="FF0000"/>
      </w:rPr>
    </w:pPr>
    <w:r>
      <w:tab/>
    </w:r>
    <w:r>
      <w:tab/>
      <w:t>Posl.br.: 2 St-662</w:t>
    </w:r>
    <w:r w:rsidRPr="005C1710">
      <w:t>/1</w:t>
    </w:r>
    <w:r>
      <w:t>6</w:t>
    </w:r>
    <w:r w:rsidRPr="005C1710">
      <w:t>-</w:t>
    </w:r>
    <w:r>
      <w:t>3</w:t>
    </w:r>
  </w:p>
  <w:p w:rsidRDefault="00E83B48" w:rsidR="00181784">
    <w:pPr>
      <w:pStyle w:val="Zaglavlje"/>
    </w:pPr>
    <w:r>
      <w:tab/>
    </w:r>
    <w:r>
      <w:tab/>
    </w:r>
  </w:p>
  <w:p w:rsidRDefault="00821F16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EEE" w:rsidR="00BB2EEE">
    <w:pPr>
      <w:pStyle w:val="Zaglavlje"/>
    </w:pPr>
    <w:r>
      <w:tab/>
    </w:r>
    <w:r>
      <w:tab/>
      <w:t>10 St-</w:t>
    </w:r>
    <w:r w:rsidR="00C55F3F">
      <w:t>435</w:t>
    </w:r>
    <w:r w:rsidR="009B4788">
      <w:t>/</w:t>
    </w:r>
    <w:r w:rsidR="00981918">
      <w:t>20</w:t>
    </w:r>
    <w:r w:rsidR="00C55F3F">
      <w:t>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3643"/>
    <w:rsid w:val="00181B7B"/>
    <w:rsid w:val="001A645A"/>
    <w:rsid w:val="002329DD"/>
    <w:rsid w:val="004F3643"/>
    <w:rsid w:val="00554328"/>
    <w:rsid w:val="00576963"/>
    <w:rsid w:val="00685D25"/>
    <w:rsid w:val="006A67D6"/>
    <w:rsid w:val="006F51D7"/>
    <w:rsid w:val="007B6FB9"/>
    <w:rsid w:val="007E759B"/>
    <w:rsid w:val="008171FB"/>
    <w:rsid w:val="00821F16"/>
    <w:rsid w:val="00850BD3"/>
    <w:rsid w:val="008D15C5"/>
    <w:rsid w:val="008F62E3"/>
    <w:rsid w:val="00981918"/>
    <w:rsid w:val="00985388"/>
    <w:rsid w:val="009B4788"/>
    <w:rsid w:val="009E7158"/>
    <w:rsid w:val="00B40E8F"/>
    <w:rsid w:val="00BB2EEE"/>
    <w:rsid w:val="00BE7031"/>
    <w:rsid w:val="00C55F3F"/>
    <w:rsid w:val="00DE4191"/>
    <w:rsid w:val="00E83B48"/>
    <w:rsid w:val="00F52028"/>
    <w:rsid w:val="00F93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B4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F364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2EE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1F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1F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1F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1F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1F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B4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F364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2EE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1F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1F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1F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1F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1F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2018.</izvorni_sadrzaj>
    <derivirana_varijabla naziv="DomainObject.Predmet.DatumOsnivanja_1">11.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St-435/2018</izvorni_sadrzaj>
    <derivirana_varijabla naziv="DomainObject.Predmet.OznakaBroj_1">St-435/2018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Aleksandra Korlević</izvorni_sadrzaj>
    <derivirana_varijabla naziv="DomainObject.Predmet.ProtustrankaFormated_1">  Aleksandra Korlević</derivirana_varijabla>
  </DomainObject.Predmet.ProtustrankaFormated>
  <DomainObject.Predmet.ProtustrankaFormatedOIB>
    <izvorni_sadrzaj>  Aleksandra Korlević, OIB 03068191163</izvorni_sadrzaj>
    <derivirana_varijabla naziv="DomainObject.Predmet.ProtustrankaFormatedOIB_1">  Aleksandra Korlević, OIB 03068191163</derivirana_varijabla>
  </DomainObject.Predmet.ProtustrankaFormatedOIB>
  <DomainObject.Predmet.ProtustrankaFormatedWithAdress>
    <izvorni_sadrzaj> Aleksandra Korlević, Diklići Kod Višnjana 2, 52463 Diklići</izvorni_sadrzaj>
    <derivirana_varijabla naziv="DomainObject.Predmet.ProtustrankaFormatedWithAdress_1"> Aleksandra Korlević, Diklići Kod Višnjana 2, 52463 Diklići</derivirana_varijabla>
  </DomainObject.Predmet.ProtustrankaFormatedWithAdress>
  <DomainObject.Predmet.ProtustrankaFormatedWithAdressOIB>
    <izvorni_sadrzaj> Aleksandra Korlević, OIB 03068191163, Diklići Kod Višnjana 2, 52463 Diklići</izvorni_sadrzaj>
    <derivirana_varijabla naziv="DomainObject.Predmet.ProtustrankaFormatedWithAdressOIB_1"> Aleksandra Korlević, OIB 03068191163, Diklići Kod Višnjana 2, 52463 Diklići</derivirana_varijabla>
  </DomainObject.Predmet.ProtustrankaFormatedWithAdressOIB>
  <DomainObject.Predmet.ProtustrankaWithAdress>
    <izvorni_sadrzaj>Aleksandra Korlević Diklići Kod Višnjana 2, 52463 Diklići</izvorni_sadrzaj>
    <derivirana_varijabla naziv="DomainObject.Predmet.ProtustrankaWithAdress_1">Aleksandra Korlević Diklići Kod Višnjana 2, 52463 Diklići</derivirana_varijabla>
  </DomainObject.Predmet.ProtustrankaWithAdress>
  <DomainObject.Predmet.ProtustrankaWithAdressOIB>
    <izvorni_sadrzaj>Aleksandra Korlević, OIB 03068191163, Diklići Kod Višnjana 2, 52463 Diklići</izvorni_sadrzaj>
    <derivirana_varijabla naziv="DomainObject.Predmet.ProtustrankaWithAdressOIB_1">Aleksandra Korlević, OIB 03068191163, Diklići Kod Višnjana 2, 52463 Diklići</derivirana_varijabla>
  </DomainObject.Predmet.ProtustrankaWithAdressOIB>
  <DomainObject.Predmet.ProtustrankaNazivFormated>
    <izvorni_sadrzaj>Aleksandra Korlević</izvorni_sadrzaj>
    <derivirana_varijabla naziv="DomainObject.Predmet.ProtustrankaNazivFormated_1">Aleksandra Korlević</derivirana_varijabla>
  </DomainObject.Predmet.ProtustrankaNazivFormated>
  <DomainObject.Predmet.ProtustrankaNazivFormatedOIB>
    <izvorni_sadrzaj>Aleksandra Korlević, OIB 03068191163</izvorni_sadrzaj>
    <derivirana_varijabla naziv="DomainObject.Predmet.ProtustrankaNazivFormatedOIB_1">Aleksandra Korlević, OIB 03068191163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Aleksandra Korlević</izvorni_sadrzaj>
    <derivirana_varijabla naziv="DomainObject.Predmet.StrankaFormated_1">  Aleksandra Korlević</derivirana_varijabla>
  </DomainObject.Predmet.StrankaFormated>
  <DomainObject.Predmet.StrankaFormatedOIB>
    <izvorni_sadrzaj>  Aleksandra Korlević, OIB 03068191163</izvorni_sadrzaj>
    <derivirana_varijabla naziv="DomainObject.Predmet.StrankaFormatedOIB_1">  Aleksandra Korlević, OIB 03068191163</derivirana_varijabla>
  </DomainObject.Predmet.StrankaFormatedOIB>
  <DomainObject.Predmet.StrankaFormatedWithAdress>
    <izvorni_sadrzaj> Aleksandra Korlević, Diklići Kod Višnjana 2, 52463 Diklići</izvorni_sadrzaj>
    <derivirana_varijabla naziv="DomainObject.Predmet.StrankaFormatedWithAdress_1"> Aleksandra Korlević, Diklići Kod Višnjana 2, 52463 Diklići</derivirana_varijabla>
  </DomainObject.Predmet.StrankaFormatedWithAdress>
  <DomainObject.Predmet.StrankaFormatedWithAdressOIB>
    <izvorni_sadrzaj> Aleksandra Korlević, OIB 03068191163, Diklići Kod Višnjana 2, 52463 Diklići</izvorni_sadrzaj>
    <derivirana_varijabla naziv="DomainObject.Predmet.StrankaFormatedWithAdressOIB_1"> Aleksandra Korlević, OIB 03068191163, Diklići Kod Višnjana 2, 52463 Diklići</derivirana_varijabla>
  </DomainObject.Predmet.StrankaFormatedWithAdressOIB>
  <DomainObject.Predmet.StrankaWithAdress>
    <izvorni_sadrzaj>Aleksandra Korlević Diklići Kod Višnjana 2,52463 Diklići</izvorni_sadrzaj>
    <derivirana_varijabla naziv="DomainObject.Predmet.StrankaWithAdress_1">Aleksandra Korlević Diklići Kod Višnjana 2,52463 Diklići</derivirana_varijabla>
  </DomainObject.Predmet.StrankaWithAdress>
  <DomainObject.Predmet.StrankaWithAdressOIB>
    <izvorni_sadrzaj>Aleksandra Korlević, OIB 03068191163, Diklići Kod Višnjana 2,52463 Diklići</izvorni_sadrzaj>
    <derivirana_varijabla naziv="DomainObject.Predmet.StrankaWithAdressOIB_1">Aleksandra Korlević, OIB 03068191163, Diklići Kod Višnjana 2,52463 Diklići</derivirana_varijabla>
  </DomainObject.Predmet.StrankaWithAdressOIB>
  <DomainObject.Predmet.StrankaNazivFormated>
    <izvorni_sadrzaj>Aleksandra Korlević</izvorni_sadrzaj>
    <derivirana_varijabla naziv="DomainObject.Predmet.StrankaNazivFormated_1">Aleksandra Korlević</derivirana_varijabla>
  </DomainObject.Predmet.StrankaNazivFormated>
  <DomainObject.Predmet.StrankaNazivFormatedOIB>
    <izvorni_sadrzaj>Aleksandra Korlević, OIB 03068191163</izvorni_sadrzaj>
    <derivirana_varijabla naziv="DomainObject.Predmet.StrankaNazivFormatedOIB_1">Aleksandra Korlević, OIB 03068191163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Aleksandra Korlević</item>
    </izvorni_sadrzaj>
    <derivirana_varijabla naziv="DomainObject.Predmet.StrankaListFormated_1">
      <item>Aleksandra Korlević</item>
    </derivirana_varijabla>
  </DomainObject.Predmet.StrankaListFormated>
  <DomainObject.Predmet.StrankaListFormatedOIB>
    <izvorni_sadrzaj>
      <item>Aleksandra Korlević, OIB 03068191163</item>
    </izvorni_sadrzaj>
    <derivirana_varijabla naziv="DomainObject.Predmet.StrankaListFormatedOIB_1">
      <item>Aleksandra Korlević, OIB 03068191163</item>
    </derivirana_varijabla>
  </DomainObject.Predmet.StrankaListFormatedOIB>
  <DomainObject.Predmet.StrankaListFormatedWithAdress>
    <izvorni_sadrzaj>
      <item>Aleksandra Korlević, Diklići Kod Višnjana 2, 52463 Diklići</item>
    </izvorni_sadrzaj>
    <derivirana_varijabla naziv="DomainObject.Predmet.StrankaListFormatedWithAdress_1">
      <item>Aleksandra Korlević, Diklići Kod Višnjana 2, 52463 Diklići</item>
    </derivirana_varijabla>
  </DomainObject.Predmet.StrankaListFormatedWithAdress>
  <DomainObject.Predmet.StrankaListFormatedWithAdressOIB>
    <izvorni_sadrzaj>
      <item>Aleksandra Korlević, OIB 03068191163, Diklići Kod Višnjana 2, 52463 Diklići</item>
    </izvorni_sadrzaj>
    <derivirana_varijabla naziv="DomainObject.Predmet.StrankaListFormatedWithAdressOIB_1">
      <item>Aleksandra Korlević, OIB 03068191163, Diklići Kod Višnjana 2, 52463 Diklići</item>
    </derivirana_varijabla>
  </DomainObject.Predmet.StrankaListFormatedWithAdressOIB>
  <DomainObject.Predmet.StrankaListNazivFormated>
    <izvorni_sadrzaj>
      <item>Aleksandra Korlević</item>
    </izvorni_sadrzaj>
    <derivirana_varijabla naziv="DomainObject.Predmet.StrankaListNazivFormated_1">
      <item>Aleksandra Korlević</item>
    </derivirana_varijabla>
  </DomainObject.Predmet.StrankaListNazivFormated>
  <DomainObject.Predmet.StrankaListNazivFormatedOIB>
    <izvorni_sadrzaj>
      <item>Aleksandra Korlević, OIB 03068191163</item>
    </izvorni_sadrzaj>
    <derivirana_varijabla naziv="DomainObject.Predmet.StrankaListNazivFormatedOIB_1">
      <item>Aleksandra Korlević, OIB 03068191163</item>
    </derivirana_varijabla>
  </DomainObject.Predmet.StrankaListNazivFormatedOIB>
  <DomainObject.Predmet.ProtuStrankaListFormated>
    <izvorni_sadrzaj>
      <item>Aleksandra Korlević</item>
    </izvorni_sadrzaj>
    <derivirana_varijabla naziv="DomainObject.Predmet.ProtuStrankaListFormated_1">
      <item>Aleksandra Korlević</item>
    </derivirana_varijabla>
  </DomainObject.Predmet.ProtuStrankaListFormated>
  <DomainObject.Predmet.ProtuStrankaListFormatedOIB>
    <izvorni_sadrzaj>
      <item>Aleksandra Korlević, OIB 03068191163</item>
    </izvorni_sadrzaj>
    <derivirana_varijabla naziv="DomainObject.Predmet.ProtuStrankaListFormatedOIB_1">
      <item>Aleksandra Korlević, OIB 03068191163</item>
    </derivirana_varijabla>
  </DomainObject.Predmet.ProtuStrankaListFormatedOIB>
  <DomainObject.Predmet.ProtuStrankaListFormatedWithAdress>
    <izvorni_sadrzaj>
      <item>Aleksandra Korlević, Diklići Kod Višnjana 2, 52463 Diklići</item>
    </izvorni_sadrzaj>
    <derivirana_varijabla naziv="DomainObject.Predmet.ProtuStrankaListFormatedWithAdress_1">
      <item>Aleksandra Korlević, Diklići Kod Višnjana 2, 52463 Diklići</item>
    </derivirana_varijabla>
  </DomainObject.Predmet.ProtuStrankaListFormatedWithAdress>
  <DomainObject.Predmet.ProtuStrankaListFormatedWithAdressOIB>
    <izvorni_sadrzaj>
      <item>Aleksandra Korlević, OIB 03068191163, Diklići Kod Višnjana 2, 52463 Diklići</item>
    </izvorni_sadrzaj>
    <derivirana_varijabla naziv="DomainObject.Predmet.ProtuStrankaListFormatedWithAdressOIB_1">
      <item>Aleksandra Korlević, OIB 03068191163, Diklići Kod Višnjana 2, 52463 Diklići</item>
    </derivirana_varijabla>
  </DomainObject.Predmet.ProtuStrankaListFormatedWithAdressOIB>
  <DomainObject.Predmet.ProtuStrankaListNazivFormated>
    <izvorni_sadrzaj>
      <item>Aleksandra Korlević</item>
    </izvorni_sadrzaj>
    <derivirana_varijabla naziv="DomainObject.Predmet.ProtuStrankaListNazivFormated_1">
      <item>Aleksandra Korlević</item>
    </derivirana_varijabla>
  </DomainObject.Predmet.ProtuStrankaListNazivFormated>
  <DomainObject.Predmet.ProtuStrankaListNazivFormatedOIB>
    <izvorni_sadrzaj>
      <item>Aleksandra Korlević, OIB 03068191163</item>
    </izvorni_sadrzaj>
    <derivirana_varijabla naziv="DomainObject.Predmet.ProtuStrankaListNazivFormatedOIB_1">
      <item>Aleksandra Korlević, OIB 03068191163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Aleksandra Korlević</izvorni_sadrzaj>
    <derivirana_varijabla naziv="DomainObject.Predmet.StrankaIDrugi_1">Aleksandra Korlević</derivirana_varijabla>
  </DomainObject.Predmet.StrankaIDrugi>
  <DomainObject.Predmet.ProtustrankaIDrugi>
    <izvorni_sadrzaj>Aleksandra Korlević</izvorni_sadrzaj>
    <derivirana_varijabla naziv="DomainObject.Predmet.ProtustrankaIDrugi_1">Aleksandra Korlević</derivirana_varijabla>
  </DomainObject.Predmet.ProtustrankaIDrugi>
  <DomainObject.Predmet.StrankaIDrugiAdressOIB>
    <izvorni_sadrzaj>Aleksandra Korlević, OIB 03068191163, Diklići Kod Višnjana 2, 52463 Diklići</izvorni_sadrzaj>
    <derivirana_varijabla naziv="DomainObject.Predmet.StrankaIDrugiAdressOIB_1">Aleksandra Korlević, OIB 03068191163, Diklići Kod Višnjana 2, 52463 Diklići</derivirana_varijabla>
  </DomainObject.Predmet.StrankaIDrugiAdressOIB>
  <DomainObject.Predmet.ProtustrankaIDrugiAdressOIB>
    <izvorni_sadrzaj>Aleksandra Korlević, OIB 03068191163, Diklići Kod Višnjana 2, 52463 Diklići</izvorni_sadrzaj>
    <derivirana_varijabla naziv="DomainObject.Predmet.ProtustrankaIDrugiAdressOIB_1">Aleksandra Korlević, OIB 03068191163, Diklići Kod Višnjana 2, 52463 Diklići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Aleksandra Korlević</item>
      <item>Aleksandra Korlević</item>
    </izvorni_sadrzaj>
    <derivirana_varijabla naziv="DomainObject.Predmet.SudioniciListNaziv_1">
      <item>Aleksandra Korlević</item>
      <item>Aleksandra Korlević</item>
    </derivirana_varijabla>
  </DomainObject.Predmet.SudioniciListNaziv>
  <DomainObject.Predmet.SudioniciListAdressOIB>
    <izvorni_sadrzaj>
      <item>Aleksandra Korlević, OIB 03068191163, Diklići Kod Višnjana 2,52463 Diklići</item>
      <item>Aleksandra Korlević, OIB 03068191163, Diklići Kod Višnjana 2,52463 Diklići</item>
    </izvorni_sadrzaj>
    <derivirana_varijabla naziv="DomainObject.Predmet.SudioniciListAdressOIB_1">
      <item>Aleksandra Korlević, OIB 03068191163, Diklići Kod Višnjana 2,52463 Diklići</item>
      <item>Aleksandra Korlević, OIB 03068191163, Diklići Kod Višnjana 2,52463 Diklići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03068191163</item>
      <item>, OIB 03068191163</item>
    </izvorni_sadrzaj>
    <derivirana_varijabla naziv="DomainObject.Predmet.SudioniciListNazivOIB_1">
      <item>, OIB 03068191163</item>
      <item>, OIB 03068191163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1555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2018-12-12T08:24:00Z</dcterms:created>
  <dc:creator>Jasmina Matika</dc:creator>
  <cp:lastModifiedBy>Sanja Lakošeljac</cp:lastModifiedBy>
  <dcterms:modified xmlns:xsi="http://www.w3.org/2001/XMLSchema-instance" xsi:type="dcterms:W3CDTF">2018-12-12T08:26:00Z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(St-435-18 - PREDSTEČAJNA - ZAKLJUČAK - POZIV NA DOPUNU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