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5735" w14:paraId="3795735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0B097B">
        <w:rPr>
          <w:rFonts w:cs="Times New Roman" w:hAnsi="Times New Roman" w:ascii="Times New Roman"/>
          <w:sz w:val="24"/>
        </w:rPr>
        <w:t>2119/16-12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E568D0" w:rsidRPr="00A206B4">
        <w:t>ŽIVOT JE LIJEP j.d.o.o. za usluge</w:t>
      </w:r>
      <w:r w:rsidR="00E568D0">
        <w:t xml:space="preserve">, Zagreb, Zoričićev trg 22  MBS: </w:t>
      </w:r>
      <w:r w:rsidR="00E568D0" w:rsidRPr="00A206B4">
        <w:t>080826359</w:t>
      </w:r>
      <w:r w:rsidR="00E568D0">
        <w:t xml:space="preserve"> OIB: </w:t>
      </w:r>
      <w:r w:rsidR="00E568D0" w:rsidRPr="00A206B4">
        <w:t>07112564901</w:t>
      </w:r>
      <w:r w:rsidR="00E568D0">
        <w:t xml:space="preserve"> </w:t>
      </w:r>
      <w:r w:rsidRPr="003566B3">
        <w:t>dana</w:t>
      </w:r>
      <w:r w:rsidR="0085463C">
        <w:t xml:space="preserve"> </w:t>
      </w:r>
      <w:r w:rsidR="00767E8D">
        <w:t>30</w:t>
      </w:r>
      <w:r w:rsidR="0062454C">
        <w:t xml:space="preserve"> svibnja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1C107B" w:rsidRPr="001C107B">
        <w:t xml:space="preserve"> </w:t>
      </w:r>
      <w:r w:rsidR="00E568D0" w:rsidRPr="00A206B4">
        <w:t>ŽIVOT JE LIJEP j.d.o.o. za usluge</w:t>
      </w:r>
      <w:r w:rsidR="00E568D0">
        <w:t xml:space="preserve">, Zagreb, Zoričićev trg 22  MBS: </w:t>
      </w:r>
      <w:r w:rsidR="00E568D0" w:rsidRPr="00A206B4">
        <w:t>080826359</w:t>
      </w:r>
      <w:r w:rsidR="00E568D0">
        <w:t xml:space="preserve"> OIB: </w:t>
      </w:r>
      <w:r w:rsidR="00E568D0" w:rsidRPr="00A206B4">
        <w:t>07112564901</w:t>
      </w:r>
      <w:r w:rsidR="00E568D0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E568D0">
        <w:rPr>
          <w:bCs/>
        </w:rPr>
        <w:t>2108</w:t>
      </w:r>
      <w:r w:rsidR="00E123F8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1C107B" w:rsidP="001C107B" w:rsidR="001C107B" w:rsidRPr="003566B3">
      <w:pPr>
        <w:ind w:firstLine="555"/>
        <w:jc w:val="both"/>
      </w:pPr>
      <w:r w:rsidRPr="003566B3">
        <w:t xml:space="preserve">FINA-e Regionalni centar Zagreb, podnijela je ovom sudu dana </w:t>
      </w:r>
      <w:r>
        <w:t xml:space="preserve">4. ožujka 2016.  godine </w:t>
      </w:r>
      <w:r w:rsidRPr="003566B3">
        <w:t xml:space="preserve">prijedlog za otvaranje stečajnog postupka </w:t>
      </w:r>
      <w:r w:rsidRPr="004E485D">
        <w:t xml:space="preserve">nad </w:t>
      </w:r>
      <w:r>
        <w:t xml:space="preserve">stečajnim dužnikm </w:t>
      </w:r>
      <w:r w:rsidR="00E568D0" w:rsidRPr="00A206B4">
        <w:t>ŽIVOT JE LIJEP j.d.o.o. za usluge</w:t>
      </w:r>
      <w:r w:rsidR="00E568D0">
        <w:t xml:space="preserve">, Zagreb, Zoričićev trg 22  MBS: </w:t>
      </w:r>
      <w:r w:rsidR="00E568D0" w:rsidRPr="00A206B4">
        <w:t>080826359</w:t>
      </w:r>
      <w:r w:rsidR="00E568D0">
        <w:t xml:space="preserve"> OIB: </w:t>
      </w:r>
      <w:r w:rsidR="00E568D0" w:rsidRPr="00A206B4">
        <w:t>07112564901</w:t>
      </w:r>
      <w:r>
        <w:t>.</w:t>
      </w:r>
    </w:p>
    <w:p w:rsidRDefault="001C107B" w:rsidP="001C107B" w:rsidR="001C107B" w:rsidRPr="009B1E96">
      <w:pPr>
        <w:ind w:firstLine="555"/>
      </w:pPr>
      <w:r w:rsidRPr="009B1E96">
        <w:t xml:space="preserve">Prijedlog je podnesen </w:t>
      </w:r>
      <w:r w:rsidRPr="00307A7F">
        <w:t>temeljem čl. 110 st</w:t>
      </w:r>
      <w:r>
        <w:t xml:space="preserve">. 1 Stečajnog zakona (NN 71/15) </w:t>
      </w:r>
      <w:r w:rsidRPr="00307A7F">
        <w:t xml:space="preserve">  u kojem se navodi da stečajni dužnik u očevidniku redoslijeda osnova za plaćanje ima evidentirane neizvršene osnove za plaćanje u neprekinutom r</w:t>
      </w:r>
      <w:r>
        <w:t>azdoblju od 120 dana te da ima 1 zaposlenog</w:t>
      </w:r>
      <w:r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1C107B">
        <w:rPr>
          <w:bCs/>
        </w:rPr>
        <w:t>29. ožujka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767E8D">
        <w:rPr>
          <w:noProof w:val="false"/>
        </w:rPr>
        <w:t>30</w:t>
      </w:r>
      <w:r w:rsidR="0062454C">
        <w:rPr>
          <w:noProof w:val="false"/>
        </w:rPr>
        <w:t>. svibnja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EC73FF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EC73FF" w:rsidR="00EC73F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C73FF" w:rsidP="00EC73FF" w:rsidR="00EC73FF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EC73FF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EC73FF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73FF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E568D0">
      <w:rPr>
        <w:noProof w:val="false"/>
      </w:rPr>
      <w:t>2108/16-13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B097B"/>
    <w:rsid w:val="0015645C"/>
    <w:rsid w:val="001C107B"/>
    <w:rsid w:val="001C6B43"/>
    <w:rsid w:val="0023403D"/>
    <w:rsid w:val="00262E7F"/>
    <w:rsid w:val="00283809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00EBA"/>
    <w:rsid w:val="00443607"/>
    <w:rsid w:val="00481A33"/>
    <w:rsid w:val="004A0E50"/>
    <w:rsid w:val="004B72A9"/>
    <w:rsid w:val="004D61B5"/>
    <w:rsid w:val="005151FF"/>
    <w:rsid w:val="005315D9"/>
    <w:rsid w:val="0062454C"/>
    <w:rsid w:val="00661B34"/>
    <w:rsid w:val="006630E6"/>
    <w:rsid w:val="006D29D0"/>
    <w:rsid w:val="006D37EF"/>
    <w:rsid w:val="006D7209"/>
    <w:rsid w:val="00763DF5"/>
    <w:rsid w:val="00767E8D"/>
    <w:rsid w:val="007A5DAF"/>
    <w:rsid w:val="007C5E77"/>
    <w:rsid w:val="00801912"/>
    <w:rsid w:val="00804778"/>
    <w:rsid w:val="00823E44"/>
    <w:rsid w:val="00852BC6"/>
    <w:rsid w:val="0085463C"/>
    <w:rsid w:val="008D12F2"/>
    <w:rsid w:val="009357C1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A49A9"/>
    <w:rsid w:val="00CB121F"/>
    <w:rsid w:val="00CC4CC9"/>
    <w:rsid w:val="00D51262"/>
    <w:rsid w:val="00D92198"/>
    <w:rsid w:val="00DD686D"/>
    <w:rsid w:val="00E123F8"/>
    <w:rsid w:val="00E568D0"/>
    <w:rsid w:val="00EA30C4"/>
    <w:rsid w:val="00EA3AF8"/>
    <w:rsid w:val="00EB07C2"/>
    <w:rsid w:val="00EC2F02"/>
    <w:rsid w:val="00EC73FF"/>
    <w:rsid w:val="00EE6B44"/>
    <w:rsid w:val="00F33CE5"/>
    <w:rsid w:val="00F35C39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73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3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3FF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3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3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73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3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3FF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3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3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2119</izvorni_sadrzaj>
    <derivirana_varijabla naziv="DomainObject.Predmet.Broj_1">2119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St-2119/2016</izvorni_sadrzaj>
    <derivirana_varijabla naziv="DomainObject.Predmet.OznakaBroj_1">St-2119/2016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ŠPORTSKO-REKREACIJSKO DRUŠTVO DUH</izvorni_sadrzaj>
    <derivirana_varijabla naziv="DomainObject.Predmet.ProtustrankaFormated_1">  ŠPORTSKO-REKREACIJSKO DRUŠTVO DUH</derivirana_varijabla>
  </DomainObject.Predmet.ProtustrankaFormated>
  <DomainObject.Predmet.ProtustrankaFormatedOIB>
    <izvorni_sadrzaj>  ŠPORTSKO-REKREACIJSKO DRUŠTVO DUH, OIB 09504421673</izvorni_sadrzaj>
    <derivirana_varijabla naziv="DomainObject.Predmet.ProtustrankaFormatedOIB_1">  ŠPORTSKO-REKREACIJSKO DRUŠTVO DUH, OIB 09504421673</derivirana_varijabla>
  </DomainObject.Predmet.ProtustrankaFormatedOIB>
  <DomainObject.Predmet.ProtustrankaFormatedWithAdress>
    <izvorni_sadrzaj> ŠPORTSKO-REKREACIJSKO DRUŠTVO DUH, Vlaška 68, 10000 Zagreb</izvorni_sadrzaj>
    <derivirana_varijabla naziv="DomainObject.Predmet.ProtustrankaFormatedWithAdress_1"> ŠPORTSKO-REKREACIJSKO DRUŠTVO DUH, Vlaška 68, 10000 Zagreb</derivirana_varijabla>
  </DomainObject.Predmet.ProtustrankaFormatedWithAdress>
  <DomainObject.Predmet.ProtustrankaFormatedWithAdressOIB>
    <izvorni_sadrzaj> ŠPORTSKO-REKREACIJSKO DRUŠTVO DUH, OIB 09504421673, Vlaška 68, 10000 Zagreb</izvorni_sadrzaj>
    <derivirana_varijabla naziv="DomainObject.Predmet.ProtustrankaFormatedWithAdressOIB_1"> ŠPORTSKO-REKREACIJSKO DRUŠTVO DUH, OIB 09504421673, Vlaška 68, 10000 Zagreb</derivirana_varijabla>
  </DomainObject.Predmet.ProtustrankaFormatedWithAdressOIB>
  <DomainObject.Predmet.ProtustrankaWithAdress>
    <izvorni_sadrzaj>ŠPORTSKO-REKREACIJSKO DRUŠTVO DUH Vlaška 68, 10000 Zagreb</izvorni_sadrzaj>
    <derivirana_varijabla naziv="DomainObject.Predmet.ProtustrankaWithAdress_1">ŠPORTSKO-REKREACIJSKO DRUŠTVO DUH Vlaška 68, 10000 Zagreb</derivirana_varijabla>
  </DomainObject.Predmet.ProtustrankaWithAdress>
  <DomainObject.Predmet.ProtustrankaWithAdressOIB>
    <izvorni_sadrzaj>ŠPORTSKO-REKREACIJSKO DRUŠTVO DUH, OIB 09504421673, Vlaška 68, 10000 Zagreb</izvorni_sadrzaj>
    <derivirana_varijabla naziv="DomainObject.Predmet.ProtustrankaWithAdressOIB_1">ŠPORTSKO-REKREACIJSKO DRUŠTVO DUH, OIB 09504421673, Vlaška 68, 10000 Zagreb</derivirana_varijabla>
  </DomainObject.Predmet.ProtustrankaWithAdressOIB>
  <DomainObject.Predmet.ProtustrankaNazivFormated>
    <izvorni_sadrzaj>ŠPORTSKO-REKREACIJSKO DRUŠTVO DUH</izvorni_sadrzaj>
    <derivirana_varijabla naziv="DomainObject.Predmet.ProtustrankaNazivFormated_1">ŠPORTSKO-REKREACIJSKO DRUŠTVO DUH</derivirana_varijabla>
  </DomainObject.Predmet.ProtustrankaNazivFormated>
  <DomainObject.Predmet.ProtustrankaNazivFormatedOIB>
    <izvorni_sadrzaj>ŠPORTSKO-REKREACIJSKO DRUŠTVO DUH, OIB 09504421673</izvorni_sadrzaj>
    <derivirana_varijabla naziv="DomainObject.Predmet.ProtustrankaNazivFormatedOIB_1">ŠPORTSKO-REKREACIJSKO DRUŠTVO DUH, OIB 09504421673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ŠPORTSKO-REKREACIJSKO DRUŠTVO DUH</item>
    </izvorni_sadrzaj>
    <derivirana_varijabla naziv="DomainObject.Predmet.ProtuStrankaListFormated_1">
      <item>ŠPORTSKO-REKREACIJSKO DRUŠTVO DUH</item>
    </derivirana_varijabla>
  </DomainObject.Predmet.ProtuStrankaListFormated>
  <DomainObject.Predmet.ProtuStrankaListFormatedOIB>
    <izvorni_sadrzaj>
      <item>ŠPORTSKO-REKREACIJSKO DRUŠTVO DUH, OIB 09504421673</item>
    </izvorni_sadrzaj>
    <derivirana_varijabla naziv="DomainObject.Predmet.ProtuStrankaListFormatedOIB_1">
      <item>ŠPORTSKO-REKREACIJSKO DRUŠTVO DUH, OIB 09504421673</item>
    </derivirana_varijabla>
  </DomainObject.Predmet.ProtuStrankaListFormatedOIB>
  <DomainObject.Predmet.ProtuStrankaListFormatedWithAdress>
    <izvorni_sadrzaj>
      <item>ŠPORTSKO-REKREACIJSKO DRUŠTVO DUH, Vlaška 68, 10000 Zagreb</item>
    </izvorni_sadrzaj>
    <derivirana_varijabla naziv="DomainObject.Predmet.ProtuStrankaListFormatedWithAdress_1">
      <item>ŠPORTSKO-REKREACIJSKO DRUŠTVO DUH, Vlaška 68, 10000 Zagreb</item>
    </derivirana_varijabla>
  </DomainObject.Predmet.ProtuStrankaListFormatedWithAdress>
  <DomainObject.Predmet.ProtuStrankaListFormatedWithAdressOIB>
    <izvorni_sadrzaj>
      <item>ŠPORTSKO-REKREACIJSKO DRUŠTVO DUH, OIB 09504421673, Vlaška 68, 10000 Zagreb</item>
    </izvorni_sadrzaj>
    <derivirana_varijabla naziv="DomainObject.Predmet.ProtuStrankaListFormatedWithAdressOIB_1">
      <item>ŠPORTSKO-REKREACIJSKO DRUŠTVO DUH, OIB 09504421673, Vlaška 68, 10000 Zagreb</item>
    </derivirana_varijabla>
  </DomainObject.Predmet.ProtuStrankaListFormatedWithAdressOIB>
  <DomainObject.Predmet.ProtuStrankaListNazivFormated>
    <izvorni_sadrzaj>
      <item>ŠPORTSKO-REKREACIJSKO DRUŠTVO DUH</item>
    </izvorni_sadrzaj>
    <derivirana_varijabla naziv="DomainObject.Predmet.ProtuStrankaListNazivFormated_1">
      <item>ŠPORTSKO-REKREACIJSKO DRUŠTVO DUH</item>
    </derivirana_varijabla>
  </DomainObject.Predmet.ProtuStrankaListNazivFormated>
  <DomainObject.Predmet.ProtuStrankaListNazivFormatedOIB>
    <izvorni_sadrzaj>
      <item>ŠPORTSKO-REKREACIJSKO DRUŠTVO DUH, OIB 09504421673</item>
    </izvorni_sadrzaj>
    <derivirana_varijabla naziv="DomainObject.Predmet.ProtuStrankaListNazivFormatedOIB_1">
      <item>ŠPORTSKO-REKREACIJSKO DRUŠTVO DUH, OIB 09504421673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ŠPORTSKO-REKREACIJSKO DRUŠTVO DUH</izvorni_sadrzaj>
    <derivirana_varijabla naziv="DomainObject.Predmet.ProtustrankaIDrugi_1">ŠPORTSKO-REKREACIJSKO DRUŠTVO DUH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ŠPORTSKO-REKREACIJSKO DRUŠTVO DUH, OIB 09504421673, Vlaška 68, 10000 Zagreb</izvorni_sadrzaj>
    <derivirana_varijabla naziv="DomainObject.Predmet.ProtustrankaIDrugiAdressOIB_1">ŠPORTSKO-REKREACIJSKO DRUŠTVO DUH, OIB 09504421673, Vlaška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ŠPORTSKO-REKREACIJSKO DRUŠTVO DUH</item>
    </izvorni_sadrzaj>
    <derivirana_varijabla naziv="DomainObject.Predmet.SudioniciListNaziv_1">
      <item>FINA Regionalni centar Zagreb</item>
      <item>ŠPORTSKO-REKREACIJSKO DRUŠTVO DUH</item>
    </derivirana_varijabla>
  </DomainObject.Predmet.SudioniciListNaziv>
  <DomainObject.Predmet.SudioniciListAdressOIB>
    <izvorni_sadrzaj>
      <item>FINA Regionalni centar Zagreb, OIB 85821130368, Trg svibanjskih žrtava 1995. br.,10000 Zagreb</item>
      <item>ŠPORTSKO-REKREACIJSKO DRUŠTVO DUH, OIB 09504421673, Vlaška 68,10000 Zagreb</item>
    </izvorni_sadrzaj>
    <derivirana_varijabla naziv="DomainObject.Predmet.SudioniciListAdressOIB_1">
      <item>FINA Regionalni centar Zagreb, OIB 85821130368, Trg svibanjskih žrtava 1995. br.,10000 Zagreb</item>
      <item>ŠPORTSKO-REKREACIJSKO DRUŠTVO DUH, OIB 09504421673, Vlaška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09504421673</item>
    </izvorni_sadrzaj>
    <derivirana_varijabla naziv="DomainObject.Predmet.SudioniciListNazivOIB_1">
      <item>, OIB 85821130368</item>
      <item>, OIB 09504421673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2779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2016-05-30T08:38:00Z</dcterms:created>
  <dc:creator>Vinka Mihalinčić</dc:creator>
  <cp:lastModifiedBy>Vinka Mihalinčić</cp:lastModifiedBy>
  <cp:lastPrinted>2016-05-30T08:23:00Z</cp:lastPrinted>
  <dcterms:modified xmlns:xsi="http://www.w3.org/2001/XMLSchema-instance" xsi:type="dcterms:W3CDTF">2016-05-30T08:40:00Z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