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47bd" w14:paraId="c5147b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05230">
        <w:rPr>
          <w:sz w:val="24"/>
          <w:szCs w:val="24"/>
          <w:lang w:val="hr-HR"/>
        </w:rPr>
        <w:t>58</w:t>
      </w:r>
      <w:r w:rsidR="00BC7296">
        <w:rPr>
          <w:sz w:val="24"/>
          <w:szCs w:val="24"/>
          <w:lang w:val="hr-HR"/>
        </w:rPr>
        <w:t>9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168F3">
        <w:t>BILLIARD j.d.o.o., Skradin, Zagrađe 19</w:t>
      </w:r>
      <w:r w:rsidR="006F0F2C">
        <w:t xml:space="preserve">, </w:t>
      </w:r>
      <w:r w:rsidR="00C11685">
        <w:t xml:space="preserve">OIB: </w:t>
      </w:r>
      <w:r w:rsidR="007168F3">
        <w:rPr>
          <w:szCs w:val="24"/>
        </w:rPr>
        <w:t>78898236685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02670">
        <w:rPr>
          <w:szCs w:val="24"/>
        </w:rPr>
        <w:t>28.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7168F3">
        <w:rPr>
          <w:szCs w:val="24"/>
        </w:rPr>
        <w:t>MIRO MASLAĆ, Skradin, Grgura Ninskog 4</w:t>
      </w:r>
      <w:r w:rsidR="00953E62">
        <w:t>,</w:t>
      </w:r>
      <w:r w:rsidR="009D18C4">
        <w:rPr>
          <w:szCs w:val="24"/>
        </w:rPr>
        <w:t xml:space="preserve"> OIB: </w:t>
      </w:r>
      <w:r w:rsidR="007168F3">
        <w:rPr>
          <w:szCs w:val="24"/>
        </w:rPr>
        <w:t>83602683625</w:t>
      </w:r>
      <w:r w:rsidR="009119A3">
        <w:rPr>
          <w:szCs w:val="24"/>
        </w:rPr>
        <w:t>,</w:t>
      </w:r>
      <w:r w:rsidR="0075006D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="00847D5A">
        <w:rPr>
          <w:szCs w:val="24"/>
        </w:rPr>
        <w:t>platiti</w:t>
      </w:r>
      <w:r w:rsidRPr="00951610">
        <w:rPr>
          <w:szCs w:val="24"/>
        </w:rPr>
        <w:t xml:space="preserve">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C05230">
        <w:rPr>
          <w:szCs w:val="24"/>
        </w:rPr>
        <w:t>58</w:t>
      </w:r>
      <w:r w:rsidR="00BC7296">
        <w:rPr>
          <w:szCs w:val="24"/>
        </w:rPr>
        <w:t>9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847D5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847D5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C0270A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7168F3" w:rsidRPr="007168F3">
        <w:rPr>
          <w:sz w:val="24"/>
          <w:szCs w:val="24"/>
        </w:rPr>
        <w:t>BILLIARD j.d.o.o., Skradin</w:t>
      </w:r>
      <w:r w:rsidR="004C4592" w:rsidRPr="007168F3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02670">
        <w:rPr>
          <w:sz w:val="24"/>
          <w:szCs w:val="24"/>
          <w:lang w:val="hr-HR"/>
        </w:rPr>
        <w:t xml:space="preserve">28. travnja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7168F3">
        <w:rPr>
          <w:szCs w:val="24"/>
        </w:rPr>
        <w:t>MIRO MASLAĆ, Skradin, Grgura Ninskog 4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481" w:rsidR="00F20481">
      <w:r>
        <w:separator/>
      </w:r>
    </w:p>
  </w:endnote>
  <w:endnote w:id="0" w:type="continuationSeparator">
    <w:p w:rsidRDefault="00F20481" w:rsidR="00F20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481" w:rsidR="00F20481">
      <w:r>
        <w:separator/>
      </w:r>
    </w:p>
  </w:footnote>
  <w:footnote w:id="0" w:type="continuationSeparator">
    <w:p w:rsidRDefault="00F20481" w:rsidR="00F204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0481" w:rsidR="00F204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C4ED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20481" w:rsidP="00DD7B90" w:rsidR="00F20481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05230">
      <w:rPr>
        <w:sz w:val="24"/>
        <w:szCs w:val="24"/>
        <w:lang w:val="hr-HR"/>
      </w:rPr>
      <w:t>58</w:t>
    </w:r>
    <w:r w:rsidR="00BC7296">
      <w:rPr>
        <w:sz w:val="24"/>
        <w:szCs w:val="24"/>
        <w:lang w:val="hr-HR"/>
      </w:rPr>
      <w:t>9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3417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4E7DA1"/>
    <w:rsid w:val="0053132F"/>
    <w:rsid w:val="0054357D"/>
    <w:rsid w:val="00567720"/>
    <w:rsid w:val="005704F6"/>
    <w:rsid w:val="0059366B"/>
    <w:rsid w:val="0059486F"/>
    <w:rsid w:val="00596CB7"/>
    <w:rsid w:val="005A78A8"/>
    <w:rsid w:val="006325FF"/>
    <w:rsid w:val="006423FC"/>
    <w:rsid w:val="00645D19"/>
    <w:rsid w:val="00645D3A"/>
    <w:rsid w:val="0065029E"/>
    <w:rsid w:val="006628AF"/>
    <w:rsid w:val="00697CE6"/>
    <w:rsid w:val="006D20A6"/>
    <w:rsid w:val="006D7447"/>
    <w:rsid w:val="006F0F2C"/>
    <w:rsid w:val="007168F3"/>
    <w:rsid w:val="00722E41"/>
    <w:rsid w:val="00725EE3"/>
    <w:rsid w:val="00731A74"/>
    <w:rsid w:val="00731EF6"/>
    <w:rsid w:val="00736583"/>
    <w:rsid w:val="00742494"/>
    <w:rsid w:val="007431F8"/>
    <w:rsid w:val="007469A2"/>
    <w:rsid w:val="0075006D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47D5A"/>
    <w:rsid w:val="00850934"/>
    <w:rsid w:val="00862672"/>
    <w:rsid w:val="008719E1"/>
    <w:rsid w:val="00871F4E"/>
    <w:rsid w:val="00886EB2"/>
    <w:rsid w:val="008A0BDF"/>
    <w:rsid w:val="008A2C49"/>
    <w:rsid w:val="008A35BC"/>
    <w:rsid w:val="008B261F"/>
    <w:rsid w:val="009119A3"/>
    <w:rsid w:val="009162F4"/>
    <w:rsid w:val="0093736B"/>
    <w:rsid w:val="00951610"/>
    <w:rsid w:val="00953E62"/>
    <w:rsid w:val="009D18C4"/>
    <w:rsid w:val="009D1CA9"/>
    <w:rsid w:val="009D373A"/>
    <w:rsid w:val="009D495D"/>
    <w:rsid w:val="009D4A3A"/>
    <w:rsid w:val="00A26D33"/>
    <w:rsid w:val="00A329F3"/>
    <w:rsid w:val="00A366C8"/>
    <w:rsid w:val="00A442FC"/>
    <w:rsid w:val="00A448B5"/>
    <w:rsid w:val="00A665ED"/>
    <w:rsid w:val="00A75CB1"/>
    <w:rsid w:val="00A92C32"/>
    <w:rsid w:val="00AA4B13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C4ED1"/>
    <w:rsid w:val="00BC7296"/>
    <w:rsid w:val="00BD2A32"/>
    <w:rsid w:val="00C0270A"/>
    <w:rsid w:val="00C05230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DF6F9D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02670"/>
    <w:rsid w:val="00F20481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4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E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E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E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E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4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E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E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E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E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BILLIARD j.d.o.o. za ugostiteljstvo i turizam</izvorni_sadrzaj>
    <derivirana_varijabla naziv="DomainObject.Predmet.ProtustrankaFormated_1">  BILLIARD j.d.o.o. za ugostiteljstvo i turizam</derivirana_varijabla>
  </DomainObject.Predmet.ProtustrankaFormated>
  <DomainObject.Predmet.ProtustrankaFormatedOIB>
    <izvorni_sadrzaj>  BILLIARD j.d.o.o. za ugostiteljstvo i turizam, OIB 78898236685</izvorni_sadrzaj>
    <derivirana_varijabla naziv="DomainObject.Predmet.ProtustrankaFormatedOIB_1">  BILLIARD j.d.o.o. za ugostiteljstvo i turizam, OIB 78898236685</derivirana_varijabla>
  </DomainObject.Predmet.ProtustrankaFormatedOIB>
  <DomainObject.Predmet.ProtustrankaFormatedWithAdress>
    <izvorni_sadrzaj> BILLIARD j.d.o.o. za ugostiteljstvo i turizam, Zagrađe 19, 22222 Skradin</izvorni_sadrzaj>
    <derivirana_varijabla naziv="DomainObject.Predmet.ProtustrankaFormatedWithAdress_1"> BILLIARD j.d.o.o. za ugostiteljstvo i turizam, Zagrađe 19, 22222 Skradin</derivirana_varijabla>
  </DomainObject.Predmet.ProtustrankaFormatedWithAdress>
  <DomainObject.Predmet.ProtustrankaFormatedWithAdressOIB>
    <izvorni_sadrzaj> BILLIARD j.d.o.o. za ugostiteljstvo i turizam, OIB 78898236685, Zagrađe 19, 22222 Skradin</izvorni_sadrzaj>
    <derivirana_varijabla naziv="DomainObject.Predmet.ProtustrankaFormatedWithAdressOIB_1"> BILLIARD j.d.o.o. za ugostiteljstvo i turizam, OIB 78898236685, Zagrađe 19, 22222 Skradin</derivirana_varijabla>
  </DomainObject.Predmet.ProtustrankaFormatedWithAdressOIB>
  <DomainObject.Predmet.ProtustrankaWithAdress>
    <izvorni_sadrzaj>BILLIARD j.d.o.o. za ugostiteljstvo i turizam Zagrađe 19, 22222 Skradin</izvorni_sadrzaj>
    <derivirana_varijabla naziv="DomainObject.Predmet.ProtustrankaWithAdress_1">BILLIARD j.d.o.o. za ugostiteljstvo i turizam Zagrađe 19, 22222 Skradin</derivirana_varijabla>
  </DomainObject.Predmet.ProtustrankaWithAdress>
  <DomainObject.Predmet.ProtustrankaWithAdressOIB>
    <izvorni_sadrzaj>BILLIARD j.d.o.o. za ugostiteljstvo i turizam, OIB 78898236685, Zagrađe 19, 22222 Skradin</izvorni_sadrzaj>
    <derivirana_varijabla naziv="DomainObject.Predmet.ProtustrankaWithAdressOIB_1">BILLIARD j.d.o.o. za ugostiteljstvo i turizam, OIB 78898236685, Zagrađe 19, 22222 Skradin</derivirana_varijabla>
  </DomainObject.Predmet.ProtustrankaWithAdressOIB>
  <DomainObject.Predmet.ProtustrankaNazivFormated>
    <izvorni_sadrzaj>BILLIARD j.d.o.o. za ugostiteljstvo i turizam</izvorni_sadrzaj>
    <derivirana_varijabla naziv="DomainObject.Predmet.ProtustrankaNazivFormated_1">BILLIARD j.d.o.o. za ugostiteljstvo i turizam</derivirana_varijabla>
  </DomainObject.Predmet.ProtustrankaNazivFormated>
  <DomainObject.Predmet.ProtustrankaNazivFormatedOIB>
    <izvorni_sadrzaj>BILLIARD j.d.o.o. za ugostiteljstvo i turizam, OIB 78898236685</izvorni_sadrzaj>
    <derivirana_varijabla naziv="DomainObject.Predmet.ProtustrankaNazivFormatedOIB_1">BILLIARD j.d.o.o. za ugostiteljstvo i turizam, OIB 78898236685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BILLIARD j.d.o.o. za ugostiteljstvo i turizam</item>
    </izvorni_sadrzaj>
    <derivirana_varijabla naziv="DomainObject.Predmet.ProtuStrankaListFormated_1">
      <item>BILLIARD j.d.o.o. za ugostiteljstvo i turizam</item>
    </derivirana_varijabla>
  </DomainObject.Predmet.ProtuStrankaListFormated>
  <DomainObject.Predmet.ProtuStrankaListFormatedOIB>
    <izvorni_sadrzaj>
      <item>BILLIARD j.d.o.o. za ugostiteljstvo i turizam, OIB 78898236685</item>
    </izvorni_sadrzaj>
    <derivirana_varijabla naziv="DomainObject.Predmet.ProtuStrankaListFormatedOIB_1">
      <item>BILLIARD j.d.o.o. za ugostiteljstvo i turizam, OIB 78898236685</item>
    </derivirana_varijabla>
  </DomainObject.Predmet.ProtuStrankaListFormatedOIB>
  <DomainObject.Predmet.ProtuStrankaListFormatedWithAdress>
    <izvorni_sadrzaj>
      <item>BILLIARD j.d.o.o. za ugostiteljstvo i turizam, Zagrađe 19, 22222 Skradin</item>
    </izvorni_sadrzaj>
    <derivirana_varijabla naziv="DomainObject.Predmet.ProtuStrankaListFormatedWithAdress_1">
      <item>BILLIARD j.d.o.o. za ugostiteljstvo i turizam, Zagrađe 19, 22222 Skradin</item>
    </derivirana_varijabla>
  </DomainObject.Predmet.ProtuStrankaListFormatedWithAdress>
  <DomainObject.Predmet.ProtuStrankaListFormatedWithAdressOIB>
    <izvorni_sadrzaj>
      <item>BILLIARD j.d.o.o. za ugostiteljstvo i turizam, OIB 78898236685, Zagrađe 19, 22222 Skradin</item>
    </izvorni_sadrzaj>
    <derivirana_varijabla naziv="DomainObject.Predmet.ProtuStrankaListFormatedWithAdressOIB_1">
      <item>BILLIARD j.d.o.o. za ugostiteljstvo i turizam, OIB 78898236685, Zagrađe 19, 22222 Skradin</item>
    </derivirana_varijabla>
  </DomainObject.Predmet.ProtuStrankaListFormatedWithAdressOIB>
  <DomainObject.Predmet.ProtuStrankaListNazivFormated>
    <izvorni_sadrzaj>
      <item>BILLIARD j.d.o.o. za ugostiteljstvo i turizam</item>
    </izvorni_sadrzaj>
    <derivirana_varijabla naziv="DomainObject.Predmet.ProtuStrankaListNazivFormated_1">
      <item>BILLIARD j.d.o.o. za ugostiteljstvo i turizam</item>
    </derivirana_varijabla>
  </DomainObject.Predmet.ProtuStrankaListNazivFormated>
  <DomainObject.Predmet.ProtuStrankaListNazivFormatedOIB>
    <izvorni_sadrzaj>
      <item>BILLIARD j.d.o.o. za ugostiteljstvo i turizam, OIB 78898236685</item>
    </izvorni_sadrzaj>
    <derivirana_varijabla naziv="DomainObject.Predmet.ProtuStrankaListNazivFormatedOIB_1">
      <item>BILLIARD j.d.o.o. za ugostiteljstvo i turizam, OIB 78898236685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BILLIARD j.d.o.o. za ugostiteljstvo i turizam</izvorni_sadrzaj>
    <derivirana_varijabla naziv="DomainObject.Predmet.ProtustrankaIDrugi_1">BILLIARD j.d.o.o.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BILLIARD j.d.o.o. za ugostiteljstvo i turizam, OIB 78898236685, Zagrađe 19, 22222 Skradin</izvorni_sadrzaj>
    <derivirana_varijabla naziv="DomainObject.Predmet.ProtustrankaIDrugiAdressOIB_1">BILLIARD j.d.o.o. za ugostiteljstvo i turizam, OIB 78898236685, Zagrađe 19,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BILLIARD j.d.o.o. za ugostiteljstvo i turizam</item>
    </izvorni_sadrzaj>
    <derivirana_varijabla naziv="DomainObject.Predmet.SudioniciListNaziv_1">
      <item>Financijska agencija</item>
      <item>BILLIARD j.d.o.o. za ugostiteljstvo i turizam</item>
    </derivirana_varijabla>
  </DomainObject.Predmet.SudioniciListNaziv>
  <DomainObject.Predmet.SudioniciListAdressOIB>
    <izvorni_sadrzaj>
      <item>Financijska agencija, OIB 85821130368, Ulica grada Vukovara 70,10000 Zagreb</item>
      <item>BILLIARD j.d.o.o. za ugostiteljstvo i turizam, OIB 78898236685, Zagrađe 19,22222 Skradin</item>
    </izvorni_sadrzaj>
    <derivirana_varijabla naziv="DomainObject.Predmet.SudioniciListAdressOIB_1">
      <item>Financijska agencija, OIB 85821130368, Ulica grada Vukovara 70,10000 Zagreb</item>
      <item>BILLIARD j.d.o.o. za ugostiteljstvo i turizam, OIB 78898236685, Zagrađe 19,22222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78898236685</item>
    </izvorni_sadrzaj>
    <derivirana_varijabla naziv="DomainObject.Predmet.SudioniciListNazivOIB_1">
      <item>, OIB 85821130368</item>
      <item>, OIB 78898236685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4EAA8-37A5-460E-A9AF-28D1D6A22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1648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2016-04-27T07:00:00Z</dcterms:created>
  <dc:creator>Ante Kačić</dc:creator>
  <cp:lastModifiedBy>wsadmin</cp:lastModifiedBy>
  <cp:lastPrinted>2015-11-27T10:35:00Z</cp:lastPrinted>
  <dcterms:modified xmlns:xsi="http://www.w3.org/2001/XMLSchema-instance" xsi:type="dcterms:W3CDTF">2016-04-28T10:32:00Z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