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e761" w14:paraId="3afe761" w:rsidRDefault="00A35FB0" w:rsidP="00A35FB0" w:rsidR="00A35FB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35FB0" w:rsidP="00A35FB0" w:rsidR="00A35FB0">
      <w:pPr>
        <w:spacing w:after="0"/>
        <w:jc w:val="both"/>
      </w:pPr>
      <w:r>
        <w:t xml:space="preserve">       REPUBLIKA HRVATSKA</w:t>
      </w:r>
    </w:p>
    <w:p w:rsidRDefault="00A35FB0" w:rsidP="00A35FB0" w:rsidR="00A35FB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35FB0" w:rsidP="00A35FB0" w:rsidR="00A35FB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35FB0" w:rsidP="00A35FB0" w:rsidR="00A35FB0">
      <w:pPr>
        <w:spacing w:after="0"/>
        <w:ind w:left="5664"/>
      </w:pPr>
      <w:r>
        <w:t>Poslovni broj: 3 St-1009/16-4</w:t>
      </w:r>
    </w:p>
    <w:p w:rsidRDefault="00A35FB0" w:rsidP="00A35FB0" w:rsidR="00A35FB0">
      <w:pPr>
        <w:spacing w:after="0"/>
      </w:pPr>
    </w:p>
    <w:p w:rsidRDefault="00A35FB0" w:rsidP="00A35FB0" w:rsidR="00A35FB0">
      <w:pPr>
        <w:spacing w:after="0"/>
        <w:jc w:val="both"/>
        <w:rPr>
          <w:b/>
        </w:rPr>
      </w:pPr>
    </w:p>
    <w:p w:rsidRDefault="00A35FB0" w:rsidP="00A35FB0" w:rsidR="00A35FB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KONVOJ društvo s ograničenom odgovornošću za prijevoz, ugostiteljstvo i trgovinu, skraćena tvrtka KONVOJ d.o.o. Lepoglava, Bana Jelačića 7/A, MBS: 070046812, OIB: 52249085018, radi otvaranja stečajnog postupka nad dužnikom, dana 13. rujna 2016. godine donio je slijedeći  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  <w:rPr>
          <w:rFonts w:eastAsia="Calibri"/>
        </w:rPr>
      </w:pPr>
    </w:p>
    <w:p w:rsidRDefault="00A35FB0" w:rsidP="00A35FB0" w:rsidR="00A35FB0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A35FB0" w:rsidP="00A35FB0" w:rsidR="00A35FB0">
      <w:pPr>
        <w:spacing w:after="0"/>
        <w:jc w:val="center"/>
      </w:pPr>
    </w:p>
    <w:p w:rsidRDefault="00A35FB0" w:rsidP="00A35FB0" w:rsidR="00A35FB0">
      <w:pPr>
        <w:spacing w:after="0"/>
        <w:jc w:val="center"/>
      </w:pPr>
    </w:p>
    <w:p w:rsidRDefault="00A35FB0" w:rsidP="00A35FB0" w:rsidR="00A35FB0">
      <w:pPr>
        <w:spacing w:after="0"/>
        <w:ind w:firstLine="708"/>
        <w:jc w:val="both"/>
      </w:pPr>
      <w:r>
        <w:t>I/ Nalaže se odgovornoj osobi dužnika KONVOJ d.o.o. Lepoglava, Bana Jelačića 7/A, OIB: 52249085018,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A35FB0" w:rsidP="00A35FB0" w:rsidR="00A35FB0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A35FB0" w:rsidP="00A35FB0" w:rsidR="00A35FB0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A35FB0" w:rsidP="00A35FB0" w:rsidR="00A35FB0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A35FB0" w:rsidP="00A35FB0" w:rsidR="00A35FB0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A35FB0" w:rsidP="00A35FB0" w:rsidR="00A35FB0">
      <w:pPr>
        <w:spacing w:after="0"/>
        <w:jc w:val="both"/>
      </w:pPr>
      <w:r>
        <w:t>6. druge imovine dužnika (opis i vrste imovine s podacima potrebnim za identifikaciju)</w:t>
      </w:r>
    </w:p>
    <w:p w:rsidRDefault="00A35FB0" w:rsidP="00A35FB0" w:rsidR="00A35FB0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A35FB0" w:rsidP="00A35FB0" w:rsidR="00A35FB0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A35FB0" w:rsidP="00A35FB0" w:rsidR="00A35FB0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A35FB0" w:rsidP="00A35FB0" w:rsidR="00A35FB0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A35FB0" w:rsidP="00A35FB0" w:rsidR="00A35FB0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A35FB0" w:rsidP="00A35FB0" w:rsidR="00A35FB0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ind w:firstLine="708"/>
        <w:jc w:val="both"/>
      </w:pPr>
      <w:r>
        <w:t>III/ Upozorava se odgovorna osoba dužnika Antonija Kralj iz Lepoglave, Hrvatskih pavlina 6, OIB: 81061452524, da za davanje neistinitoga ili nepotpunoga popisa imovine i obveza, odgovara kao za davanje lažnoga iskaza u postupku pred sudom.</w:t>
      </w:r>
    </w:p>
    <w:p w:rsidRDefault="00A35FB0" w:rsidP="00A35FB0" w:rsidR="00A35FB0">
      <w:pPr>
        <w:spacing w:after="0"/>
        <w:ind w:firstLine="708"/>
        <w:jc w:val="both"/>
      </w:pP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center"/>
      </w:pPr>
      <w:r>
        <w:t>Obrazloženje</w:t>
      </w:r>
    </w:p>
    <w:p w:rsidRDefault="00A35FB0" w:rsidP="00A35FB0" w:rsidR="00A35FB0">
      <w:pPr>
        <w:spacing w:after="0"/>
        <w:jc w:val="center"/>
      </w:pPr>
    </w:p>
    <w:p w:rsidRDefault="00A35FB0" w:rsidP="00A35FB0" w:rsidR="00A35FB0">
      <w:pPr>
        <w:spacing w:after="0"/>
        <w:jc w:val="center"/>
      </w:pPr>
    </w:p>
    <w:p w:rsidRDefault="00A35FB0" w:rsidP="00A35FB0" w:rsidR="00A35FB0">
      <w:pPr>
        <w:spacing w:after="0"/>
        <w:jc w:val="both"/>
      </w:pPr>
      <w:r>
        <w:tab/>
        <w:t xml:space="preserve">Dana 08. rujna 2016. godine predlagatelj Financijska agencija, Podružnica Varaždin podnio je prijedlog za otvaranje stečajnog postupka nad dužnikom KONVOJ d.o.o. Lepoglava, Bana Jelačića 7/A, navodeći da dužnik na dan 6. rujna 2016. godine u Očevidniku redoslijeda osnova za plaćanje ima evidentirane neizvršene osnove za plaćanje u ukupnom iznosu od 16.102,26 kn, te da dužnik ima 2 zaposlenih. </w:t>
      </w:r>
    </w:p>
    <w:p w:rsidRDefault="00A35FB0" w:rsidP="00A35FB0" w:rsidR="00A35FB0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center"/>
      </w:pPr>
      <w:r>
        <w:t xml:space="preserve">U Varaždinu, 13. rujna 2016. godine </w:t>
      </w:r>
    </w:p>
    <w:p w:rsidRDefault="00A35FB0" w:rsidP="00A35FB0" w:rsidR="00A35FB0">
      <w:pPr>
        <w:spacing w:after="0"/>
      </w:pPr>
    </w:p>
    <w:p w:rsidRDefault="00A35FB0" w:rsidP="00A35FB0" w:rsidR="00A35FB0">
      <w:pPr>
        <w:spacing w:after="0"/>
        <w:jc w:val="center"/>
      </w:pPr>
    </w:p>
    <w:p w:rsidRDefault="00A35FB0" w:rsidP="00A35FB0" w:rsidR="00A35FB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A35FB0" w:rsidP="00A35FB0" w:rsidR="00A35FB0">
      <w:pPr>
        <w:spacing w:after="0"/>
        <w:ind w:firstLine="720"/>
        <w:jc w:val="right"/>
      </w:pPr>
    </w:p>
    <w:p w:rsidRDefault="00A35FB0" w:rsidP="00A35FB0" w:rsidR="00A35FB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A35FB0" w:rsidP="00A35FB0" w:rsidR="00A35FB0">
      <w:pPr>
        <w:spacing w:after="0"/>
        <w:ind w:firstLine="720"/>
        <w:jc w:val="center"/>
        <w:outlineLvl w:val="0"/>
      </w:pPr>
    </w:p>
    <w:p w:rsidRDefault="00A35FB0" w:rsidP="00A35FB0" w:rsidR="00A35FB0">
      <w:pPr>
        <w:spacing w:after="0"/>
        <w:ind w:firstLine="720"/>
        <w:jc w:val="center"/>
        <w:outlineLvl w:val="0"/>
      </w:pPr>
    </w:p>
    <w:p w:rsidRDefault="00A35FB0" w:rsidP="00A35FB0" w:rsidR="00A35FB0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  <w:r>
        <w:t>POUKA O PRAVNOM LIJEKU: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</w:p>
    <w:p w:rsidRDefault="00A35FB0" w:rsidP="00A35FB0" w:rsidR="00A35FB0">
      <w:pPr>
        <w:spacing w:after="0"/>
        <w:jc w:val="both"/>
      </w:pPr>
      <w:r>
        <w:t>DNA: 1. Direktor dužnika Antonija Kralj iz Lepoglave, Hrvatskih pavlina 6</w:t>
      </w:r>
    </w:p>
    <w:p w:rsidRDefault="00A35FB0" w:rsidP="00A35FB0" w:rsidR="00DA0242">
      <w:pPr>
        <w:spacing w:after="0"/>
        <w:jc w:val="both"/>
      </w:pPr>
      <w:r>
        <w:t xml:space="preserve">           2. E-Oglasna ploča suda</w:t>
      </w:r>
      <w:r w:rsidR="00A21BC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BCA" w:rsidP="00537B78" w:rsidR="00A21BCA">
      <w:r>
        <w:separator/>
      </w:r>
    </w:p>
  </w:endnote>
  <w:endnote w:id="0" w:type="continuationSeparator">
    <w:p w:rsidRDefault="00A21BCA" w:rsidP="00537B78" w:rsidR="00A2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BCA" w:rsidP="00537B78" w:rsidR="00A21BCA">
      <w:r>
        <w:separator/>
      </w:r>
    </w:p>
  </w:footnote>
  <w:footnote w:id="0" w:type="continuationSeparator">
    <w:p w:rsidRDefault="00A21BCA" w:rsidP="00537B78" w:rsidR="00A21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0BD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BCA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FB0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55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St-1009/2016-4</izvorni_sadrzaj>
    <derivirana_varijabla naziv="DomainObject.Oznaka_1">St-1009/2016-4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KONVOJ društvo s ograničenom odgovornošću za prijevoz, ugostiteljstvo i trgovinu</izvorni_sadrzaj>
    <derivirana_varijabla naziv="DomainObject.Predmet.ProtustrankaFormated_1">  KONVOJ društvo s ograničenom odgovornošću za prijevoz, ugostiteljstvo i trgovinu</derivirana_varijabla>
  </DomainObject.Predmet.ProtustrankaFormated>
  <DomainObject.Predmet.ProtustrankaFormatedOIB>
    <izvorni_sadrzaj>  KONVOJ društvo s ograničenom odgovornošću za prijevoz, ugostiteljstvo i trgovinu, OIB 52249085018</izvorni_sadrzaj>
    <derivirana_varijabla naziv="DomainObject.Predmet.ProtustrankaFormatedOIB_1">  KONVOJ društvo s ograničenom odgovornošću za prijevoz, ugostiteljstvo i trgovinu, OIB 52249085018</derivirana_varijabla>
  </DomainObject.Predmet.ProtustrankaFormatedOIB>
  <DomainObject.Predmet.ProtustrankaFormatedWithAdress>
    <izvorni_sadrzaj> KONVOJ društvo s ograničenom odgovornošću za prijevoz, ugostiteljstvo i trgovinu, Bana Jelačića 7/A, 42250 Lepoglava</izvorni_sadrzaj>
    <derivirana_varijabla naziv="DomainObject.Predmet.ProtustrankaFormatedWithAdress_1"> KONVOJ društvo s ograničenom odgovornošću za prijevoz, ugostiteljstvo i trgovinu, Bana Jelačića 7/A, 42250 Lepoglava</derivirana_varijabla>
  </DomainObject.Predmet.ProtustrankaFormatedWithAdress>
  <DomainObject.Predmet.ProtustrankaFormatedWithAdressOIB>
    <izvorni_sadrzaj> KONVOJ društvo s ograničenom odgovornošću za prijevoz, ugostiteljstvo i trgovinu, OIB 52249085018, Bana Jelačića 7/A, 42250 Lepoglava</izvorni_sadrzaj>
    <derivirana_varijabla naziv="DomainObject.Predmet.ProtustrankaFormatedWithAdressOIB_1"> KONVOJ društvo s ograničenom odgovornošću za prijevoz, ugostiteljstvo i trgovinu, OIB 52249085018, Bana Jelačića 7/A, 42250 Lepoglava</derivirana_varijabla>
  </DomainObject.Predmet.ProtustrankaFormatedWithAdressOIB>
  <DomainObject.Predmet.ProtustrankaWithAdress>
    <izvorni_sadrzaj>KONVOJ društvo s ograničenom odgovornošću za prijevoz, ugostiteljstvo i trgovinu Bana Jelačića 7/A, 42250 Lepoglava</izvorni_sadrzaj>
    <derivirana_varijabla naziv="DomainObject.Predmet.ProtustrankaWithAdress_1">KONVOJ društvo s ograničenom odgovornošću za prijevoz, ugostiteljstvo i trgovinu Bana Jelačića 7/A, 42250 Lepoglava</derivirana_varijabla>
  </DomainObject.Predmet.ProtustrankaWithAdress>
  <DomainObject.Predmet.ProtustrankaWithAdressOIB>
    <izvorni_sadrzaj>KONVOJ društvo s ograničenom odgovornošću za prijevoz, ugostiteljstvo i trgovinu, OIB 52249085018, Bana Jelačića 7/A, 42250 Lepoglava</izvorni_sadrzaj>
    <derivirana_varijabla naziv="DomainObject.Predmet.ProtustrankaWithAdressOIB_1">KONVOJ društvo s ograničenom odgovornošću za prijevoz, ugostiteljstvo i trgovinu, OIB 52249085018, Bana Jelačića 7/A, 42250 Lepoglava</derivirana_varijabla>
  </DomainObject.Predmet.ProtustrankaWithAdressOIB>
  <DomainObject.Predmet.ProtustrankaNazivFormated>
    <izvorni_sadrzaj>KONVOJ društvo s ograničenom odgovornošću za prijevoz, ugostiteljstvo i trgovinu</izvorni_sadrzaj>
    <derivirana_varijabla naziv="DomainObject.Predmet.ProtustrankaNazivFormated_1">KONVOJ društvo s ograničenom odgovornošću za prijevoz, ugostiteljstvo i trgovinu</derivirana_varijabla>
  </DomainObject.Predmet.ProtustrankaNazivFormated>
  <DomainObject.Predmet.ProtustrankaNazivFormatedOIB>
    <izvorni_sadrzaj>KONVOJ društvo s ograničenom odgovornošću za prijevoz, ugostiteljstvo i trgovinu, OIB 52249085018</izvorni_sadrzaj>
    <derivirana_varijabla naziv="DomainObject.Predmet.ProtustrankaNazivFormatedOIB_1">KONVOJ društvo s ograničenom odgovornošću za prijevoz, ugostiteljstvo i trgovinu, OIB 52249085018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16102.26</izvorni_sadrzaj>
    <derivirana_varijabla naziv="DomainObject.Predmet.TrenutnaVrijednost_1">16102.26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KONVOJ društvo s ograničenom odgovornošću za prijevoz, ugostiteljstvo i trgovinu</item>
    </izvorni_sadrzaj>
    <derivirana_varijabla naziv="DomainObject.Predmet.ProtuStrankaListFormated_1">
      <item>KONVOJ društvo s ograničenom odgovornošću za prijevoz, ugostiteljstvo i trgovinu</item>
    </derivirana_varijabla>
  </DomainObject.Predmet.ProtuStrankaListFormated>
  <DomainObject.Predmet.ProtuStrankaListFormatedOIB>
    <izvorni_sadrzaj>
      <item>KONVOJ društvo s ograničenom odgovornošću za prijevoz, ugostiteljstvo i trgovinu, OIB 52249085018</item>
    </izvorni_sadrzaj>
    <derivirana_varijabla naziv="DomainObject.Predmet.ProtuStrankaListFormatedOIB_1">
      <item>KONVOJ društvo s ograničenom odgovornošću za prijevoz, ugostiteljstvo i trgovinu, OIB 52249085018</item>
    </derivirana_varijabla>
  </DomainObject.Predmet.ProtuStrankaListFormatedOIB>
  <DomainObject.Predmet.ProtuStrankaListFormatedWithAdress>
    <izvorni_sadrzaj>
      <item>KONVOJ društvo s ograničenom odgovornošću za prijevoz, ugostiteljstvo i trgovinu, Bana Jelačića 7/A, 42250 Lepoglava</item>
    </izvorni_sadrzaj>
    <derivirana_varijabla naziv="DomainObject.Predmet.ProtuStrankaListFormatedWithAdress_1">
      <item>KONVOJ društvo s ograničenom odgovornošću za prijevoz, ugostiteljstvo i trgovinu, Bana Jelačića 7/A, 42250 Lepoglava</item>
    </derivirana_varijabla>
  </DomainObject.Predmet.ProtuStrankaListFormatedWithAdress>
  <DomainObject.Predmet.ProtuStrankaListFormatedWithAdressOIB>
    <izvorni_sadrzaj>
      <item>KONVOJ društvo s ograničenom odgovornošću za prijevoz, ugostiteljstvo i trgovinu, OIB 52249085018, Bana Jelačića 7/A, 42250 Lepoglava</item>
    </izvorni_sadrzaj>
    <derivirana_varijabla naziv="DomainObject.Predmet.ProtuStrankaListFormatedWithAdressOIB_1">
      <item>KONVOJ društvo s ograničenom odgovornošću za prijevoz, ugostiteljstvo i trgovinu, OIB 52249085018, Bana Jelačića 7/A, 42250 Lepoglava</item>
    </derivirana_varijabla>
  </DomainObject.Predmet.ProtuStrankaListFormatedWithAdressOIB>
  <DomainObject.Predmet.ProtuStrankaListNazivFormated>
    <izvorni_sadrzaj>
      <item>KONVOJ društvo s ograničenom odgovornošću za prijevoz, ugostiteljstvo i trgovinu</item>
    </izvorni_sadrzaj>
    <derivirana_varijabla naziv="DomainObject.Predmet.ProtuStrankaListNazivFormated_1">
      <item>KONVOJ društvo s ograničenom odgovornošću za prijevoz, ugostiteljstvo i trgovinu</item>
    </derivirana_varijabla>
  </DomainObject.Predmet.ProtuStrankaListNazivFormated>
  <DomainObject.Predmet.ProtuStrankaListNazivFormatedOIB>
    <izvorni_sadrzaj>
      <item>KONVOJ društvo s ograničenom odgovornošću za prijevoz, ugostiteljstvo i trgovinu, OIB 52249085018</item>
    </izvorni_sadrzaj>
    <derivirana_varijabla naziv="DomainObject.Predmet.ProtuStrankaListNazivFormatedOIB_1">
      <item>KONVOJ društvo s ograničenom odgovornošću za prijevoz, ugostiteljstvo i trgovinu, OIB 52249085018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St-1009/2016-4</izvorni_sadrzaj>
    <derivirana_varijabla naziv="DomainObject.PoslovniBrojDokumenta_1">St-1009/2016-4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KONVOJ društvo s ograničenom odgovornošću za prijevoz, ugostiteljstvo i trgovinu</izvorni_sadrzaj>
    <derivirana_varijabla naziv="DomainObject.Predmet.ProtustrankaIDrugi_1">KONVOJ društvo s ograničenom odgovornošću za prijevoz,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KONVOJ društvo s ograničenom odgovornošću za prijevoz, ugostiteljstvo i trgovinu, OIB 52249085018, Bana Jelačića 7/A, 42250 Lepoglava</izvorni_sadrzaj>
    <derivirana_varijabla naziv="DomainObject.Predmet.ProtustrankaIDrugiAdressOIB_1">KONVOJ društvo s ograničenom odgovornošću za prijevoz, ugostiteljstvo i trgovinu, OIB 52249085018, Bana Jelačića 7/A,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KONVOJ društvo s ograničenom odgovornošću za prijevoz, ugostiteljstvo i trgovinu</item>
      <item>Sudski registar</item>
      <item>e-oglasna ploča</item>
    </izvorni_sadrzaj>
    <derivirana_varijabla naziv="DomainObject.Predmet.SudioniciListNaziv_1">
      <item>Financijska agencija</item>
      <item>KONVOJ društvo s ograničenom odgovornošću za prijevoz,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KONVOJ društvo s ograničenom odgovornošću za prijevoz, ugostiteljstvo i trgovinu, OIB 52249085018, Bana Jelačića 7/A,42250 Lepoglava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KONVOJ društvo s ograničenom odgovornošću za prijevoz, ugostiteljstvo i trgovinu, OIB 52249085018, Bana Jelačića 7/A,42250 Lepoglava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1538E-7836-437D-AE77-3363A2425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3628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2016-09-13T08:54:00Z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