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99dc" w14:paraId="d3f99dc" w:rsidRDefault="003517B0" w:rsidP="00AC25FB" w:rsidR="00AC25FB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15  </w:t>
      </w:r>
      <w:proofErr w:type="spellStart"/>
      <w:r>
        <w:rPr>
          <w:b/>
        </w:rPr>
        <w:t>Sp</w:t>
      </w:r>
      <w:proofErr w:type="spellEnd"/>
      <w:r w:rsidR="00AC25FB">
        <w:rPr>
          <w:b/>
        </w:rPr>
        <w:t>-</w:t>
      </w:r>
      <w:r w:rsidR="00FA2D57">
        <w:rPr>
          <w:b/>
        </w:rPr>
        <w:t>31</w:t>
      </w:r>
      <w:r w:rsidR="00AC25FB">
        <w:rPr>
          <w:b/>
        </w:rPr>
        <w:t>/201</w:t>
      </w:r>
      <w:r>
        <w:rPr>
          <w:b/>
        </w:rPr>
        <w:t>6</w:t>
      </w:r>
      <w:r w:rsidR="00AC25FB">
        <w:rPr>
          <w:b/>
        </w:rPr>
        <w:t>-</w:t>
      </w:r>
      <w:r w:rsidR="00DC3F53">
        <w:rPr>
          <w:b/>
        </w:rPr>
        <w:t>4</w:t>
      </w: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>Republika Hrvatska</w:t>
      </w:r>
    </w:p>
    <w:p w:rsidRDefault="00AC25FB" w:rsidP="00AC25FB" w:rsidR="00AC25FB">
      <w:pPr>
        <w:jc w:val="both"/>
      </w:pPr>
      <w:r>
        <w:t>Općinski sud u Osijeku</w:t>
      </w:r>
    </w:p>
    <w:p w:rsidRDefault="00AC25FB" w:rsidP="00AC25FB" w:rsidR="00AC25FB">
      <w:pPr>
        <w:jc w:val="both"/>
      </w:pPr>
      <w:r>
        <w:t>Europska avenija 7</w:t>
      </w:r>
    </w:p>
    <w:p w:rsidRDefault="00AC25FB" w:rsidP="00AC25FB" w:rsidR="00AC25FB">
      <w:pPr>
        <w:jc w:val="both"/>
      </w:pPr>
      <w:r>
        <w:t>31000 OSIJEK</w:t>
      </w:r>
    </w:p>
    <w:p w:rsidRDefault="00AC25FB" w:rsidP="00AC25FB" w:rsidR="00AC25FB">
      <w:pPr>
        <w:jc w:val="both"/>
        <w:rPr>
          <w:sz w:val="16"/>
          <w:szCs w:val="16"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AC25FB" w:rsidP="00AC25FB" w:rsidR="00AC25FB">
      <w:pPr>
        <w:jc w:val="center"/>
        <w:rPr>
          <w:bCs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J E Š E N J E</w:t>
      </w: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ab/>
        <w:t xml:space="preserve">Općinski sud u Osijeku, </w:t>
      </w:r>
      <w:r w:rsidR="00BA6C3A" w:rsidRPr="00C66F48">
        <w:t xml:space="preserve">po </w:t>
      </w:r>
      <w:r w:rsidR="00EA4828">
        <w:t xml:space="preserve">višoj </w:t>
      </w:r>
      <w:r w:rsidR="00BA6C3A" w:rsidRPr="00C66F48">
        <w:t xml:space="preserve">sudskoj savjetnici </w:t>
      </w:r>
      <w:r w:rsidR="00EA4828">
        <w:t xml:space="preserve">Almi </w:t>
      </w:r>
      <w:proofErr w:type="spellStart"/>
      <w:r w:rsidR="00EA4828">
        <w:t>Mehmedović</w:t>
      </w:r>
      <w:proofErr w:type="spellEnd"/>
      <w:r>
        <w:t xml:space="preserve">, </w:t>
      </w:r>
      <w:r w:rsidR="00FA2D57">
        <w:t>u pravnoj stvari predlagatelja – potrošača MIRE VIDOVIĆ iz Osijeka, J. J. Strossmayera 73, OIB: 24032980468, radi stečaja potrošača</w:t>
      </w:r>
      <w:r>
        <w:t xml:space="preserve">, izvan ročišta, dana </w:t>
      </w:r>
      <w:r w:rsidR="00462A88">
        <w:t>0</w:t>
      </w:r>
      <w:r w:rsidR="00FA2D57">
        <w:t>9</w:t>
      </w:r>
      <w:r>
        <w:t xml:space="preserve">. </w:t>
      </w:r>
      <w:r w:rsidR="00FA2D57">
        <w:t>svibnja</w:t>
      </w:r>
      <w:r>
        <w:t xml:space="preserve"> 201</w:t>
      </w:r>
      <w:r w:rsidR="008F6F9B">
        <w:t>7</w:t>
      </w:r>
      <w:r>
        <w:t>. godine,</w:t>
      </w:r>
    </w:p>
    <w:p w:rsidRDefault="00904036" w:rsidP="00904036" w:rsidR="00904036">
      <w:pPr>
        <w:jc w:val="both"/>
      </w:pPr>
    </w:p>
    <w:p w:rsidRDefault="00904036" w:rsidP="00904036" w:rsidR="00904036" w:rsidRPr="0055346E">
      <w:pPr>
        <w:jc w:val="center"/>
      </w:pPr>
      <w:r w:rsidRPr="0055346E">
        <w:t>r i j e š i o      j e</w:t>
      </w:r>
    </w:p>
    <w:p w:rsidRDefault="00904036" w:rsidP="00904036" w:rsidR="00904036" w:rsidRPr="0055346E">
      <w:pPr>
        <w:jc w:val="both"/>
      </w:pPr>
    </w:p>
    <w:p w:rsidRDefault="0068140E" w:rsidP="0068140E" w:rsidR="0068140E" w:rsidRPr="0055346E">
      <w:pPr>
        <w:jc w:val="both"/>
      </w:pPr>
      <w:r w:rsidRPr="0055346E">
        <w:tab/>
        <w:t xml:space="preserve"> </w:t>
      </w:r>
      <w:r w:rsidRPr="0055346E">
        <w:rPr>
          <w:b/>
        </w:rPr>
        <w:t>I</w:t>
      </w:r>
      <w:r w:rsidR="0055346E">
        <w:tab/>
        <w:t>P</w:t>
      </w:r>
      <w:r w:rsidRPr="0055346E">
        <w:t xml:space="preserve">oziva se i nalaže </w:t>
      </w:r>
      <w:r w:rsidR="00462A88">
        <w:t>pred</w:t>
      </w:r>
      <w:r w:rsidR="003517B0">
        <w:t>lagatelj</w:t>
      </w:r>
      <w:r w:rsidR="00DC3F53">
        <w:t>u</w:t>
      </w:r>
      <w:r w:rsidR="003517B0">
        <w:t xml:space="preserve"> – potrošač</w:t>
      </w:r>
      <w:r w:rsidR="00DC3F53">
        <w:t>u</w:t>
      </w:r>
      <w:r w:rsidR="003517B0">
        <w:t xml:space="preserve"> </w:t>
      </w:r>
      <w:r w:rsidR="00FA2D57">
        <w:t>MIRI VIDOVIĆ iz Osijeka, J. J. Strossmayera 73, OIB: 24032980468</w:t>
      </w:r>
      <w:r w:rsidR="00D21811" w:rsidRPr="0055346E">
        <w:t xml:space="preserve">, </w:t>
      </w:r>
      <w:r w:rsidR="00A10765" w:rsidRPr="0055346E">
        <w:t>pl</w:t>
      </w:r>
      <w:r w:rsidRPr="0055346E">
        <w:t xml:space="preserve">atiti u roku 8 dana od dana dostave ovog rješenja </w:t>
      </w:r>
      <w:r w:rsidRPr="0055346E">
        <w:rPr>
          <w:b/>
          <w:u w:val="single"/>
        </w:rPr>
        <w:t xml:space="preserve">sudsku pristojbu </w:t>
      </w:r>
      <w:r w:rsidR="00A9768B" w:rsidRPr="0055346E">
        <w:rPr>
          <w:b/>
          <w:u w:val="single"/>
        </w:rPr>
        <w:t>n</w:t>
      </w:r>
      <w:r w:rsidRPr="0055346E">
        <w:rPr>
          <w:b/>
          <w:u w:val="single"/>
        </w:rPr>
        <w:t xml:space="preserve">a </w:t>
      </w:r>
      <w:r w:rsidR="003517B0">
        <w:rPr>
          <w:b/>
          <w:u w:val="single"/>
        </w:rPr>
        <w:t>prijedlog/zahtjev</w:t>
      </w:r>
      <w:r w:rsidR="00A9768B" w:rsidRPr="0055346E">
        <w:rPr>
          <w:b/>
          <w:u w:val="single"/>
        </w:rPr>
        <w:t xml:space="preserve"> u iznosu od </w:t>
      </w:r>
      <w:r w:rsidR="00FA2D57">
        <w:rPr>
          <w:b/>
          <w:u w:val="single"/>
        </w:rPr>
        <w:t>1</w:t>
      </w:r>
      <w:r w:rsidR="003517B0">
        <w:rPr>
          <w:b/>
          <w:u w:val="single"/>
        </w:rPr>
        <w:t>00</w:t>
      </w:r>
      <w:r w:rsidR="00EE7B9A">
        <w:rPr>
          <w:b/>
          <w:u w:val="single"/>
        </w:rPr>
        <w:t>,00 kn</w:t>
      </w:r>
      <w:r w:rsidRPr="0055346E">
        <w:rPr>
          <w:b/>
          <w:u w:val="single"/>
        </w:rPr>
        <w:t>.</w:t>
      </w:r>
      <w:r w:rsidR="00F575BE">
        <w:rPr>
          <w:b/>
          <w:u w:val="single"/>
        </w:rPr>
        <w:t xml:space="preserve"> </w:t>
      </w:r>
    </w:p>
    <w:p w:rsidRDefault="0068140E" w:rsidP="0068140E" w:rsidR="0068140E" w:rsidRPr="0055346E">
      <w:pPr>
        <w:jc w:val="both"/>
      </w:pPr>
    </w:p>
    <w:p w:rsidRDefault="00EA4828" w:rsidP="00EA4828" w:rsidR="00EA4828">
      <w:pPr>
        <w:ind w:firstLine="708"/>
        <w:jc w:val="both"/>
      </w:pPr>
      <w:r>
        <w:t xml:space="preserve">Pristojbu ste dužni platiti u državnim </w:t>
      </w:r>
      <w:proofErr w:type="spellStart"/>
      <w:r>
        <w:t>biljezima</w:t>
      </w:r>
      <w:proofErr w:type="spellEnd"/>
      <w:r>
        <w:t xml:space="preserve"> emisije Republike Hrvatske, te iste zalijepiti na poleđini ovog rješenja i dostaviti sudu.</w:t>
      </w:r>
    </w:p>
    <w:p w:rsidRDefault="00EA4828" w:rsidP="00EA4828" w:rsidR="00EA4828">
      <w:pPr>
        <w:ind w:firstLine="708"/>
        <w:jc w:val="both"/>
        <w:rPr>
          <w:b/>
          <w:u w:val="single"/>
        </w:rPr>
      </w:pPr>
    </w:p>
    <w:p w:rsidRDefault="00EA4828" w:rsidP="00EA4828" w:rsidR="00EA4828" w:rsidRPr="00475BAE">
      <w:pPr>
        <w:ind w:firstLine="708"/>
        <w:jc w:val="both"/>
      </w:pPr>
      <w:r w:rsidRPr="003D105C">
        <w:t>II</w:t>
      </w:r>
      <w:r>
        <w:tab/>
        <w:t>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917667" w:rsidP="00917667" w:rsidR="00917667" w:rsidRPr="00F96763">
      <w:pPr>
        <w:jc w:val="center"/>
      </w:pPr>
      <w:r w:rsidRPr="00F96763">
        <w:t xml:space="preserve">U Osijeku, </w:t>
      </w:r>
      <w:r w:rsidR="00462A88">
        <w:t>0</w:t>
      </w:r>
      <w:r w:rsidR="00FA2D57">
        <w:t>9</w:t>
      </w:r>
      <w:r w:rsidRPr="00F96763">
        <w:t xml:space="preserve">. </w:t>
      </w:r>
      <w:r w:rsidR="00FA2D57">
        <w:t>svibnja</w:t>
      </w:r>
      <w:r w:rsidRPr="00F96763">
        <w:t xml:space="preserve"> 201</w:t>
      </w:r>
      <w:r w:rsidR="008F6F9B">
        <w:t>7</w:t>
      </w:r>
      <w:r w:rsidRPr="00F96763">
        <w:t>. godine</w:t>
      </w:r>
    </w:p>
    <w:p w:rsidRDefault="0055346E" w:rsidP="00917667" w:rsidR="0055346E" w:rsidRPr="00F96763">
      <w:pPr>
        <w:jc w:val="center"/>
      </w:pPr>
    </w:p>
    <w:p w:rsidRDefault="00BA6C3A" w:rsidP="00BA6C3A" w:rsidR="00BA6C3A" w:rsidRPr="00C85E22">
      <w:pPr>
        <w:ind w:left="5664"/>
        <w:jc w:val="center"/>
      </w:pPr>
      <w:r w:rsidRPr="00C85E22">
        <w:t>Ovlašteni službenik</w:t>
      </w:r>
    </w:p>
    <w:p w:rsidRDefault="00EA4828" w:rsidP="00BA6C3A" w:rsidR="00BA6C3A" w:rsidRPr="00C85E22">
      <w:pPr>
        <w:ind w:left="5664"/>
        <w:jc w:val="center"/>
      </w:pPr>
      <w:r>
        <w:t xml:space="preserve">VIŠA </w:t>
      </w:r>
      <w:r w:rsidR="00BA6C3A" w:rsidRPr="00C85E22">
        <w:t>SUDSKA SAVJETNICA</w:t>
      </w:r>
    </w:p>
    <w:p w:rsidRDefault="00EA4828" w:rsidP="00BA6C3A" w:rsidR="00BA6C3A" w:rsidRPr="00C85E22">
      <w:pPr>
        <w:ind w:left="5664"/>
        <w:jc w:val="center"/>
      </w:pPr>
      <w:r>
        <w:t>ALMA MEHMEDOVIĆ</w:t>
      </w:r>
      <w:r w:rsidR="00344269">
        <w:t>, v.r.</w:t>
      </w:r>
    </w:p>
    <w:p w:rsidRDefault="0053619D" w:rsidP="0053619D" w:rsidR="0053619D" w:rsidRPr="00F96763">
      <w:pPr>
        <w:jc w:val="both"/>
      </w:pPr>
      <w:r w:rsidRPr="00F96763">
        <w:t>DOSTAVITI:</w:t>
      </w:r>
    </w:p>
    <w:p w:rsidRDefault="0053619D" w:rsidP="0053619D" w:rsidR="0053619D" w:rsidRPr="00F96763">
      <w:pPr>
        <w:jc w:val="both"/>
      </w:pPr>
      <w:r w:rsidRPr="00F96763">
        <w:t xml:space="preserve">1. </w:t>
      </w:r>
      <w:proofErr w:type="spellStart"/>
      <w:r w:rsidR="00EA4828">
        <w:t>predlagateljici</w:t>
      </w:r>
      <w:proofErr w:type="spellEnd"/>
      <w:r w:rsidR="00DA04A1">
        <w:t xml:space="preserve"> </w:t>
      </w:r>
    </w:p>
    <w:p w:rsidRDefault="0053619D" w:rsidP="0053619D" w:rsidR="0053619D" w:rsidRPr="0055346E">
      <w:pPr>
        <w:jc w:val="right"/>
      </w:pPr>
      <w:r w:rsidRPr="0055346E">
        <w:t xml:space="preserve">Za točnost </w:t>
      </w:r>
      <w:proofErr w:type="spellStart"/>
      <w:r w:rsidRPr="0055346E">
        <w:t>otpravka</w:t>
      </w:r>
      <w:proofErr w:type="spellEnd"/>
      <w:r w:rsidRPr="0055346E">
        <w:t xml:space="preserve"> - ovlašteni službenik</w:t>
      </w:r>
    </w:p>
    <w:p w:rsidRDefault="0053619D" w:rsidP="007923F0" w:rsidR="00BE5CA5" w:rsidRPr="0055346E">
      <w:pPr>
        <w:jc w:val="center"/>
      </w:pP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  <w:t xml:space="preserve">  Ranka Đukić</w:t>
      </w:r>
    </w:p>
    <w:sectPr w:rsidSect="00527ADB" w:rsidR="00BE5CA5" w:rsidRPr="0055346E">
      <w:headerReference w:type="even" r:id="rId9"/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272" w:rsidR="009A1272">
      <w:r>
        <w:separator/>
      </w:r>
    </w:p>
  </w:endnote>
  <w:endnote w:id="0" w:type="continuationSeparator">
    <w:p w:rsidRDefault="009A1272" w:rsidR="009A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272" w:rsidR="009A1272">
      <w:r>
        <w:separator/>
      </w:r>
    </w:p>
  </w:footnote>
  <w:footnote w:id="0" w:type="continuationSeparator">
    <w:p w:rsidRDefault="009A1272" w:rsidR="009A1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E5D" w:rsidR="00D32E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2E5D" w:rsidP="00AC25FB" w:rsidR="00AC25FB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6B0353">
      <w:rPr>
        <w:b/>
      </w:rPr>
      <w:t>15  P-1</w:t>
    </w:r>
    <w:r w:rsidR="00BA6C3A">
      <w:rPr>
        <w:b/>
      </w:rPr>
      <w:t>760</w:t>
    </w:r>
    <w:r w:rsidR="006B0353">
      <w:rPr>
        <w:b/>
      </w:rPr>
      <w:t>/201</w:t>
    </w:r>
    <w:r w:rsidR="00BA6C3A">
      <w:rPr>
        <w:b/>
      </w:rPr>
      <w:t>5</w:t>
    </w:r>
    <w:r w:rsidR="006B0353">
      <w:rPr>
        <w:b/>
      </w:rPr>
      <w:t>-2</w:t>
    </w:r>
  </w:p>
  <w:p w:rsidRDefault="00D32E5D" w:rsidP="00524CA9" w:rsidR="00D32E5D">
    <w:pPr>
      <w:jc w:val="right"/>
      <w:rPr>
        <w:b/>
      </w:rPr>
    </w:pPr>
  </w:p>
  <w:p w:rsidRDefault="00D32E5D" w:rsidP="008E2419" w:rsidR="00D32E5D">
    <w:pPr>
      <w:jc w:val="right"/>
      <w:rPr>
        <w:b/>
      </w:rPr>
    </w:pPr>
  </w:p>
  <w:p w:rsidRDefault="00D32E5D" w:rsidP="00712FD2" w:rsidR="00D32E5D">
    <w:pPr>
      <w:jc w:val="right"/>
      <w:rPr>
        <w:b/>
      </w:rPr>
    </w:pPr>
  </w:p>
  <w:p w:rsidRDefault="00D32E5D" w:rsidR="00D32E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6512"/>
    <w:rsid w:val="00057F1F"/>
    <w:rsid w:val="000642DC"/>
    <w:rsid w:val="0008310E"/>
    <w:rsid w:val="000929C5"/>
    <w:rsid w:val="000A08E6"/>
    <w:rsid w:val="000B6A9D"/>
    <w:rsid w:val="000C35C0"/>
    <w:rsid w:val="000C68FB"/>
    <w:rsid w:val="000D04E6"/>
    <w:rsid w:val="000E2851"/>
    <w:rsid w:val="001639C5"/>
    <w:rsid w:val="001A789D"/>
    <w:rsid w:val="001C39A4"/>
    <w:rsid w:val="001E55F8"/>
    <w:rsid w:val="001E5F5A"/>
    <w:rsid w:val="00210D06"/>
    <w:rsid w:val="0024774A"/>
    <w:rsid w:val="00250C85"/>
    <w:rsid w:val="002621EA"/>
    <w:rsid w:val="00295531"/>
    <w:rsid w:val="002E113D"/>
    <w:rsid w:val="002E1626"/>
    <w:rsid w:val="002E2882"/>
    <w:rsid w:val="0030795D"/>
    <w:rsid w:val="00314832"/>
    <w:rsid w:val="00316E5F"/>
    <w:rsid w:val="00333C80"/>
    <w:rsid w:val="00344269"/>
    <w:rsid w:val="003517B0"/>
    <w:rsid w:val="00371DAB"/>
    <w:rsid w:val="0037402F"/>
    <w:rsid w:val="003B1288"/>
    <w:rsid w:val="003E556F"/>
    <w:rsid w:val="004039A1"/>
    <w:rsid w:val="00403F28"/>
    <w:rsid w:val="004134C1"/>
    <w:rsid w:val="00420CB3"/>
    <w:rsid w:val="0043528C"/>
    <w:rsid w:val="00461960"/>
    <w:rsid w:val="00462A88"/>
    <w:rsid w:val="004666B5"/>
    <w:rsid w:val="00471E99"/>
    <w:rsid w:val="00481251"/>
    <w:rsid w:val="004C3A4C"/>
    <w:rsid w:val="004D1C06"/>
    <w:rsid w:val="004F3E6C"/>
    <w:rsid w:val="004F49AD"/>
    <w:rsid w:val="00510D24"/>
    <w:rsid w:val="0051120F"/>
    <w:rsid w:val="00524CA9"/>
    <w:rsid w:val="00527047"/>
    <w:rsid w:val="00527ADB"/>
    <w:rsid w:val="005315A0"/>
    <w:rsid w:val="00532DB6"/>
    <w:rsid w:val="0053619D"/>
    <w:rsid w:val="0055346E"/>
    <w:rsid w:val="005538B5"/>
    <w:rsid w:val="00567100"/>
    <w:rsid w:val="00584745"/>
    <w:rsid w:val="005A1DFF"/>
    <w:rsid w:val="005A3711"/>
    <w:rsid w:val="005B04A4"/>
    <w:rsid w:val="005B1927"/>
    <w:rsid w:val="005C5C43"/>
    <w:rsid w:val="00650536"/>
    <w:rsid w:val="00662B92"/>
    <w:rsid w:val="0068140E"/>
    <w:rsid w:val="006910D7"/>
    <w:rsid w:val="006B0353"/>
    <w:rsid w:val="006F1407"/>
    <w:rsid w:val="00712FD2"/>
    <w:rsid w:val="007147E0"/>
    <w:rsid w:val="00717CF0"/>
    <w:rsid w:val="007210B6"/>
    <w:rsid w:val="00737955"/>
    <w:rsid w:val="00742095"/>
    <w:rsid w:val="007772C1"/>
    <w:rsid w:val="00791857"/>
    <w:rsid w:val="007923F0"/>
    <w:rsid w:val="007A445D"/>
    <w:rsid w:val="007A660B"/>
    <w:rsid w:val="007E6CCF"/>
    <w:rsid w:val="007F1991"/>
    <w:rsid w:val="00824DC6"/>
    <w:rsid w:val="008335E5"/>
    <w:rsid w:val="00847648"/>
    <w:rsid w:val="00847C4B"/>
    <w:rsid w:val="00855A37"/>
    <w:rsid w:val="00871F30"/>
    <w:rsid w:val="008A7B3F"/>
    <w:rsid w:val="008C3B4D"/>
    <w:rsid w:val="008D5CE9"/>
    <w:rsid w:val="008D6644"/>
    <w:rsid w:val="008E12D1"/>
    <w:rsid w:val="008E2419"/>
    <w:rsid w:val="008E2D13"/>
    <w:rsid w:val="008F6F9B"/>
    <w:rsid w:val="00904036"/>
    <w:rsid w:val="00917667"/>
    <w:rsid w:val="00921EAF"/>
    <w:rsid w:val="00934728"/>
    <w:rsid w:val="0093519F"/>
    <w:rsid w:val="009724A7"/>
    <w:rsid w:val="009773B8"/>
    <w:rsid w:val="009A1272"/>
    <w:rsid w:val="009B0A42"/>
    <w:rsid w:val="009D772D"/>
    <w:rsid w:val="009E5BCA"/>
    <w:rsid w:val="00A05977"/>
    <w:rsid w:val="00A10765"/>
    <w:rsid w:val="00A15A54"/>
    <w:rsid w:val="00A537C6"/>
    <w:rsid w:val="00A9768B"/>
    <w:rsid w:val="00AC25FB"/>
    <w:rsid w:val="00AC54AA"/>
    <w:rsid w:val="00AD18FC"/>
    <w:rsid w:val="00AE71E9"/>
    <w:rsid w:val="00B04EBE"/>
    <w:rsid w:val="00B21804"/>
    <w:rsid w:val="00B747E2"/>
    <w:rsid w:val="00B960ED"/>
    <w:rsid w:val="00B979F9"/>
    <w:rsid w:val="00BA6C3A"/>
    <w:rsid w:val="00BC4B4E"/>
    <w:rsid w:val="00BD669E"/>
    <w:rsid w:val="00BE3D7B"/>
    <w:rsid w:val="00BE4526"/>
    <w:rsid w:val="00BE5CA5"/>
    <w:rsid w:val="00BF6572"/>
    <w:rsid w:val="00BF68FF"/>
    <w:rsid w:val="00C33009"/>
    <w:rsid w:val="00C371EB"/>
    <w:rsid w:val="00C379B0"/>
    <w:rsid w:val="00C47D40"/>
    <w:rsid w:val="00C65847"/>
    <w:rsid w:val="00C741BD"/>
    <w:rsid w:val="00C934B8"/>
    <w:rsid w:val="00CA2A0B"/>
    <w:rsid w:val="00CA3A05"/>
    <w:rsid w:val="00CA41E8"/>
    <w:rsid w:val="00CF2019"/>
    <w:rsid w:val="00D1408C"/>
    <w:rsid w:val="00D21811"/>
    <w:rsid w:val="00D32E5D"/>
    <w:rsid w:val="00D60502"/>
    <w:rsid w:val="00D67E3A"/>
    <w:rsid w:val="00D70B74"/>
    <w:rsid w:val="00D7536E"/>
    <w:rsid w:val="00D811E9"/>
    <w:rsid w:val="00D8346A"/>
    <w:rsid w:val="00D91051"/>
    <w:rsid w:val="00D97662"/>
    <w:rsid w:val="00DA04A1"/>
    <w:rsid w:val="00DC3F53"/>
    <w:rsid w:val="00E047CC"/>
    <w:rsid w:val="00E31846"/>
    <w:rsid w:val="00E32E1E"/>
    <w:rsid w:val="00E3709F"/>
    <w:rsid w:val="00E50D7E"/>
    <w:rsid w:val="00E62532"/>
    <w:rsid w:val="00E71F63"/>
    <w:rsid w:val="00E766DB"/>
    <w:rsid w:val="00E80F91"/>
    <w:rsid w:val="00E84402"/>
    <w:rsid w:val="00E90252"/>
    <w:rsid w:val="00EA4828"/>
    <w:rsid w:val="00ED1D7E"/>
    <w:rsid w:val="00EE39C1"/>
    <w:rsid w:val="00EE7B9A"/>
    <w:rsid w:val="00F15595"/>
    <w:rsid w:val="00F23D73"/>
    <w:rsid w:val="00F34A36"/>
    <w:rsid w:val="00F4731A"/>
    <w:rsid w:val="00F5675F"/>
    <w:rsid w:val="00F575BE"/>
    <w:rsid w:val="00F649EF"/>
    <w:rsid w:val="00F8619B"/>
    <w:rsid w:val="00F96763"/>
    <w:rsid w:val="00FA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2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D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D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D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D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2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D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D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D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D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4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0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2017.</izvorni_sadrzaj>
    <derivirana_varijabla naziv="DomainObject.Predmet.DatumRjesavanja_1">28.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Sp-31/2016</izvorni_sadrzaj>
    <derivirana_varijabla naziv="DomainObject.Predmet.OznakaBroj_1">Sp-31/2016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Vidović</izvorni_sadrzaj>
    <derivirana_varijabla naziv="DomainObject.Predmet.StrankaFormated_1">  Mira Vidović</derivirana_varijabla>
  </DomainObject.Predmet.StrankaFormated>
  <DomainObject.Predmet.StrankaFormatedOIB>
    <izvorni_sadrzaj>  Mira Vidović, OIB 24032980468</izvorni_sadrzaj>
    <derivirana_varijabla naziv="DomainObject.Predmet.StrankaFormatedOIB_1">  Mira Vidović, OIB 24032980468</derivirana_varijabla>
  </DomainObject.Predmet.StrankaFormatedOIB>
  <DomainObject.Predmet.StrankaFormatedWithAdress>
    <izvorni_sadrzaj> Mira Vidović, Josipa Jurja Strossmayera 73, 31000 Osijek</izvorni_sadrzaj>
    <derivirana_varijabla naziv="DomainObject.Predmet.StrankaFormatedWithAdress_1"> Mira Vidović, Josipa Jurja Strossmayera 73, 31000 Osijek</derivirana_varijabla>
  </DomainObject.Predmet.StrankaFormatedWithAdress>
  <DomainObject.Predmet.StrankaFormatedWithAdressOIB>
    <izvorni_sadrzaj> Mira Vidović, OIB 24032980468, Josipa Jurja Strossmayera 73, 31000 Osijek</izvorni_sadrzaj>
    <derivirana_varijabla naziv="DomainObject.Predmet.StrankaFormatedWithAdressOIB_1"> Mira Vidović, OIB 24032980468, Josipa Jurja Strossmayera 73, 31000 Osijek</derivirana_varijabla>
  </DomainObject.Predmet.StrankaFormatedWithAdressOIB>
  <DomainObject.Predmet.StrankaWithAdress>
    <izvorni_sadrzaj>Mira Vidović Josipa Jurja Strossmayera 73,31000 Osijek</izvorni_sadrzaj>
    <derivirana_varijabla naziv="DomainObject.Predmet.StrankaWithAdress_1">Mira Vidović Josipa Jurja Strossmayera 73,31000 Osijek</derivirana_varijabla>
  </DomainObject.Predmet.StrankaWithAdress>
  <DomainObject.Predmet.StrankaWithAdressOIB>
    <izvorni_sadrzaj>Mira Vidović, OIB 24032980468, Josipa Jurja Strossmayera 73,31000 Osijek</izvorni_sadrzaj>
    <derivirana_varijabla naziv="DomainObject.Predmet.StrankaWithAdressOIB_1">Mira Vidović, OIB 24032980468, Josipa Jurja Strossmayera 73,31000 Osijek</derivirana_varijabla>
  </DomainObject.Predmet.StrankaWithAdressOIB>
  <DomainObject.Predmet.StrankaNazivFormated>
    <izvorni_sadrzaj>Mira Vidović</izvorni_sadrzaj>
    <derivirana_varijabla naziv="DomainObject.Predmet.StrankaNazivFormated_1">Mira Vidović</derivirana_varijabla>
  </DomainObject.Predmet.StrankaNazivFormated>
  <DomainObject.Predmet.StrankaNazivFormatedOIB>
    <izvorni_sadrzaj>Mira Vidović, OIB 24032980468</izvorni_sadrzaj>
    <derivirana_varijabla naziv="DomainObject.Predmet.StrankaNazivFormatedOIB_1">Mira Vidović, OIB 24032980468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Mira Vidović</item>
    </izvorni_sadrzaj>
    <derivirana_varijabla naziv="DomainObject.Predmet.StrankaListFormated_1">
      <item>Mira Vidović</item>
    </derivirana_varijabla>
  </DomainObject.Predmet.StrankaListFormated>
  <DomainObject.Predmet.StrankaListFormatedOIB>
    <izvorni_sadrzaj>
      <item>Mira Vidović, OIB 24032980468</item>
    </izvorni_sadrzaj>
    <derivirana_varijabla naziv="DomainObject.Predmet.StrankaListFormatedOIB_1">
      <item>Mira Vidović, OIB 24032980468</item>
    </derivirana_varijabla>
  </DomainObject.Predmet.StrankaListFormatedOIB>
  <DomainObject.Predmet.StrankaListFormatedWithAdress>
    <izvorni_sadrzaj>
      <item>Mira Vidović, Josipa Jurja Strossmayera 73, 31000 Osijek</item>
    </izvorni_sadrzaj>
    <derivirana_varijabla naziv="DomainObject.Predmet.StrankaListFormatedWithAdress_1">
      <item>Mira Vidović, Josipa Jurja Strossmayera 73, 31000 Osijek</item>
    </derivirana_varijabla>
  </DomainObject.Predmet.StrankaListFormatedWithAdress>
  <DomainObject.Predmet.StrankaListFormatedWithAdressOIB>
    <izvorni_sadrzaj>
      <item>Mira Vidović, OIB 24032980468, Josipa Jurja Strossmayera 73, 31000 Osijek</item>
    </izvorni_sadrzaj>
    <derivirana_varijabla naziv="DomainObject.Predmet.StrankaListFormatedWithAdressOIB_1">
      <item>Mira Vidović, OIB 24032980468, Josipa Jurja Strossmayera 73, 31000 Osijek</item>
    </derivirana_varijabla>
  </DomainObject.Predmet.StrankaListFormatedWithAdressOIB>
  <DomainObject.Predmet.StrankaListNazivFormated>
    <izvorni_sadrzaj>
      <item>Mira Vidović</item>
    </izvorni_sadrzaj>
    <derivirana_varijabla naziv="DomainObject.Predmet.StrankaListNazivFormated_1">
      <item>Mira Vidović</item>
    </derivirana_varijabla>
  </DomainObject.Predmet.StrankaListNazivFormated>
  <DomainObject.Predmet.StrankaListNazivFormatedOIB>
    <izvorni_sadrzaj>
      <item>Mira Vidović, OIB 24032980468</item>
    </izvorni_sadrzaj>
    <derivirana_varijabla naziv="DomainObject.Predmet.StrankaListNazivFormatedOIB_1">
      <item>Mira Vidović, OIB 24032980468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Vidović</izvorni_sadrzaj>
    <derivirana_varijabla naziv="DomainObject.Predmet.StrankaIDrugi_1">Mira Vidović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 Vidović, OIB 24032980468, Josipa Jurja Strossmayera 73, 31000 Osijek</izvorni_sadrzaj>
    <derivirana_varijabla naziv="DomainObject.Predmet.StrankaIDrugiAdressOIB_1">Mira Vidović, OIB 24032980468, Josipa Jurja Strossmayera 73,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Sp-31/2016-3</izvorni_sadrzaj>
    <derivirana_varijabla naziv="DomainObject.Predmet.OdlukaRjesenje.Oznaka_1">Sp-31/2016-3</derivirana_varijabla>
  </DomainObject.Predmet.OdlukaRjesenje.Oznaka>
  <DomainObject.Predmet.SudioniciListNaziv>
    <izvorni_sadrzaj>
      <item>Mira Vidović</item>
    </izvorni_sadrzaj>
    <derivirana_varijabla naziv="DomainObject.Predmet.SudioniciListNaziv_1">
      <item>Mira Vidović</item>
    </derivirana_varijabla>
  </DomainObject.Predmet.SudioniciListNaziv>
  <DomainObject.Predmet.SudioniciListAdressOIB>
    <izvorni_sadrzaj>
      <item>Mira Vidović, OIB 24032980468, Josipa Jurja Strossmayera 73,31000 Osijek</item>
    </izvorni_sadrzaj>
    <derivirana_varijabla naziv="DomainObject.Predmet.SudioniciListAdressOIB_1">
      <item>Mira Vidović, OIB 24032980468, Josipa Jurja Strossmayera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24032980468</item>
    </izvorni_sadrzaj>
    <derivirana_varijabla naziv="DomainObject.Predmet.SudioniciListNazivOIB_1">
      <item>, OIB 24032980468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1245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2017-05-09T12:19:00Z</dcterms:created>
  <dc:creator>liscicd</dc:creator>
  <cp:lastModifiedBy>Tonkica Topić</cp:lastModifiedBy>
  <cp:lastPrinted>2017-05-09T12:20:00Z</cp:lastPrinted>
  <dcterms:modified xmlns:xsi="http://www.w3.org/2001/XMLSchema-instance" xsi:type="dcterms:W3CDTF">2017-05-09T12:21:00Z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