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99a7" w14:paraId="06199a7" w:rsidRDefault="00C6065B" w:rsidP="00C6065B" w:rsidR="00C6065B">
      <w:pPr>
        <w:jc w:val="center"/>
        <w15:collapsed w:val="false"/>
        <w:rPr>
          <w:b/>
          <w:sz w:val="28"/>
          <w:szCs w:val="28"/>
        </w:rPr>
      </w:pPr>
      <w:r>
        <w:rPr>
          <w:b/>
          <w:sz w:val="28"/>
        </w:rPr>
        <w:t>Obrazac 1.</w:t>
      </w:r>
    </w:p>
    <w:p w:rsidRDefault="00C6065B" w:rsidP="00C6065B" w:rsidR="00C6065B">
      <w:pPr>
        <w:jc w:val="center"/>
        <w:rPr>
          <w:b/>
          <w:sz w:val="28"/>
          <w:szCs w:val="22"/>
        </w:rPr>
      </w:pPr>
    </w:p>
    <w:p w:rsidRDefault="00C6065B" w:rsidP="00C6065B" w:rsidR="00C6065B">
      <w:pPr>
        <w:pStyle w:val="Bezproreda"/>
        <w:rPr>
          <w:u w:val="single"/>
        </w:rPr>
      </w:pPr>
      <w:r>
        <w:rPr>
          <w:u w:val="single"/>
        </w:rPr>
        <w:t>Trgovački sud u Bjelovaru</w:t>
      </w:r>
    </w:p>
    <w:p w:rsidRDefault="00C6065B" w:rsidP="00C6065B" w:rsidR="00C6065B">
      <w:pPr>
        <w:pStyle w:val="Bezproreda"/>
      </w:pPr>
      <w:r>
        <w:t>_______________________</w:t>
      </w:r>
    </w:p>
    <w:p w:rsidRDefault="00C6065B" w:rsidP="00C6065B" w:rsidR="00C6065B">
      <w:pPr>
        <w:pStyle w:val="Bezproreda"/>
      </w:pPr>
      <w:r>
        <w:t xml:space="preserve">(naziv nadležnog suda) </w:t>
      </w:r>
    </w:p>
    <w:p w:rsidRDefault="00C6065B" w:rsidP="00C6065B" w:rsidR="00C6065B">
      <w:pPr>
        <w:rPr>
          <w:b/>
          <w:lang w:val="pl-PL"/>
        </w:rPr>
      </w:pPr>
    </w:p>
    <w:p w:rsidRDefault="00C6065B" w:rsidP="00C6065B" w:rsidR="00C6065B">
      <w:pPr>
        <w:pStyle w:val="Bezproreda"/>
        <w:rPr>
          <w:u w:val="single"/>
        </w:rPr>
      </w:pPr>
      <w:r>
        <w:rPr>
          <w:u w:val="single"/>
        </w:rPr>
        <w:t xml:space="preserve">Šetalište dr. </w:t>
      </w:r>
      <w:proofErr w:type="spellStart"/>
      <w:r>
        <w:rPr>
          <w:u w:val="single"/>
        </w:rPr>
        <w:t>Ivše</w:t>
      </w:r>
      <w:proofErr w:type="spellEnd"/>
      <w:r>
        <w:rPr>
          <w:u w:val="single"/>
        </w:rPr>
        <w:t xml:space="preserve"> </w:t>
      </w:r>
      <w:proofErr w:type="spellStart"/>
      <w:r>
        <w:rPr>
          <w:u w:val="single"/>
        </w:rPr>
        <w:t>Lebovica</w:t>
      </w:r>
      <w:proofErr w:type="spellEnd"/>
      <w:r>
        <w:rPr>
          <w:u w:val="single"/>
        </w:rPr>
        <w:t xml:space="preserve"> 42, 43 000 Bjelovar</w:t>
      </w:r>
    </w:p>
    <w:p w:rsidRDefault="00C6065B" w:rsidP="00C6065B" w:rsidR="00C6065B">
      <w:pPr>
        <w:pStyle w:val="Bezproreda"/>
      </w:pPr>
      <w:r>
        <w:t>_______________________</w:t>
      </w:r>
    </w:p>
    <w:p w:rsidRDefault="00C6065B" w:rsidP="00C6065B" w:rsidR="00C6065B">
      <w:pPr>
        <w:pStyle w:val="Bezproreda"/>
      </w:pPr>
      <w:r>
        <w:t xml:space="preserve">(adresa nadležnog suda) </w:t>
      </w:r>
    </w:p>
    <w:p w:rsidRDefault="00C6065B" w:rsidP="00C6065B" w:rsidR="00C6065B">
      <w:pPr>
        <w:jc w:val="both"/>
        <w:rPr>
          <w:lang w:val="pl-PL"/>
        </w:rPr>
      </w:pPr>
    </w:p>
    <w:p w:rsidRDefault="00C6065B" w:rsidP="00C6065B" w:rsidR="00C6065B">
      <w:pPr>
        <w:jc w:val="both"/>
        <w:rPr>
          <w:lang w:val="pl-PL"/>
        </w:rPr>
      </w:pPr>
    </w:p>
    <w:p w:rsidRDefault="00C6065B" w:rsidP="00C6065B" w:rsidR="00C6065B">
      <w:pPr>
        <w:pStyle w:val="Bezproreda"/>
        <w:jc w:val="center"/>
        <w:rPr>
          <w:b/>
        </w:rPr>
      </w:pPr>
      <w:r>
        <w:rPr>
          <w:b/>
        </w:rPr>
        <w:t xml:space="preserve">PRIJEDLOG DUŽNIKA ZA OTVARANJE PREDSTEČAJNOGA POSTUPKA </w:t>
      </w:r>
    </w:p>
    <w:p w:rsidRDefault="00C6065B" w:rsidP="00C6065B" w:rsidR="00C6065B">
      <w:pPr>
        <w:jc w:val="both"/>
        <w:rPr>
          <w:lang w:val="pl-PL"/>
        </w:rPr>
      </w:pPr>
    </w:p>
    <w:p w:rsidRDefault="00C6065B" w:rsidP="00C6065B" w:rsidR="00C6065B">
      <w:pPr>
        <w:jc w:val="both"/>
        <w:rPr>
          <w:b/>
          <w:lang w:val="pl-PL"/>
        </w:rPr>
      </w:pPr>
      <w:r>
        <w:rPr>
          <w:b/>
          <w:lang w:val="pl-PL"/>
        </w:rPr>
        <w:t xml:space="preserve">PODACI O PODNOSITELJU PRIJEDLOGA ZA PRAVNU OSOBU: </w:t>
      </w:r>
    </w:p>
    <w:p w:rsidRDefault="00C6065B" w:rsidP="00C6065B" w:rsidR="00C6065B">
      <w:pPr>
        <w:rPr>
          <w:lang w:val="pl-PL"/>
        </w:rPr>
      </w:pPr>
      <w:r>
        <w:rPr>
          <w:lang w:val="pl-PL"/>
        </w:rPr>
        <w:t>Tvrtka ili naziv</w:t>
      </w:r>
    </w:p>
    <w:p w:rsidRDefault="00C6065B" w:rsidP="00C6065B" w:rsidR="00C6065B">
      <w:pPr>
        <w:rPr>
          <w:lang w:val="pl-PL"/>
        </w:rPr>
      </w:pPr>
      <w:r>
        <w:rPr>
          <w:u w:val="single"/>
        </w:rPr>
        <w:t>VRTINVEST d.o.o.</w:t>
      </w:r>
      <w:r>
        <w:t xml:space="preserve"> </w:t>
      </w:r>
      <w:r>
        <w:rPr>
          <w:lang w:val="pl-PL"/>
        </w:rPr>
        <w:t>___________________________________________________________________________</w:t>
      </w:r>
    </w:p>
    <w:p w:rsidRDefault="00C6065B" w:rsidP="00C6065B" w:rsidR="00C6065B">
      <w:pPr>
        <w:jc w:val="both"/>
        <w:rPr>
          <w:lang w:val="pl-PL"/>
        </w:rPr>
      </w:pPr>
      <w:r>
        <w:rPr>
          <w:lang w:val="pl-PL"/>
        </w:rPr>
        <w:t xml:space="preserve">OIB </w:t>
      </w:r>
      <w:r>
        <w:rPr>
          <w:u w:val="single"/>
        </w:rPr>
        <w:t>22535621645</w:t>
      </w:r>
    </w:p>
    <w:p w:rsidRDefault="00C6065B" w:rsidP="00C6065B" w:rsidR="00C6065B">
      <w:pPr>
        <w:jc w:val="both"/>
        <w:rPr>
          <w:lang w:val="pl-PL"/>
        </w:rPr>
      </w:pPr>
      <w:r>
        <w:rPr>
          <w:lang w:val="pl-PL"/>
        </w:rPr>
        <w:t>___________________________________________________________________________</w:t>
      </w:r>
    </w:p>
    <w:p w:rsidRDefault="00C6065B" w:rsidP="00C6065B" w:rsidR="00C6065B">
      <w:pPr>
        <w:jc w:val="both"/>
        <w:rPr>
          <w:lang w:val="pl-PL"/>
        </w:rPr>
      </w:pPr>
      <w:r>
        <w:rPr>
          <w:lang w:val="pl-PL"/>
        </w:rPr>
        <w:t xml:space="preserve">Sjedište / poslovna adresa </w:t>
      </w:r>
    </w:p>
    <w:p w:rsidRDefault="00C6065B" w:rsidP="00C6065B" w:rsidR="00C6065B">
      <w:pPr>
        <w:jc w:val="both"/>
        <w:rPr>
          <w:sz w:val="22"/>
          <w:szCs w:val="22"/>
          <w:u w:val="single"/>
        </w:rPr>
      </w:pPr>
      <w:r>
        <w:rPr>
          <w:u w:val="single"/>
        </w:rPr>
        <w:t>Matice Hrvatske 4/I, 43 000 Bjelovar</w:t>
      </w:r>
    </w:p>
    <w:p w:rsidRDefault="00C6065B" w:rsidP="00C6065B" w:rsidR="00C6065B">
      <w:pPr>
        <w:jc w:val="both"/>
        <w:rPr>
          <w:lang w:val="pl-PL"/>
        </w:rPr>
      </w:pPr>
      <w:r>
        <w:rPr>
          <w:lang w:val="pl-PL"/>
        </w:rPr>
        <w:t>___________________________________________________________________________</w:t>
      </w:r>
    </w:p>
    <w:p w:rsidRDefault="00C6065B" w:rsidP="00C6065B" w:rsidR="00C6065B">
      <w:pPr>
        <w:jc w:val="both"/>
        <w:rPr>
          <w:lang w:val="pl-PL"/>
        </w:rPr>
      </w:pPr>
    </w:p>
    <w:p w:rsidRDefault="00C6065B" w:rsidP="00C6065B" w:rsidR="00C6065B">
      <w:pPr>
        <w:jc w:val="both"/>
        <w:rPr>
          <w:b/>
          <w:lang w:val="pl-PL"/>
        </w:rPr>
      </w:pPr>
      <w:r>
        <w:rPr>
          <w:b/>
          <w:lang w:val="pl-PL"/>
        </w:rPr>
        <w:t xml:space="preserve">PODACI O PODNOSITELJU PRIJEDLOGA ZA FIZIČKU OSOBU: </w:t>
      </w:r>
    </w:p>
    <w:p w:rsidRDefault="00C6065B" w:rsidP="00C6065B" w:rsidR="00C6065B">
      <w:pPr>
        <w:rPr>
          <w:lang w:val="pl-PL"/>
        </w:rPr>
      </w:pPr>
      <w:r>
        <w:rPr>
          <w:lang w:val="pl-PL"/>
        </w:rPr>
        <w:t>Ime i prezime</w:t>
      </w:r>
    </w:p>
    <w:p w:rsidRDefault="00C6065B" w:rsidP="00C6065B" w:rsidR="00C6065B">
      <w:pPr>
        <w:rPr>
          <w:lang w:val="pl-PL"/>
        </w:rPr>
      </w:pPr>
      <w:r>
        <w:rPr>
          <w:lang w:val="pl-PL"/>
        </w:rPr>
        <w:t>___________________________________________________________________________</w:t>
      </w:r>
    </w:p>
    <w:p w:rsidRDefault="00C6065B" w:rsidP="00C6065B" w:rsidR="00C6065B">
      <w:pPr>
        <w:jc w:val="both"/>
        <w:rPr>
          <w:lang w:val="pl-PL"/>
        </w:rPr>
      </w:pPr>
      <w:r>
        <w:rPr>
          <w:lang w:val="pl-PL"/>
        </w:rPr>
        <w:t>OIB _____________________________________________________________________</w:t>
      </w:r>
    </w:p>
    <w:p w:rsidRDefault="00C6065B" w:rsidP="00C6065B" w:rsidR="00C6065B">
      <w:pPr>
        <w:rPr>
          <w:lang w:val="pl-PL"/>
        </w:rPr>
      </w:pPr>
      <w:r>
        <w:rPr>
          <w:lang w:val="pl-PL"/>
        </w:rPr>
        <w:t>Sjedište / poslovna adresa ___________________________________________________________________________</w:t>
      </w:r>
    </w:p>
    <w:p w:rsidRDefault="00C6065B" w:rsidP="00C6065B" w:rsidR="00C6065B">
      <w:pPr>
        <w:jc w:val="both"/>
        <w:rPr>
          <w:lang w:val="pl-PL"/>
        </w:rPr>
      </w:pPr>
      <w:r>
        <w:rPr>
          <w:lang w:val="pl-PL"/>
        </w:rPr>
        <w:lastRenderedPageBreak/>
        <w:t>Adresa prebivališta</w:t>
      </w:r>
    </w:p>
    <w:p w:rsidRDefault="00C6065B" w:rsidP="00C6065B" w:rsidR="00C6065B">
      <w:pPr>
        <w:pStyle w:val="Bezproreda"/>
        <w:rPr>
          <w:lang w:val="pl-PL"/>
        </w:rPr>
      </w:pPr>
    </w:p>
    <w:p w:rsidRDefault="00C6065B" w:rsidP="00C6065B" w:rsidR="00C6065B">
      <w:pPr>
        <w:pStyle w:val="Bezproreda"/>
        <w:rPr>
          <w:lang w:val="pl-PL"/>
        </w:rPr>
      </w:pPr>
    </w:p>
    <w:p w:rsidRDefault="00C6065B" w:rsidP="00C6065B" w:rsidR="00C6065B">
      <w:pPr>
        <w:pStyle w:val="Bezproreda"/>
        <w:tabs>
          <w:tab w:pos="3900" w:val="left"/>
        </w:tabs>
        <w:jc w:val="both"/>
      </w:pPr>
      <w:r>
        <w:t xml:space="preserve">I. Na temelju članka 16. i članka 25. Stečajnog zakona podnosim prijedlog za otvaranje </w:t>
      </w:r>
      <w:proofErr w:type="spellStart"/>
      <w:r>
        <w:t>predstečajnoga</w:t>
      </w:r>
      <w:proofErr w:type="spellEnd"/>
      <w:r>
        <w:t xml:space="preserve"> postupka nad dužnikom </w:t>
      </w:r>
      <w:r>
        <w:rPr>
          <w:u w:val="single"/>
        </w:rPr>
        <w:t>VRTINVEST d.o.o.</w:t>
      </w:r>
      <w:r>
        <w:t xml:space="preserve"> (navesti tvrtku ili naziv, odnosno ime i prezime dužnika).</w:t>
      </w:r>
    </w:p>
    <w:p w:rsidRDefault="00C6065B" w:rsidP="00C6065B" w:rsidR="00C6065B">
      <w:pPr>
        <w:pStyle w:val="Bezproreda"/>
        <w:tabs>
          <w:tab w:pos="3900" w:val="left"/>
        </w:tabs>
      </w:pPr>
    </w:p>
    <w:p w:rsidRDefault="00C6065B" w:rsidP="00C6065B" w:rsidR="00C6065B">
      <w:pPr>
        <w:pStyle w:val="Bezproreda"/>
        <w:tabs>
          <w:tab w:pos="3900" w:val="left"/>
        </w:tabs>
      </w:pPr>
      <w:r>
        <w:t xml:space="preserve">Kod dužnika postoji </w:t>
      </w:r>
      <w:proofErr w:type="spellStart"/>
      <w:r>
        <w:t>predstečajni</w:t>
      </w:r>
      <w:proofErr w:type="spellEnd"/>
      <w:r>
        <w:t xml:space="preserve"> razlog prijeteće nesposobnosti za plaćanje zato što </w:t>
      </w:r>
    </w:p>
    <w:p w:rsidRDefault="00C6065B" w:rsidP="00C6065B" w:rsidR="00C6065B">
      <w:pPr>
        <w:pStyle w:val="Bezproreda"/>
        <w:tabs>
          <w:tab w:pos="3900" w:val="left"/>
        </w:tabs>
        <w:jc w:val="both"/>
      </w:pPr>
      <w:r>
        <w:rPr>
          <w:u w:val="single"/>
        </w:rPr>
        <w:t>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r>
        <w:t xml:space="preserve"> </w:t>
      </w:r>
    </w:p>
    <w:p w:rsidRDefault="00C6065B" w:rsidP="00C6065B" w:rsidR="00C6065B">
      <w:pPr>
        <w:pStyle w:val="Bezproreda"/>
        <w:tabs>
          <w:tab w:pos="3900" w:val="left"/>
        </w:tabs>
        <w:jc w:val="both"/>
      </w:pPr>
      <w:r>
        <w:t>(navesti razlog / pozvati se na neku od okolnosti iz članka 4. stavka 2. Stečajnog zakona).</w:t>
      </w:r>
    </w:p>
    <w:p w:rsidRDefault="00C6065B" w:rsidP="00C6065B" w:rsidR="00C6065B">
      <w:pPr>
        <w:pStyle w:val="Bezproreda"/>
        <w:tabs>
          <w:tab w:pos="3900" w:val="left"/>
        </w:tabs>
      </w:pPr>
    </w:p>
    <w:p w:rsidRDefault="00C6065B" w:rsidP="00C6065B" w:rsidR="00C6065B">
      <w:pPr>
        <w:pStyle w:val="Bezproreda"/>
        <w:tabs>
          <w:tab w:pos="3900" w:val="left"/>
        </w:tabs>
      </w:pPr>
      <w:r>
        <w:t xml:space="preserve">Dokaz </w:t>
      </w:r>
      <w:r>
        <w:rPr>
          <w:u w:val="single"/>
        </w:rPr>
        <w:t>očevidnik o redoslijedu plaćanja</w:t>
      </w:r>
      <w:r>
        <w:t xml:space="preserve"> </w:t>
      </w:r>
    </w:p>
    <w:p w:rsidRDefault="00C6065B" w:rsidP="00C6065B" w:rsidR="00C6065B">
      <w:pPr>
        <w:pStyle w:val="Bezproreda"/>
        <w:tabs>
          <w:tab w:pos="3900" w:val="left"/>
        </w:tabs>
      </w:pPr>
      <w:r>
        <w:t xml:space="preserve">            ________________________</w:t>
      </w:r>
    </w:p>
    <w:p w:rsidRDefault="00C6065B" w:rsidP="00C6065B" w:rsidR="00C6065B">
      <w:pPr>
        <w:pStyle w:val="Bezproreda"/>
        <w:tabs>
          <w:tab w:pos="3900" w:val="left"/>
        </w:tabs>
      </w:pPr>
      <w:r>
        <w:t>(potvrda Financijske agencije / obračun neisplaćenih plaća s potvrdom Ministarstva financija - Porezne uprave)</w:t>
      </w:r>
    </w:p>
    <w:p w:rsidRDefault="00C6065B" w:rsidP="00C6065B" w:rsidR="00C6065B">
      <w:pPr>
        <w:pStyle w:val="Bezproreda"/>
        <w:tabs>
          <w:tab w:pos="3900" w:val="left"/>
        </w:tabs>
      </w:pPr>
    </w:p>
    <w:p w:rsidRDefault="00C6065B" w:rsidP="00C6065B" w:rsidR="00C6065B">
      <w:pPr>
        <w:rPr>
          <w:b/>
          <w:lang w:val="pl-PL"/>
        </w:rPr>
      </w:pPr>
      <w:r>
        <w:rPr>
          <w:lang w:val="pl-PL"/>
        </w:rPr>
        <w:t>II. Popis imovine i obveza dužnika prema članku 17. Stečajnog zakona:*</w:t>
      </w:r>
    </w:p>
    <w:p w:rsidRDefault="00C6065B" w:rsidP="00C6065B" w:rsidR="00C6065B">
      <w:pPr>
        <w:numPr>
          <w:ilvl w:val="0"/>
          <w:numId w:val="47"/>
        </w:numPr>
        <w:spacing w:after="80"/>
        <w:jc w:val="both"/>
        <w:rPr>
          <w:lang w:val="pl-PL"/>
        </w:rPr>
      </w:pPr>
      <w:r>
        <w:rPr>
          <w:lang w:val="pl-PL"/>
        </w:rPr>
        <w:t xml:space="preserve">Nekretnine i pokretnine dužnika (opis svake pojedine nekretnine ili pokretnine s podacima potrebnim za identifikaciju) </w:t>
      </w:r>
    </w:p>
    <w:p w:rsidRDefault="00C6065B" w:rsidP="00C6065B" w:rsidR="00C6065B">
      <w:pPr>
        <w:numPr>
          <w:ilvl w:val="0"/>
          <w:numId w:val="47"/>
        </w:numPr>
        <w:spacing w:after="80"/>
        <w:jc w:val="both"/>
        <w:rPr>
          <w:lang w:val="pl-PL"/>
        </w:rPr>
      </w:pPr>
      <w:r>
        <w:rPr>
          <w:lang w:val="pl-PL"/>
        </w:rPr>
        <w:t>Imovinska prava dužnika na tuđim stvarima (opis svake pojedine nekretnine ili pokretnine s podacima potrebnim za identifikaciju)</w:t>
      </w:r>
    </w:p>
    <w:p w:rsidRDefault="00C6065B" w:rsidP="00C6065B" w:rsidR="00C6065B">
      <w:pPr>
        <w:numPr>
          <w:ilvl w:val="0"/>
          <w:numId w:val="47"/>
        </w:numPr>
        <w:spacing w:after="80"/>
        <w:jc w:val="both"/>
        <w:rPr>
          <w:lang w:val="pl-PL"/>
        </w:rPr>
      </w:pPr>
      <w:r>
        <w:rPr>
          <w:lang w:val="pl-PL"/>
        </w:rPr>
        <w:t>Novčane tražbine dužnika prema dužnikovim dužnicima (iznos, ime i prezime/naziv, OIB i adresa dužnikovog dužnika, pravna osnova, datum dospijeća)</w:t>
      </w:r>
    </w:p>
    <w:p w:rsidRDefault="00C6065B" w:rsidP="00C6065B" w:rsidR="00C6065B">
      <w:pPr>
        <w:numPr>
          <w:ilvl w:val="0"/>
          <w:numId w:val="47"/>
        </w:numPr>
        <w:spacing w:after="80"/>
        <w:jc w:val="both"/>
        <w:rPr>
          <w:lang w:val="pl-PL"/>
        </w:rPr>
      </w:pPr>
      <w:r>
        <w:rPr>
          <w:lang w:val="pl-PL"/>
        </w:rPr>
        <w:t>Nenovčane tražbine dužnika (opis tražbine, ime i prezime/naziv, OIB i adresa dužnikovog dužnika, pravna osnova, datum dospijeća)</w:t>
      </w:r>
    </w:p>
    <w:p w:rsidRDefault="00C6065B" w:rsidP="00C6065B" w:rsidR="00C6065B">
      <w:pPr>
        <w:numPr>
          <w:ilvl w:val="0"/>
          <w:numId w:val="47"/>
        </w:numPr>
        <w:spacing w:after="80"/>
        <w:jc w:val="both"/>
        <w:rPr>
          <w:lang w:val="pl-PL"/>
        </w:rPr>
      </w:pPr>
      <w:r>
        <w:rPr>
          <w:lang w:val="pl-PL"/>
        </w:rPr>
        <w:t>Druga prava koja čine imovinu dužnika (opis prava, procijenjena vrijednost prava ako se radi o imovinskom pravu)</w:t>
      </w:r>
    </w:p>
    <w:p w:rsidRDefault="00C6065B" w:rsidP="00C6065B" w:rsidR="00C6065B">
      <w:pPr>
        <w:numPr>
          <w:ilvl w:val="0"/>
          <w:numId w:val="47"/>
        </w:numPr>
        <w:spacing w:after="80"/>
        <w:jc w:val="both"/>
        <w:rPr>
          <w:lang w:val="pl-PL"/>
        </w:rPr>
      </w:pPr>
      <w:r>
        <w:rPr>
          <w:lang w:val="pl-PL"/>
        </w:rPr>
        <w:t>Novčana sredstva na računima dužnika (ukupan iznos novčanih sredstava po svim računima dužnika, uz naznaku broja računa i banke te popis svih računa otvorenih u bankama uključujući i popis računa štednih uloga)</w:t>
      </w:r>
    </w:p>
    <w:p w:rsidRDefault="00C6065B" w:rsidP="00C6065B" w:rsidR="00C6065B">
      <w:pPr>
        <w:numPr>
          <w:ilvl w:val="0"/>
          <w:numId w:val="47"/>
        </w:numPr>
        <w:spacing w:after="80"/>
        <w:jc w:val="both"/>
        <w:rPr>
          <w:lang w:val="pl-PL"/>
        </w:rPr>
      </w:pPr>
      <w:r>
        <w:rPr>
          <w:lang w:val="pl-PL"/>
        </w:rPr>
        <w:t>Druga imovina dužnika (opis i vrsta imovine s podacima potrebnim za identifikaciju)</w:t>
      </w:r>
    </w:p>
    <w:p w:rsidRDefault="00C6065B" w:rsidP="00C6065B" w:rsidR="00C6065B">
      <w:pPr>
        <w:numPr>
          <w:ilvl w:val="0"/>
          <w:numId w:val="47"/>
        </w:numPr>
        <w:spacing w:after="80"/>
        <w:jc w:val="both"/>
        <w:rPr>
          <w:lang w:val="pl-PL"/>
        </w:rPr>
      </w:pPr>
      <w:r>
        <w:rPr>
          <w:lang w:val="pl-PL"/>
        </w:rPr>
        <w:t>Obveze dužnika unesenih u poslovne knjige dužnika (popis svih obveza pojedinačno s naznakom iznosa, ime i prezime/naziv, OIB i adresa vjerovnika, datum dospijeća tražbine, vrsta i visina kamatne stope koja se obračunava na iznos obveze)</w:t>
      </w:r>
    </w:p>
    <w:p w:rsidRDefault="00C6065B" w:rsidP="00C6065B" w:rsidR="00C6065B">
      <w:pPr>
        <w:numPr>
          <w:ilvl w:val="0"/>
          <w:numId w:val="47"/>
        </w:numPr>
        <w:spacing w:after="80"/>
        <w:jc w:val="both"/>
        <w:rPr>
          <w:lang w:val="pl-PL"/>
        </w:rPr>
      </w:pPr>
      <w:r>
        <w:rPr>
          <w:lang w:val="pl-PL"/>
        </w:rPr>
        <w:t>Druge novčane i nenovčane obveze dužnika (opis obveze, vrsta – novčane ili nenovčane, ime i prezime/naziv, OIB i adresa vjerovnika, datum dospijeća tražbine, vrsta i visina kamatne stope koja se obračunava na iznos obveze ako se radi o novčanoj obvezi)</w:t>
      </w:r>
    </w:p>
    <w:p w:rsidRDefault="00C6065B" w:rsidP="00C6065B" w:rsidR="00C6065B">
      <w:pPr>
        <w:numPr>
          <w:ilvl w:val="0"/>
          <w:numId w:val="47"/>
        </w:numPr>
        <w:spacing w:after="80"/>
        <w:jc w:val="both"/>
        <w:rPr>
          <w:lang w:val="pl-PL"/>
        </w:rPr>
      </w:pPr>
      <w:r>
        <w:rPr>
          <w:lang w:val="pl-PL"/>
        </w:rPr>
        <w:t>Razlučna prava na imovini dužnika (podaci o razlučnom pravu, pravna osnova, dio imovine na koji se odnosi razlučno pravo, je li razlučno pravo upisano u javne knjige, iznos u visini kojega postoji razlučno pravo)</w:t>
      </w:r>
    </w:p>
    <w:p w:rsidRDefault="00C6065B" w:rsidP="00C6065B" w:rsidR="00C6065B">
      <w:pPr>
        <w:numPr>
          <w:ilvl w:val="0"/>
          <w:numId w:val="47"/>
        </w:numPr>
        <w:spacing w:after="80"/>
        <w:jc w:val="both"/>
        <w:rPr>
          <w:lang w:val="pl-PL"/>
        </w:rPr>
      </w:pPr>
      <w:r>
        <w:rPr>
          <w:lang w:val="pl-PL"/>
        </w:rPr>
        <w:lastRenderedPageBreak/>
        <w:t>Izlučna prava (podaci o izlučnom pravu, pravna osnova i dio imovine na koji se odnosi izlučno pravo)</w:t>
      </w:r>
    </w:p>
    <w:p w:rsidRDefault="00C6065B" w:rsidP="00C6065B" w:rsidR="00C6065B">
      <w:pPr>
        <w:numPr>
          <w:ilvl w:val="0"/>
          <w:numId w:val="47"/>
        </w:numPr>
        <w:spacing w:after="80"/>
        <w:jc w:val="both"/>
        <w:rPr>
          <w:lang w:val="pl-PL"/>
        </w:rPr>
      </w:pPr>
      <w:r>
        <w:rPr>
          <w:lang w:val="pl-PL"/>
        </w:rPr>
        <w:t>Prosječni mjesečni troškovi redovnog poslovanja dužnika u posljednjih godinu dana (iznos u kunama, specifikacija troškova)</w:t>
      </w:r>
    </w:p>
    <w:p w:rsidRDefault="00C6065B" w:rsidP="00C6065B" w:rsidR="00C6065B">
      <w:pPr>
        <w:numPr>
          <w:ilvl w:val="0"/>
          <w:numId w:val="47"/>
        </w:numPr>
        <w:spacing w:after="80"/>
        <w:jc w:val="both"/>
        <w:rPr>
          <w:lang w:val="pl-PL"/>
        </w:rPr>
      </w:pPr>
      <w:r>
        <w:rPr>
          <w:lang w:val="pl-PL"/>
        </w:rPr>
        <w:t>Postupci pred sudovima ili javnopravnim tijelima u kojima je dužnik stranka i visinu ili opis tražbine koja je predmet postupka (naziv suda/javnopravnog tijela, vrsta postupka, poslovni  broj predmeta, podaci o strankama u postupku, vrijednost predmeta spora)</w:t>
      </w:r>
    </w:p>
    <w:p w:rsidRDefault="00C6065B" w:rsidP="00C6065B" w:rsidR="00C6065B">
      <w:pPr>
        <w:numPr>
          <w:ilvl w:val="0"/>
          <w:numId w:val="47"/>
        </w:numPr>
        <w:spacing w:after="80"/>
        <w:jc w:val="both"/>
        <w:rPr>
          <w:lang w:val="pl-PL"/>
        </w:rPr>
      </w:pPr>
      <w:r>
        <w:rPr>
          <w:lang w:val="pl-PL"/>
        </w:rPr>
        <w:t>Tražbine radnika i prijašnjih radnika dužnika te Ministarstva financija – Porezna uprava iz radnog odnosa, otpremnine do iznosa propisanog zakonom, odnosno kolektivnim ugovorom i tražbine po osnovi naknade štete pretrpljene zbog ozljede na radu ili profesionalne bolesti (članak 17. stavci 1. i 2. Stečajnog zakona).</w:t>
      </w:r>
    </w:p>
    <w:p w:rsidRDefault="00C6065B" w:rsidP="00C6065B" w:rsidR="00C6065B">
      <w:pPr>
        <w:pStyle w:val="Bezproreda"/>
        <w:jc w:val="both"/>
        <w:rPr>
          <w:b/>
          <w:szCs w:val="22"/>
        </w:rPr>
      </w:pPr>
    </w:p>
    <w:p w:rsidRDefault="00C6065B" w:rsidP="00C6065B" w:rsidR="00C6065B">
      <w:pPr>
        <w:pStyle w:val="Bezproreda"/>
        <w:tabs>
          <w:tab w:pos="3900" w:val="left"/>
        </w:tabs>
        <w:ind w:hanging="5664" w:left="5664"/>
      </w:pPr>
      <w:r>
        <w:t>Mjesto i datum</w:t>
      </w:r>
      <w:r>
        <w:tab/>
      </w:r>
      <w:r>
        <w:tab/>
        <w:t>Potpis podnositelja prijedloga po punomoćniku</w:t>
      </w:r>
    </w:p>
    <w:p w:rsidRDefault="00C6065B" w:rsidP="00C6065B" w:rsidR="00C6065B">
      <w:pPr>
        <w:pStyle w:val="Bezproreda"/>
      </w:pPr>
    </w:p>
    <w:p w:rsidRDefault="00C6065B" w:rsidP="00C6065B" w:rsidR="00C6065B">
      <w:pPr>
        <w:pStyle w:val="Bezproreda"/>
      </w:pPr>
      <w:r>
        <w:rPr>
          <w:u w:val="single"/>
        </w:rPr>
        <w:t>Bjelovar, 03.08.2016.</w:t>
      </w:r>
      <w:r>
        <w:rPr>
          <w:u w:val="single"/>
        </w:rPr>
        <w:tab/>
      </w:r>
      <w:r>
        <w:tab/>
      </w:r>
      <w:r>
        <w:tab/>
      </w:r>
      <w:r>
        <w:tab/>
      </w:r>
      <w:r>
        <w:tab/>
      </w:r>
      <w:r>
        <w:tab/>
        <w:t>___________________________</w:t>
      </w:r>
    </w:p>
    <w:p w:rsidRDefault="00C6065B" w:rsidP="00C6065B" w:rsidR="00C6065B">
      <w:pPr>
        <w:pStyle w:val="Bezproreda"/>
      </w:pPr>
    </w:p>
    <w:p w:rsidRDefault="00C6065B" w:rsidP="00C6065B" w:rsidR="00C6065B">
      <w:pPr>
        <w:pStyle w:val="Bezproreda"/>
      </w:pPr>
      <w:r>
        <w:t>U privitku prijedloga dostavlja se:</w:t>
      </w:r>
    </w:p>
    <w:p w:rsidRDefault="00C6065B" w:rsidP="00C6065B" w:rsidR="00C6065B">
      <w:pPr>
        <w:pStyle w:val="Bezproreda"/>
      </w:pPr>
      <w:r>
        <w:t>Navesti isprave iz članka 26. Stečajnog zakona</w:t>
      </w:r>
    </w:p>
    <w:p w:rsidRDefault="00C6065B" w:rsidP="00C6065B" w:rsidR="00C6065B">
      <w:pPr>
        <w:pStyle w:val="Bezproreda"/>
      </w:pPr>
    </w:p>
    <w:p w:rsidRDefault="00C6065B" w:rsidP="00C6065B" w:rsidR="00C6065B">
      <w:pPr>
        <w:pStyle w:val="Bezproreda"/>
        <w:spacing w:after="120"/>
        <w:jc w:val="both"/>
        <w:rPr>
          <w:highlight w:val="yellow"/>
        </w:rPr>
      </w:pPr>
      <w:r>
        <w:t xml:space="preserve">* Napomena: Dužnik je dužan navesti podatke o pravnoj i činjeničnoj osnovi u odnosu na svaki dio imovine i obveza te o dokazima, osobito ispravama kojima se mogu potkrijepiti. </w:t>
      </w:r>
    </w:p>
    <w:p w:rsidRDefault="00C6065B" w:rsidP="00C6065B" w:rsidR="00C6065B">
      <w:pPr>
        <w:spacing w:after="120"/>
        <w:jc w:val="both"/>
        <w:rPr>
          <w:szCs w:val="22"/>
        </w:rPr>
      </w:pPr>
      <w:r>
        <w:t>Za davanje neistinitog ili nepotpunog popisa imovine i obveza, dužnik odgovara kao za davanje lažnoga iskaza u postupku pred sudom (članak 17. stavak 3. Stečajnog zakona).</w:t>
      </w:r>
    </w:p>
    <w:p w:rsidRDefault="00C6065B" w:rsidP="00C6065B" w:rsidR="00C6065B">
      <w:pPr>
        <w:rPr>
          <w:rFonts w:hAnsi="Calibri" w:ascii="Calibri"/>
          <w:sz w:val="22"/>
        </w:rPr>
      </w:pPr>
    </w:p>
    <w:p w:rsidRDefault="00AE649C" w:rsidP="00FA5B5E" w:rsidR="00AE649C" w:rsidRPr="00B76F3C">
      <w:pPr>
        <w:pStyle w:val="Naslov3"/>
      </w:pPr>
      <w:bookmarkStart w:name="_GoBack" w:id="0"/>
      <w:bookmarkEnd w:id="0"/>
    </w:p>
    <w:p w:rsidRDefault="00C6065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abstractNum w:abstractNumId="43">
    <w:nsid w:val="7FC278F8"/>
    <w:multiLevelType w:val="hybridMultilevel"/>
    <w:tmpl w:val="45D0CFD8"/>
    <w:lvl w:tplc="041A0001" w:ilvl="0">
      <w:start w:val="1"/>
      <w:numFmt w:val="bullet"/>
      <w:lvlText w:val=""/>
      <w:lvlJc w:val="left"/>
      <w:pPr>
        <w:ind w:hanging="360" w:left="720"/>
      </w:pPr>
      <w:rPr>
        <w:rFonts w:hAnsi="Symbol" w:ascii="Symbol"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65B"/>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65871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St-1320/2016-6</izvorni_sadrzaj>
    <derivirana_varijabla naziv="DomainObject.Oznaka_1">St-1320/2016-6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1320</izvorni_sadrzaj>
    <derivirana_varijabla naziv="DomainObject.Predmet.Broj_1">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St-1320/2016</izvorni_sadrzaj>
    <derivirana_varijabla naziv="DomainObject.Predmet.OznakaBroj_1">St-1320/2016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VRTINVEST društvo s ograničenom odgovornošću za trgovinu i usluge</izvorni_sadrzaj>
    <derivirana_varijabla naziv="DomainObject.Predmet.StrankaFormated_1">  VRTINVEST društvo s ograničenom odgovornošću za trgovinu i usluge</derivirana_varijabla>
  </DomainObject.Predmet.StrankaFormated>
  <DomainObject.Predmet.StrankaFormatedOIB>
    <izvorni_sadrzaj>  VRTINVEST društvo s ograničenom odgovornošću za trgovinu i usluge, OIB 22535621645</izvorni_sadrzaj>
    <derivirana_varijabla naziv="DomainObject.Predmet.StrankaFormatedOIB_1">  VRTINVEST društvo s ograničenom odgovornošću za trgovinu i usluge, OIB 22535621645</derivirana_varijabla>
  </DomainObject.Predmet.StrankaFormatedOIB>
  <DomainObject.Predmet.StrankaFormatedWithAdress>
    <izvorni_sadrzaj> VRTINVEST društvo s ograničenom odgovornošću za trgovinu i usluge, Matice Hrvatske 4/I, 43000 Bjelovar</izvorni_sadrzaj>
    <derivirana_varijabla naziv="DomainObject.Predmet.StrankaFormatedWithAdress_1"> VRTINVEST društvo s ograničenom odgovornošću za trgovinu i usluge, Matice Hrvatske 4/I, 43000 Bjelovar</derivirana_varijabla>
  </DomainObject.Predmet.StrankaFormatedWithAdress>
  <DomainObject.Predmet.StrankaFormatedWithAdressOIB>
    <izvorni_sadrzaj> VRTINVEST društvo s ograničenom odgovornošću za trgovinu i usluge, OIB 22535621645, Matice Hrvatske 4/I, 43000 Bjelovar</izvorni_sadrzaj>
    <derivirana_varijabla naziv="DomainObject.Predmet.StrankaFormatedWithAdressOIB_1"> VRTINVEST društvo s ograničenom odgovornošću za trgovinu i usluge, OIB 22535621645, Matice Hrvatske 4/I, 43000 Bjelovar</derivirana_varijabla>
  </DomainObject.Predmet.StrankaFormatedWithAdressOIB>
  <DomainObject.Predmet.StrankaWithAdress>
    <izvorni_sadrzaj>VRTINVEST društvo s ograničenom odgovornošću za trgovinu i usluge Matice Hrvatske 4/I,43000 Bjelovar</izvorni_sadrzaj>
    <derivirana_varijabla naziv="DomainObject.Predmet.StrankaWithAdress_1">VRTINVEST društvo s ograničenom odgovornošću za trgovinu i usluge Matice Hrvatske 4/I,43000 Bjelovar</derivirana_varijabla>
  </DomainObject.Predmet.StrankaWithAdress>
  <DomainObject.Predmet.StrankaWithAdressOIB>
    <izvorni_sadrzaj>VRTINVEST društvo s ograničenom odgovornošću za trgovinu i usluge, OIB 22535621645, Matice Hrvatske 4/I,43000 Bjelovar</izvorni_sadrzaj>
    <derivirana_varijabla naziv="DomainObject.Predmet.StrankaWithAdressOIB_1">VRTINVEST društvo s ograničenom odgovornošću za trgovinu i usluge, OIB 22535621645, Matice Hrvatske 4/I,43000 Bjelovar</derivirana_varijabla>
  </DomainObject.Predmet.StrankaWithAdressOIB>
  <DomainObject.Predmet.StrankaNazivFormated>
    <izvorni_sadrzaj>VRTINVEST društvo s ograničenom odgovornošću za trgovinu i usluge</izvorni_sadrzaj>
    <derivirana_varijabla naziv="DomainObject.Predmet.StrankaNazivFormated_1">VRTINVEST društvo s ograničenom odgovornošću za trgovinu i usluge</derivirana_varijabla>
  </DomainObject.Predmet.StrankaNazivFormated>
  <DomainObject.Predmet.StrankaNazivFormatedOIB>
    <izvorni_sadrzaj>VRTINVEST društvo s ograničenom odgovornošću za trgovinu i usluge, OIB 22535621645</izvorni_sadrzaj>
    <derivirana_varijabla naziv="DomainObject.Predmet.StrankaNazivFormatedOIB_1">VRTINVEST društvo s ograničenom odgovornošću za trgovinu i usluge, OIB 22535621645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VRTINVEST društvo s ograničenom odgovornošću za trgovinu i usluge</item>
    </izvorni_sadrzaj>
    <derivirana_varijabla naziv="DomainObject.Predmet.StrankaListFormated_1">
      <item>VRTINVEST društvo s ograničenom odgovornošću za trgovinu i usluge</item>
    </derivirana_varijabla>
  </DomainObject.Predmet.StrankaListFormated>
  <DomainObject.Predmet.StrankaListFormatedOIB>
    <izvorni_sadrzaj>
      <item>VRTINVEST društvo s ograničenom odgovornošću za trgovinu i usluge, OIB 22535621645</item>
    </izvorni_sadrzaj>
    <derivirana_varijabla naziv="DomainObject.Predmet.StrankaListFormatedOIB_1">
      <item>VRTINVEST društvo s ograničenom odgovornošću za trgovinu i usluge, OIB 22535621645</item>
    </derivirana_varijabla>
  </DomainObject.Predmet.StrankaListFormatedOIB>
  <DomainObject.Predmet.StrankaListFormatedWithAdress>
    <izvorni_sadrzaj>
      <item>VRTINVEST društvo s ograničenom odgovornošću za trgovinu i usluge, Matice Hrvatske 4/I, 43000 Bjelovar</item>
    </izvorni_sadrzaj>
    <derivirana_varijabla naziv="DomainObject.Predmet.StrankaListFormatedWithAdress_1">
      <item>VRTINVEST društvo s ograničenom odgovornošću za trgovinu i usluge, Matice Hrvatske 4/I, 43000 Bjelovar</item>
    </derivirana_varijabla>
  </DomainObject.Predmet.StrankaListFormatedWithAdress>
  <DomainObject.Predmet.StrankaListFormatedWithAdressOIB>
    <izvorni_sadrzaj>
      <item>VRTINVEST društvo s ograničenom odgovornošću za trgovinu i usluge, OIB 22535621645, Matice Hrvatske 4/I, 43000 Bjelovar</item>
    </izvorni_sadrzaj>
    <derivirana_varijabla naziv="DomainObject.Predmet.StrankaListFormatedWithAdressOIB_1">
      <item>VRTINVEST društvo s ograničenom odgovornošću za trgovinu i usluge, OIB 22535621645, Matice Hrvatske 4/I, 43000 Bjelovar</item>
    </derivirana_varijabla>
  </DomainObject.Predmet.StrankaListFormatedWithAdressOIB>
  <DomainObject.Predmet.StrankaListNazivFormated>
    <izvorni_sadrzaj>
      <item>VRTINVEST društvo s ograničenom odgovornošću za trgovinu i usluge</item>
    </izvorni_sadrzaj>
    <derivirana_varijabla naziv="DomainObject.Predmet.StrankaListNazivFormated_1">
      <item>VRTINVEST društvo s ograničenom odgovornošću za trgovinu i usluge</item>
    </derivirana_varijabla>
  </DomainObject.Predmet.StrankaListNazivFormated>
  <DomainObject.Predmet.StrankaListNazivFormatedOIB>
    <izvorni_sadrzaj>
      <item>VRTINVEST društvo s ograničenom odgovornošću za trgovinu i usluge, OIB 22535621645</item>
    </izvorni_sadrzaj>
    <derivirana_varijabla naziv="DomainObject.Predmet.StrankaListNazivFormatedOIB_1">
      <item>VRTINVEST društvo s ograničenom odgovornošću za trgovinu i usluge, OIB 22535621645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item>
    </izvorni_sadrzaj>
    <derivirana_varijabla naziv="DomainObject.Predmet.OstaliListFormated_1">
      <item>Pavao Mrkonjić</item>
    </derivirana_varijabla>
  </DomainObject.Predmet.OstaliListFormated>
  <DomainObject.Predmet.OstaliListFormatedOIB>
    <izvorni_sadrzaj>
      <item>Pavao Mrkonjić</item>
    </izvorni_sadrzaj>
    <derivirana_varijabla naziv="DomainObject.Predmet.OstaliListFormatedOIB_1">
      <item>Pavao Mrkonjić</item>
    </derivirana_varijabla>
  </DomainObject.Predmet.OstaliListFormatedOIB>
  <DomainObject.Predmet.OstaliListFormatedWithAdress>
    <izvorni_sadrzaj>
      <item>Pavao Mrkonjić, Ante Topić Mimare 24, 10000 Zagreb</item>
    </izvorni_sadrzaj>
    <derivirana_varijabla naziv="DomainObject.Predmet.OstaliListFormatedWithAdress_1">
      <item>Pavao Mrkonjić, Ante Topić Mimare 24, 10000 Zagreb</item>
    </derivirana_varijabla>
  </DomainObject.Predmet.OstaliListFormatedWithAdress>
  <DomainObject.Predmet.OstaliListFormatedWithAdressOIB>
    <izvorni_sadrzaj>
      <item>Pavao Mrkonjić, Ante Topić Mimare 24, 10000 Zagreb</item>
    </izvorni_sadrzaj>
    <derivirana_varijabla naziv="DomainObject.Predmet.OstaliListFormatedWithAdressOIB_1">
      <item>Pavao Mrkonjić, Ante Topić Mimare 24, 10000 Zagreb</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St-1320/2016-6</izvorni_sadrzaj>
    <derivirana_varijabla naziv="DomainObject.PoslovniBrojDokumenta_1">St-1320/2016-6</derivirana_varijabla>
  </DomainObject.PoslovniBrojDokumenta>
  <DomainObject.Predmet.StrankaIDrugi>
    <izvorni_sadrzaj>VRTINVEST društvo s ograničenom odgovornošću za trgovinu i usluge</izvorni_sadrzaj>
    <derivirana_varijabla naziv="DomainObject.Predmet.StrankaIDrugi_1">VRTINVEST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VRTINVEST društvo s ograničenom odgovornošću za trgovinu i usluge, OIB 22535621645, Matice Hrvatske 4/I, 43000 Bjelovar</izvorni_sadrzaj>
    <derivirana_varijabla naziv="DomainObject.Predmet.StrankaIDrugiAdressOIB_1">VRTINVEST društvo s ograničenom odgovornošću za trgovinu i usluge, OIB 22535621645,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VRTINVEST društvo s ograničenom odgovornošću za trgovinu i usluge</item>
      <item>Pavao Mrkonjić</item>
    </izvorni_sadrzaj>
    <derivirana_varijabla naziv="DomainObject.Predmet.SudioniciListNaziv_1">
      <item>VRTINVEST društvo s ograničenom odgovornošću za trgovinu i usluge</item>
      <item>Pavao Mrkonjić</item>
    </derivirana_varijabla>
  </DomainObject.Predmet.SudioniciListNaziv>
  <DomainObject.Predmet.SudioniciListAdressOIB>
    <izvorni_sadrzaj>
      <item>VRTINVEST društvo s ograničenom odgovornošću za trgovinu i usluge, OIB 22535621645, Matice Hrvatske 4/I,43000 Bjelovar</item>
      <item>Pavao Mrkonjić, Ante Topić Mimare 24,10000 Zagreb</item>
    </izvorni_sadrzaj>
    <derivirana_varijabla naziv="DomainObject.Predmet.SudioniciListAdressOIB_1">
      <item>VRTINVEST društvo s ograničenom odgovornošću za trgovinu i usluge, OIB 22535621645, Matice Hrvatske 4/I,43000 Bjelovar</item>
      <item>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516179-CC37-4D0D-A3A6-EF80BBBD2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629</properties:Words>
  <properties:Characters>4223</properties:Characters>
  <properties:Lines>104</properties:Lines>
  <properties:Paragraphs>50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2016-09-07T06:07:00Z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St-1320/2016-6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