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e6dd" w14:paraId="c62e6dd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3E152D">
        <w:t>855/16-7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3E152D">
        <w:rPr>
          <w:lang w:val="pt-BR"/>
        </w:rPr>
        <w:t>MOUNT EVEREST d.o.o., OIB 06789068608, Zagreb, Ivana Rangera 6</w:t>
      </w:r>
      <w:r w:rsidR="00CF3A3F">
        <w:rPr>
          <w:rFonts w:eastAsia="Calibri"/>
        </w:rPr>
        <w:t xml:space="preserve">, </w:t>
      </w:r>
      <w:r w:rsidR="003E152D">
        <w:rPr>
          <w:rFonts w:eastAsia="Calibri"/>
        </w:rPr>
        <w:t>2</w:t>
      </w:r>
      <w:r w:rsidR="0039388A">
        <w:rPr>
          <w:rFonts w:eastAsia="Calibri"/>
        </w:rPr>
        <w:t>9</w:t>
      </w:r>
      <w:r w:rsidR="003E152D">
        <w:rPr>
          <w:rFonts w:eastAsia="Calibri"/>
        </w:rPr>
        <w:t>. kolovoza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3E152D">
        <w:rPr>
          <w:lang w:val="pt-BR"/>
        </w:rPr>
        <w:t>MOUNT EVEREST d.o.o., OIB 06789068608, Zagreb, Ivana Rangera 6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stečajnog postupka određeno za dan 1</w:t>
      </w:r>
      <w:r w:rsidR="003E152D">
        <w:t>5</w:t>
      </w:r>
      <w:r>
        <w:t xml:space="preserve">. rujna 2016. u </w:t>
      </w:r>
      <w:r w:rsidR="003E152D">
        <w:t>11</w:t>
      </w:r>
      <w:r>
        <w:t>:20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E152D">
        <w:rPr>
          <w:lang w:val="pt-BR"/>
        </w:rPr>
        <w:t>MOUNT EVEREST d.o.o., OIB 06789068608, Zagreb, Ivana Rangera 6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>
        <w:t>1</w:t>
      </w:r>
      <w:r w:rsidR="003E152D">
        <w:t>4</w:t>
      </w:r>
      <w:r>
        <w:t>. srpnja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3E152D">
        <w:rPr>
          <w:lang w:val="pt-BR"/>
        </w:rPr>
        <w:t>MOUNT EVEREST d.o.o., OIB 06789068608, Zagreb, Ivana Rangera 6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>te odredio ročište radi očitovanja o prijedlogu za otvaranje stečajnog postupka za dan 1</w:t>
      </w:r>
      <w:r w:rsidR="003E152D">
        <w:rPr>
          <w:lang w:val="pt-BR"/>
        </w:rPr>
        <w:t>5</w:t>
      </w:r>
      <w:r w:rsidR="00055EFE">
        <w:rPr>
          <w:lang w:val="pt-BR"/>
        </w:rPr>
        <w:t xml:space="preserve">. rujna 2016. u </w:t>
      </w:r>
      <w:r w:rsidR="003E152D">
        <w:rPr>
          <w:lang w:val="pt-BR"/>
        </w:rPr>
        <w:t>11</w:t>
      </w:r>
      <w:r w:rsidR="00055EFE">
        <w:rPr>
          <w:lang w:val="pt-BR"/>
        </w:rPr>
        <w:t>:20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5F6727">
      <w:pPr>
        <w:tabs>
          <w:tab w:pos="720" w:val="left"/>
        </w:tabs>
        <w:jc w:val="both"/>
      </w:pPr>
      <w:r>
        <w:tab/>
      </w:r>
      <w:r w:rsidR="003E152D">
        <w:t>Dužnik</w:t>
      </w:r>
      <w:r w:rsidR="005F6727">
        <w:t xml:space="preserve"> je podneskom od </w:t>
      </w:r>
      <w:r w:rsidR="003E152D">
        <w:t>22. kolovoza</w:t>
      </w:r>
      <w:r w:rsidR="005F6727">
        <w:t xml:space="preserve"> 2016. (list </w:t>
      </w:r>
      <w:r w:rsidR="003E152D">
        <w:t>9</w:t>
      </w:r>
      <w:r w:rsidR="005F6727">
        <w:t xml:space="preserve"> spisa) obavijesti</w:t>
      </w:r>
      <w:r w:rsidR="003E152D">
        <w:t>o</w:t>
      </w:r>
      <w:r w:rsidR="005F6727">
        <w:t xml:space="preserve"> sud da je </w:t>
      </w:r>
      <w:r w:rsidR="003E152D">
        <w:t xml:space="preserve">podmirio svoju obvezu u cijelosti i izašao iz blokade te priložio </w:t>
      </w:r>
      <w:r w:rsidR="005F6727">
        <w:t xml:space="preserve">Očevidnik redoslijeda osnova za plaćanje za dužnika </w:t>
      </w:r>
      <w:r w:rsidR="003E152D">
        <w:rPr>
          <w:lang w:val="pt-BR"/>
        </w:rPr>
        <w:t>MOUNT EVEREST d.o.o. (list 10 spisa) od 17. kolovoza 2016.</w:t>
      </w:r>
      <w:r w:rsidR="005F6727">
        <w:t xml:space="preserve"> te je utvrđeno da za istog na taj dan nema evidentiranih neizvršenih osnova za plaćanje.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3E152D">
        <w:t xml:space="preserve">Očevidnika redoslijeda osnova za plaćanje </w:t>
      </w:r>
      <w:r w:rsidR="00A94933">
        <w:t xml:space="preserve">Financijske agencije </w:t>
      </w:r>
      <w:r w:rsidR="007C56AE">
        <w:t xml:space="preserve">od </w:t>
      </w:r>
      <w:r w:rsidR="003E152D">
        <w:t>17. kolovoza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3E152D">
        <w:t>2</w:t>
      </w:r>
      <w:r w:rsidR="0039388A">
        <w:t>9</w:t>
      </w:r>
      <w:r w:rsidR="003E152D">
        <w:t>. kolovoza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AF2B10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AF2B10" w:rsidR="00AF2B10" w:rsidRPr="00694D64">
      <w:r w:rsidRPr="00694D64">
        <w:t>Za točnost otpravka-ovlašteni službenik:</w:t>
      </w:r>
    </w:p>
    <w:p w:rsidRDefault="00AF2B10" w:rsidR="00AF2B10" w:rsidRPr="00694D64">
      <w:r w:rsidRPr="00694D64">
        <w:t>Karmela Dolenc</w:t>
      </w:r>
    </w:p>
    <w:p w:rsidRDefault="00AF2B10" w:rsidP="00017C4B" w:rsidR="00AF2B10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640FA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3E152D">
      <w:t>855</w:t>
    </w:r>
    <w:r w:rsidR="00CF3A3F">
      <w:t>/16</w:t>
    </w:r>
    <w:r w:rsidR="003E152D">
      <w:t>-7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50152"/>
    <w:rsid w:val="00160ACD"/>
    <w:rsid w:val="00161E4E"/>
    <w:rsid w:val="001706C9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388A"/>
    <w:rsid w:val="0039787A"/>
    <w:rsid w:val="003A7660"/>
    <w:rsid w:val="003C549D"/>
    <w:rsid w:val="003E152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AF2B10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640FA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MOUNT EVEREST d.o.o. zastupanog po punomoćniku GORAN BRKIĆ</izvorni_sadrzaj>
    <derivirana_varijabla naziv="DomainObject.Predmet.ProtustrankaFormated_1">  MOUNT EVEREST d.o.o. zastupanog po punomoćniku GORAN BRKIĆ</derivirana_varijabla>
  </DomainObject.Predmet.ProtustrankaFormated>
  <DomainObject.Predmet.ProtustrankaFormatedOIB>
    <izvorni_sadrzaj>  MOUNT EVEREST d.o.o., OIB 06789068608 zastupanog po punomoćniku GORAN BRKIĆ</izvorni_sadrzaj>
    <derivirana_varijabla naziv="DomainObject.Predmet.ProtustrankaFormatedOIB_1">  MOUNT EVEREST d.o.o., OIB 06789068608 zastupanog po punomoćniku GORAN BRKIĆ</derivirana_varijabla>
  </DomainObject.Predmet.ProtustrankaFormatedOIB>
  <DomainObject.Predmet.ProtustrankaFormatedWithAdress>
    <izvorni_sadrzaj> MOUNT EVEREST d.o.o., Ivana Rangera 6, 10000 Zagreb zastupanog po punomoćniku GORAN BRKIĆ</izvorni_sadrzaj>
    <derivirana_varijabla naziv="DomainObject.Predmet.ProtustrankaFormatedWithAdress_1"> MOUNT EVEREST d.o.o., Ivana Rangera 6, 10000 Zagreb zastupanog po punomoćniku GORAN BRKIĆ</derivirana_varijabla>
  </DomainObject.Predmet.ProtustrankaFormatedWithAdress>
  <DomainObject.Predmet.ProtustrankaFormatedWithAdressOIB>
    <izvorni_sadrzaj> MOUNT EVEREST d.o.o., OIB 06789068608, Ivana Rangera 6, 10000 Zagreb zastupanog po punomoćniku GORAN BRKIĆ</izvorni_sadrzaj>
    <derivirana_varijabla naziv="DomainObject.Predmet.ProtustrankaFormatedWithAdressOIB_1"> MOUNT EVEREST d.o.o., OIB 06789068608, Ivana Rangera 6, 10000 Zagreb zastupanog po punomoćniku GORAN BRKIĆ</derivirana_varijabla>
  </DomainObject.Predmet.ProtustrankaFormatedWithAdressOIB>
  <DomainObject.Predmet.ProtustrankaWithAdress>
    <izvorni_sadrzaj>MOUNT EVEREST d.o.o. Ivana Rangera 6, 10000 Zagreb</izvorni_sadrzaj>
    <derivirana_varijabla naziv="DomainObject.Predmet.ProtustrankaWithAdress_1">MOUNT EVEREST d.o.o. Ivana Rangera 6, 10000 Zagreb</derivirana_varijabla>
  </DomainObject.Predmet.ProtustrankaWithAdress>
  <DomainObject.Predmet.ProtustrankaWithAdressOIB>
    <izvorni_sadrzaj>MOUNT EVEREST d.o.o., OIB 06789068608, Ivana Rangera 6, 10000 Zagreb</izvorni_sadrzaj>
    <derivirana_varijabla naziv="DomainObject.Predmet.ProtustrankaWithAdressOIB_1">MOUNT EVEREST d.o.o., OIB 06789068608, Ivana Rangera 6, 10000 Zagreb</derivirana_varijabla>
  </DomainObject.Predmet.ProtustrankaWithAdressOIB>
  <DomainObject.Predmet.ProtustrankaNazivFormated>
    <izvorni_sadrzaj>MOUNT EVEREST d.o.o.</izvorni_sadrzaj>
    <derivirana_varijabla naziv="DomainObject.Predmet.ProtustrankaNazivFormated_1">MOUNT EVEREST d.o.o.</derivirana_varijabla>
  </DomainObject.Predmet.ProtustrankaNazivFormated>
  <DomainObject.Predmet.ProtustrankaNazivFormatedOIB>
    <izvorni_sadrzaj>MOUNT EVEREST d.o.o., OIB 06789068608</izvorni_sadrzaj>
    <derivirana_varijabla naziv="DomainObject.Predmet.ProtustrankaNazivFormatedOIB_1">MOUNT EVEREST d.o.o., OIB 06789068608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MOUNT EVEREST d.o.o. zastupanog po punomoćniku GORAN BRKIĆ</item>
    </izvorni_sadrzaj>
    <derivirana_varijabla naziv="DomainObject.Predmet.ProtuStrankaListFormated_1">
      <item>MOUNT EVEREST d.o.o. zastupanog po punomoćniku GORAN BRKIĆ</item>
    </derivirana_varijabla>
  </DomainObject.Predmet.ProtuStrankaListFormated>
  <DomainObject.Predmet.ProtuStrankaListFormatedOIB>
    <izvorni_sadrzaj>
      <item>MOUNT EVEREST d.o.o., OIB 06789068608 zastupanog po punomoćniku GORAN BRKIĆ</item>
    </izvorni_sadrzaj>
    <derivirana_varijabla naziv="DomainObject.Predmet.ProtuStrankaListFormatedOIB_1">
      <item>MOUNT EVEREST d.o.o., OIB 06789068608 zastupanog po punomoćniku GORAN BRKIĆ</item>
    </derivirana_varijabla>
  </DomainObject.Predmet.ProtuStrankaListFormatedOIB>
  <DomainObject.Predmet.ProtuStrankaListFormatedWithAdress>
    <izvorni_sadrzaj>
      <item>MOUNT EVEREST d.o.o., Ivana Rangera 6, 10000 Zagreb zastupanog po punomoćniku GORAN BRKIĆ</item>
    </izvorni_sadrzaj>
    <derivirana_varijabla naziv="DomainObject.Predmet.ProtuStrankaListFormatedWithAdress_1">
      <item>MOUNT EVEREST d.o.o., Ivana Rangera 6, 10000 Zagreb zastupanog po punomoćniku GORAN BRKIĆ</item>
    </derivirana_varijabla>
  </DomainObject.Predmet.ProtuStrankaListFormatedWithAdress>
  <DomainObject.Predmet.ProtuStrankaListFormatedWithAdressOIB>
    <izvorni_sadrzaj>
      <item>MOUNT EVEREST d.o.o., OIB 06789068608, Ivana Rangera 6, 10000 Zagreb zastupanog po punomoćniku GORAN BRKIĆ</item>
    </izvorni_sadrzaj>
    <derivirana_varijabla naziv="DomainObject.Predmet.ProtuStrankaListFormatedWithAdressOIB_1">
      <item>MOUNT EVEREST d.o.o., OIB 06789068608, Ivana Rangera 6, 10000 Zagreb zastupanog po punomoćniku GORAN BRKIĆ</item>
    </derivirana_varijabla>
  </DomainObject.Predmet.ProtuStrankaListFormatedWithAdressOIB>
  <DomainObject.Predmet.ProtuStrankaListNazivFormated>
    <izvorni_sadrzaj>
      <item>MOUNT EVEREST d.o.o.</item>
    </izvorni_sadrzaj>
    <derivirana_varijabla naziv="DomainObject.Predmet.ProtuStrankaListNazivFormated_1">
      <item>MOUNT EVEREST d.o.o.</item>
    </derivirana_varijabla>
  </DomainObject.Predmet.ProtuStrankaListNazivFormated>
  <DomainObject.Predmet.ProtuStrankaListNazivFormatedOIB>
    <izvorni_sadrzaj>
      <item>MOUNT EVEREST d.o.o., OIB 06789068608</item>
    </izvorni_sadrzaj>
    <derivirana_varijabla naziv="DomainObject.Predmet.ProtuStrankaListNazivFormatedOIB_1">
      <item>MOUNT EVEREST d.o.o., OIB 06789068608</item>
    </derivirana_varijabla>
  </DomainObject.Predmet.ProtuStrankaListNazivFormatedOIB>
  <DomainObject.Predmet.OstaliListFormated>
    <izvorni_sadrzaj>
      <item>GORAN BRKIĆ punomoćnik sudionika u postupku MOUNT EVEREST d.o.o.</item>
      <item>HYPO ALPE-ADRIA-BANK d.d.</item>
    </izvorni_sadrzaj>
    <derivirana_varijabla naziv="DomainObject.Predmet.OstaliListFormated_1">
      <item>GORAN BRKIĆ punomoćnik sudionika u postupku MOUNT EVEREST d.o.o.</item>
      <item>HYPO ALPE-ADRIA-BANK d.d.</item>
    </derivirana_varijabla>
  </DomainObject.Predmet.OstaliListFormated>
  <DomainObject.Predmet.OstaliListFormatedOIB>
    <izvorni_sadrzaj>
      <item>GORAN BRKIĆ, OIB 04872261997 punomoćnik sudionika u postupku MOUNT EVEREST d.o.o.</item>
      <item>HYPO ALPE-ADRIA-BANK d.d.</item>
    </izvorni_sadrzaj>
    <derivirana_varijabla naziv="DomainObject.Predmet.OstaliListFormatedOIB_1">
      <item>GORAN BRKIĆ, OIB 04872261997 punomoćnik sudionika u postupku MOUNT EVEREST d.o.o.</item>
      <item>HYPO ALPE-ADRIA-BANK d.d.</item>
    </derivirana_varijabla>
  </DomainObject.Predmet.OstaliListFormatedOIB>
  <DomainObject.Predmet.OstaliListFormatedWithAdress>
    <izvorni_sadrzaj>
      <item>GORAN BRKIĆ, Ivana Rangera 6, 10000 Zagreb punomoćnik sudionika u postupku MOUNT EVEREST d.o.o.</item>
      <item>HYPO ALPE-ADRIA-BANK d.d., Slavonska avenija 6, 10000 Zagreb</item>
    </izvorni_sadrzaj>
    <derivirana_varijabla naziv="DomainObject.Predmet.OstaliListFormatedWithAdress_1">
      <item>GORAN BRKIĆ, Ivana Rangera 6, 10000 Zagreb punomoćnik sudionika u postupku MOUNT EVEREST d.o.o.</item>
      <item>HYPO ALPE-ADRIA-BANK d.d., Slavonska avenija 6, 10000 Zagreb</item>
    </derivirana_varijabla>
  </DomainObject.Predmet.OstaliListFormatedWithAdress>
  <DomainObject.Predmet.OstaliListFormatedWithAdressOIB>
    <izvorni_sadrzaj>
      <item>GORAN BRKIĆ, OIB 04872261997, Ivana Rangera 6, 10000 Zagreb punomoćnik sudionika u postupku MOUNT EVEREST d.o.o.</item>
      <item>HYPO ALPE-ADRIA-BANK d.d., Slavonska avenija 6, 10000 Zagreb</item>
    </izvorni_sadrzaj>
    <derivirana_varijabla naziv="DomainObject.Predmet.OstaliListFormatedWithAdressOIB_1">
      <item>GORAN BRKIĆ, OIB 04872261997, Ivana Rangera 6, 10000 Zagreb punomoćnik sudionika u postupku MOUNT EVEREST d.o.o.</item>
      <item>HYPO ALPE-ADRIA-BANK d.d., Slavonska avenija 6, 10000 Zagreb</item>
    </derivirana_varijabla>
  </DomainObject.Predmet.OstaliListFormatedWithAdressOIB>
  <DomainObject.Predmet.OstaliListNazivFormated>
    <izvorni_sadrzaj>
      <item>GORAN BRKIĆ</item>
      <item>HYPO ALPE-ADRIA-BANK d.d.</item>
    </izvorni_sadrzaj>
    <derivirana_varijabla naziv="DomainObject.Predmet.OstaliListNazivFormated_1">
      <item>GORAN BRKIĆ</item>
      <item>HYPO ALPE-ADRIA-BANK d.d.</item>
    </derivirana_varijabla>
  </DomainObject.Predmet.OstaliListNazivFormated>
  <DomainObject.Predmet.OstaliListNazivFormatedOIB>
    <izvorni_sadrzaj>
      <item>GORAN BRKIĆ, OIB 04872261997</item>
      <item>HYPO ALPE-ADRIA-BANK d.d.</item>
    </izvorni_sadrzaj>
    <derivirana_varijabla naziv="DomainObject.Predmet.OstaliListNazivFormatedOIB_1">
      <item>GORAN BRKIĆ, OIB 04872261997</item>
      <item>HYPO ALPE-ADRIA-BANK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MOUNT EVEREST d.o.o.</izvorni_sadrzaj>
    <derivirana_varijabla naziv="DomainObject.Predmet.ProtustrankaIDrugi_1">MOUNT EVEREST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MOUNT EVEREST d.o.o., OIB 06789068608, Ivana Rangera 6, 10000 Zagreb</izvorni_sadrzaj>
    <derivirana_varijabla naziv="DomainObject.Predmet.ProtustrankaIDrugiAdressOIB_1">MOUNT EVEREST d.o.o., OIB 06789068608, Ivana Rangera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MOUNT EVEREST d.o.o.</item>
      <item>GORAN BRKIĆ</item>
      <item>HYPO ALPE-ADRIA-BANK d.d.</item>
    </izvorni_sadrzaj>
    <derivirana_varijabla naziv="DomainObject.Predmet.SudioniciListNaziv_1">
      <item>FINA Regionalni centar Zagreb</item>
      <item>MOUNT EVEREST d.o.o.</item>
      <item>GORAN BRKIĆ</item>
      <item>HYPO ALPE-ADRIA-BANK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MOUNT EVEREST d.o.o., OIB 06789068608, Ivana Rangera 6,10000 Zagreb</item>
      <item>GORAN BRKIĆ, OIB 04872261997, Ivana Rangera 6,10000 Zagreb</item>
      <item>HYPO ALPE-ADRIA-BANK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MOUNT EVEREST d.o.o., OIB 06789068608, Ivana Rangera 6,10000 Zagreb</item>
      <item>GORAN BRKIĆ, OIB 04872261997, Ivana Rangera 6,10000 Zagreb</item>
      <item>HYPO ALPE-ADRIA-BANK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06789068608</item>
      <item>, OIB 04872261997</item>
      <item>, OIB null</item>
    </izvorni_sadrzaj>
    <derivirana_varijabla naziv="DomainObject.Predmet.SudioniciListNazivOIB_1">
      <item>, OIB 85821130368</item>
      <item>, OIB 06789068608</item>
      <item>, OIB 04872261997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2112</properties:Characters>
  <properties:Lines>64</properties:Lines>
  <properties:Paragraphs>23</properties:Paragraphs>
  <properties:TotalTime>198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2016-08-29T07:11:00Z</cp:lastPrinted>
  <dcterms:modified xmlns:xsi="http://www.w3.org/2001/XMLSchema-instance" xsi:type="dcterms:W3CDTF">2016-08-29T11:36:00Z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