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896a" w14:paraId="efd896a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566F6">
        <w:rPr>
          <w:color w:val="000000"/>
        </w:rPr>
        <w:t>EKO SIR-TUŠNICA d.o.o. Splitska 1, Sinj, OIB: 10025465462</w:t>
      </w:r>
      <w:r w:rsidR="005A4641">
        <w:rPr>
          <w:lang w:val="hr-HR"/>
        </w:rPr>
        <w:t xml:space="preserve">, dana </w:t>
      </w:r>
      <w:r w:rsidR="00F04AEC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F566F6">
        <w:rPr>
          <w:color w:val="000000"/>
        </w:rPr>
        <w:t>EKO SIR-TUŠNICA d.o.o. Splitska 1, Sinj, OIB: 10025465462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96B3D">
        <w:rPr>
          <w:lang w:val="hr-HR"/>
        </w:rPr>
        <w:t>22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F566F6">
        <w:rPr>
          <w:color w:val="000000"/>
        </w:rPr>
        <w:t>EKO SIR-TUŠNICA d.o.o. Splitska 1, Sinj, OIB: 10025465462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F04AEC">
        <w:rPr>
          <w:lang w:val="hr-HR"/>
        </w:rPr>
        <w:t>,</w:t>
      </w:r>
      <w:r>
        <w:rPr>
          <w:lang w:val="hr-HR"/>
        </w:rPr>
        <w:t xml:space="preserve"> dakle</w:t>
      </w:r>
      <w:r w:rsidR="00F04AEC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04AEC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5DC" w:rsidP="003734BE" w:rsidR="00E215DC">
      <w:r>
        <w:separator/>
      </w:r>
    </w:p>
  </w:endnote>
  <w:endnote w:id="0" w:type="continuationSeparator">
    <w:p w:rsidRDefault="00E215DC" w:rsidP="003734BE" w:rsidR="00E21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5DC" w:rsidP="003734BE" w:rsidR="00E215DC">
      <w:r>
        <w:separator/>
      </w:r>
    </w:p>
  </w:footnote>
  <w:footnote w:id="0" w:type="continuationSeparator">
    <w:p w:rsidRDefault="00E215DC" w:rsidP="003734BE" w:rsidR="00E215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C254B" w:rsidRPr="00AC254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F566F6">
      <w:t>318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F566F6">
      <w:t>318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6E7ACB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254B"/>
    <w:rsid w:val="00AC4892"/>
    <w:rsid w:val="00B347F0"/>
    <w:rsid w:val="00B53B15"/>
    <w:rsid w:val="00B6615F"/>
    <w:rsid w:val="00B74553"/>
    <w:rsid w:val="00BA78F0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DE6DCF"/>
    <w:rsid w:val="00E14AE2"/>
    <w:rsid w:val="00E215DC"/>
    <w:rsid w:val="00E47FD1"/>
    <w:rsid w:val="00E907BF"/>
    <w:rsid w:val="00EB167D"/>
    <w:rsid w:val="00EB78C8"/>
    <w:rsid w:val="00EC0B4A"/>
    <w:rsid w:val="00EF64B4"/>
    <w:rsid w:val="00F04AEC"/>
    <w:rsid w:val="00F35310"/>
    <w:rsid w:val="00F52F62"/>
    <w:rsid w:val="00F566F6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SIR-TUŠNICA društvo s ograničenom odgovornošću za trgovinu</izvorni_sadrzaj>
    <derivirana_varijabla naziv="DomainObject.Predmet.ProtustrankaFormated_1">  EKO SIR-TUŠNICA društvo s ograničenom odgovornošću za trgovinu</derivirana_varijabla>
  </DomainObject.Predmet.ProtustrankaFormated>
  <DomainObject.Predmet.ProtustrankaFormatedOIB>
    <izvorni_sadrzaj>  EKO SIR-TUŠNICA društvo s ograničenom odgovornošću za trgovinu, OIB 10025465462</izvorni_sadrzaj>
    <derivirana_varijabla naziv="DomainObject.Predmet.ProtustrankaFormatedOIB_1">  EKO SIR-TUŠNICA društvo s ograničenom odgovornošću za trgovinu, OIB 10025465462</derivirana_varijabla>
  </DomainObject.Predmet.ProtustrankaFormatedOIB>
  <DomainObject.Predmet.ProtustrankaFormatedWithAdress>
    <izvorni_sadrzaj> EKO SIR-TUŠNICA društvo s ograničenom odgovornošću za trgovinu, Splitska 1, 21230 Sinj</izvorni_sadrzaj>
    <derivirana_varijabla naziv="DomainObject.Predmet.ProtustrankaFormatedWithAdress_1"> EKO SIR-TUŠNICA društvo s ograničenom odgovornošću za trgovinu, Splitska 1, 21230 Sinj</derivirana_varijabla>
  </DomainObject.Predmet.ProtustrankaFormatedWithAdress>
  <DomainObject.Predmet.ProtustrankaFormatedWithAdressOIB>
    <izvorni_sadrzaj> EKO SIR-TUŠNICA društvo s ograničenom odgovornošću za trgovinu, OIB 10025465462, Splitska 1, 21230 Sinj</izvorni_sadrzaj>
    <derivirana_varijabla naziv="DomainObject.Predmet.ProtustrankaFormatedWithAdressOIB_1"> EKO SIR-TUŠNICA društvo s ograničenom odgovornošću za trgovinu, OIB 10025465462, Splitska 1, 21230 Sinj</derivirana_varijabla>
  </DomainObject.Predmet.ProtustrankaFormatedWithAdressOIB>
  <DomainObject.Predmet.ProtustrankaWithAdress>
    <izvorni_sadrzaj>EKO SIR-TUŠNICA društvo s ograničenom odgovornošću za trgovinu Splitska 1, 21230 Sinj</izvorni_sadrzaj>
    <derivirana_varijabla naziv="DomainObject.Predmet.ProtustrankaWithAdress_1">EKO SIR-TUŠNICA društvo s ograničenom odgovornošću za trgovinu Splitska 1, 21230 Sinj</derivirana_varijabla>
  </DomainObject.Predmet.ProtustrankaWithAdress>
  <DomainObject.Predmet.ProtustrankaWithAdressOIB>
    <izvorni_sadrzaj>EKO SIR-TUŠNICA društvo s ograničenom odgovornošću za trgovinu, OIB 10025465462, Splitska 1, 21230 Sinj</izvorni_sadrzaj>
    <derivirana_varijabla naziv="DomainObject.Predmet.ProtustrankaWithAdressOIB_1">EKO SIR-TUŠNICA društvo s ograničenom odgovornošću za trgovinu, OIB 10025465462, Splitska 1, 21230 Sinj</derivirana_varijabla>
  </DomainObject.Predmet.ProtustrankaWithAdressOIB>
  <DomainObject.Predmet.ProtustrankaNazivFormated>
    <izvorni_sadrzaj>EKO SIR-TUŠNICA društvo s ograničenom odgovornošću za trgovinu</izvorni_sadrzaj>
    <derivirana_varijabla naziv="DomainObject.Predmet.ProtustrankaNazivFormated_1">EKO SIR-TUŠNICA društvo s ograničenom odgovornošću za trgovinu</derivirana_varijabla>
  </DomainObject.Predmet.ProtustrankaNazivFormated>
  <DomainObject.Predmet.ProtustrankaNazivFormatedOIB>
    <izvorni_sadrzaj>EKO SIR-TUŠNICA društvo s ograničenom odgovornošću za trgovinu, OIB 10025465462</izvorni_sadrzaj>
    <derivirana_varijabla naziv="DomainObject.Predmet.ProtustrankaNazivFormatedOIB_1">EKO SIR-TUŠNICA društvo s ograničenom odgovornošću za trgovinu, OIB 10025465462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60856.78</izvorni_sadrzaj>
    <derivirana_varijabla naziv="DomainObject.Predmet.TrenutnaVrijednost_1">60856.78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EKO SIR-TUŠNICA društvo s ograničenom odgovornošću za trgovinu</item>
    </izvorni_sadrzaj>
    <derivirana_varijabla naziv="DomainObject.Predmet.ProtuStrankaListFormated_1">
      <item>EKO SIR-TUŠNICA društvo s ograničenom odgovornošću za trgovinu</item>
    </derivirana_varijabla>
  </DomainObject.Predmet.ProtuStrankaListFormated>
  <DomainObject.Predmet.ProtuStrankaListFormatedOIB>
    <izvorni_sadrzaj>
      <item>EKO SIR-TUŠNICA društvo s ograničenom odgovornošću za trgovinu, OIB 10025465462</item>
    </izvorni_sadrzaj>
    <derivirana_varijabla naziv="DomainObject.Predmet.ProtuStrankaListFormatedOIB_1">
      <item>EKO SIR-TUŠNICA društvo s ograničenom odgovornošću za trgovinu, OIB 10025465462</item>
    </derivirana_varijabla>
  </DomainObject.Predmet.ProtuStrankaListFormatedOIB>
  <DomainObject.Predmet.ProtuStrankaListFormatedWithAdress>
    <izvorni_sadrzaj>
      <item>EKO SIR-TUŠNICA društvo s ograničenom odgovornošću za trgovinu, Splitska 1, 21230 Sinj</item>
    </izvorni_sadrzaj>
    <derivirana_varijabla naziv="DomainObject.Predmet.ProtuStrankaListFormatedWithAdress_1">
      <item>EKO SIR-TUŠNICA društvo s ograničenom odgovornošću za trgovinu, Splitska 1, 21230 Sinj</item>
    </derivirana_varijabla>
  </DomainObject.Predmet.ProtuStrankaListFormatedWithAdress>
  <DomainObject.Predmet.ProtuStrankaListFormatedWithAdressOIB>
    <izvorni_sadrzaj>
      <item>EKO SIR-TUŠNICA društvo s ograničenom odgovornošću za trgovinu, OIB 10025465462, Splitska 1, 21230 Sinj</item>
    </izvorni_sadrzaj>
    <derivirana_varijabla naziv="DomainObject.Predmet.ProtuStrankaListFormatedWithAdressOIB_1">
      <item>EKO SIR-TUŠNICA društvo s ograničenom odgovornošću za trgovinu, OIB 10025465462, Splitska 1, 21230 Sinj</item>
    </derivirana_varijabla>
  </DomainObject.Predmet.ProtuStrankaListFormatedWithAdressOIB>
  <DomainObject.Predmet.ProtuStrankaListNazivFormated>
    <izvorni_sadrzaj>
      <item>EKO SIR-TUŠNICA društvo s ograničenom odgovornošću za trgovinu</item>
    </izvorni_sadrzaj>
    <derivirana_varijabla naziv="DomainObject.Predmet.ProtuStrankaListNazivFormated_1">
      <item>EKO SIR-TUŠNICA društvo s ograničenom odgovornošću za trgovinu</item>
    </derivirana_varijabla>
  </DomainObject.Predmet.ProtuStrankaListNazivFormated>
  <DomainObject.Predmet.ProtuStrankaListNazivFormatedOIB>
    <izvorni_sadrzaj>
      <item>EKO SIR-TUŠNICA društvo s ograničenom odgovornošću za trgovinu, OIB 10025465462</item>
    </izvorni_sadrzaj>
    <derivirana_varijabla naziv="DomainObject.Predmet.ProtuStrankaListNazivFormatedOIB_1">
      <item>EKO SIR-TUŠNICA društvo s ograničenom odgovornošću za trgovinu, OIB 10025465462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EKO SIR-TUŠNICA društvo s ograničenom odgovornošću za trgovinu</izvorni_sadrzaj>
    <derivirana_varijabla naziv="DomainObject.Predmet.ProtustrankaIDrugi_1">EKO SIR-TUŠNICA društvo s ograničenom odgovornošću za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EKO SIR-TUŠNICA društvo s ograničenom odgovornošću za trgovinu, OIB 10025465462, Splitska 1, 21230 Sinj</izvorni_sadrzaj>
    <derivirana_varijabla naziv="DomainObject.Predmet.ProtustrankaIDrugiAdressOIB_1">EKO SIR-TUŠNICA društvo s ograničenom odgovornošću za trgovinu, OIB 10025465462, Splitska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EKO SIR-TUŠNICA društvo s ograničenom odgovornošću za trgovinu</item>
    </izvorni_sadrzaj>
    <derivirana_varijabla naziv="DomainObject.Predmet.SudioniciListNaziv_1">
      <item>FINA SPLIT</item>
      <item>EKO SIR-TUŠNICA društvo s ograničenom odgovornošću za trgovinu</item>
    </derivirana_varijabla>
  </DomainObject.Predmet.SudioniciListNaziv>
  <DomainObject.Predmet.SudioniciListAdressOIB>
    <izvorni_sadrzaj>
      <item>FINA SPLIT, Mažuranićevo šetalište 24 b,21000 Split</item>
      <item>EKO SIR-TUŠNICA društvo s ograničenom odgovornošću za trgovinu, OIB 10025465462, Splitska 1,21230 Sinj</item>
    </izvorni_sadrzaj>
    <derivirana_varijabla naziv="DomainObject.Predmet.SudioniciListAdressOIB_1">
      <item>FINA SPLIT, Mažuranićevo šetalište 24 b,21000 Split</item>
      <item>EKO SIR-TUŠNICA društvo s ograničenom odgovornošću za trgovinu, OIB 10025465462, Splitska 1,21230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10025465462</item>
    </izvorni_sadrzaj>
    <derivirana_varijabla naziv="DomainObject.Predmet.SudioniciListNazivOIB_1">
      <item>, OIB null</item>
      <item>, OIB 10025465462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E39963-2017-4D43-8BEE-0ECCC9B40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3906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2015-12-21T11:16:00Z</dcterms:created>
  <dc:creator>wsadmin</dc:creator>
  <cp:lastModifiedBy>Katarina Mikulić</cp:lastModifiedBy>
  <cp:lastPrinted>2015-12-22T08:24:00Z</cp:lastPrinted>
  <dcterms:modified xmlns:xsi="http://www.w3.org/2001/XMLSchema-instance" xsi:type="dcterms:W3CDTF">2016-01-04T08:27:00Z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