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836314" w14:paraId="30EC7461" w:rsidRDefault="00E97E7B" w:rsidP="00E97E7B" w:rsidR="00E97E7B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7A3986B3" w:rsidRDefault="00E97E7B" w:rsidP="00E97E7B" w:rsidR="00E97E7B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0BF17C96" w:rsidRDefault="00E97E7B" w:rsidP="00E97E7B" w:rsidR="00E97E7B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4A454E33" w:rsidRDefault="00E97E7B" w:rsidP="00E97E7B" w:rsidR="00E97E7B">
      <w:pPr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St-1491/2016</w:t>
      </w:r>
    </w:p>
    <w:p w14:textId="77777777" w14:paraId="5FD5CDD9" w:rsidRDefault="00E97E7B" w:rsidP="00E97E7B" w:rsidR="00E97E7B">
      <w:pPr>
        <w:rPr>
          <w:sz w:val="22"/>
          <w:szCs w:val="22"/>
        </w:rPr>
      </w:pPr>
    </w:p>
    <w:p w14:textId="77777777" w14:paraId="2846D713" w:rsidRDefault="00E97E7B" w:rsidP="00E97E7B" w:rsidR="00E97E7B">
      <w:pPr>
        <w:rPr>
          <w:sz w:val="22"/>
          <w:szCs w:val="22"/>
        </w:rPr>
      </w:pPr>
    </w:p>
    <w:p w14:textId="77777777" w14:paraId="40B5B431" w:rsidRDefault="00E97E7B" w:rsidP="00E97E7B" w:rsidR="00E97E7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nad JURIŠIĆ-PROMET d.o.o., Vrbovec, Luka 5 a, OIB 72401710974, temeljem odredbe članka 430. Stečajnog zakona (N. N. br. 71/15), dana 16. veljače 2016.g.   </w:t>
      </w:r>
    </w:p>
    <w:p w14:textId="77777777" w14:paraId="15CE8FCC" w:rsidRDefault="00E97E7B" w:rsidP="00E97E7B" w:rsidR="00E97E7B">
      <w:pPr>
        <w:jc w:val="both"/>
        <w:rPr>
          <w:sz w:val="22"/>
          <w:szCs w:val="22"/>
        </w:rPr>
      </w:pPr>
    </w:p>
    <w:p w14:textId="77777777" w14:paraId="306F5057" w:rsidRDefault="00E97E7B" w:rsidP="00E97E7B" w:rsidR="00E97E7B">
      <w:pPr>
        <w:jc w:val="both"/>
        <w:rPr>
          <w:sz w:val="22"/>
          <w:szCs w:val="22"/>
        </w:rPr>
      </w:pPr>
    </w:p>
    <w:p w14:textId="77777777" w14:paraId="3969DB2B" w:rsidRDefault="00E97E7B" w:rsidP="00E97E7B" w:rsidR="00E97E7B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2D09D7FD" w:rsidRDefault="00E97E7B" w:rsidP="00E97E7B" w:rsidR="00E97E7B">
      <w:pPr>
        <w:jc w:val="center"/>
        <w:rPr>
          <w:sz w:val="22"/>
          <w:szCs w:val="22"/>
        </w:rPr>
      </w:pPr>
    </w:p>
    <w:p w14:textId="77777777" w14:paraId="6DAFD6CE" w:rsidRDefault="00E97E7B" w:rsidP="00E97E7B" w:rsidR="00E97E7B">
      <w:pPr>
        <w:rPr>
          <w:b/>
          <w:sz w:val="22"/>
          <w:szCs w:val="22"/>
        </w:rPr>
      </w:pPr>
    </w:p>
    <w:p w14:textId="77777777" w14:paraId="0DD08B22" w:rsidRDefault="00E97E7B" w:rsidP="00E97E7B" w:rsidR="00E97E7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 Za dužnika JURIŠIĆ-PROMET d.o.o., Vrbovec, Luka 5 a, OIB 72401710974.</w:t>
      </w:r>
    </w:p>
    <w:p w14:textId="77777777" w14:paraId="14765937" w:rsidRDefault="00E97E7B" w:rsidP="00E97E7B" w:rsidR="00E97E7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4.215,90 kn. </w:t>
      </w:r>
    </w:p>
    <w:p w14:textId="77777777" w14:paraId="1B495FDC" w:rsidRDefault="00E97E7B" w:rsidP="00E97E7B" w:rsidR="00E97E7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68EF3C55" w:rsidRDefault="00E97E7B" w:rsidP="00E97E7B" w:rsidR="00E97E7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3CEA78AC" w:rsidRDefault="00E97E7B" w:rsidP="00E97E7B" w:rsidR="00E97E7B">
      <w:pPr>
        <w:ind w:firstLine="708"/>
        <w:jc w:val="both"/>
        <w:rPr>
          <w:sz w:val="22"/>
          <w:szCs w:val="22"/>
        </w:rPr>
      </w:pPr>
    </w:p>
    <w:p w14:textId="77777777" w14:paraId="0A2438A0" w:rsidRDefault="00E97E7B" w:rsidP="00E97E7B" w:rsidR="00E97E7B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2A9D194F" w:rsidRDefault="00E97E7B" w:rsidP="00E97E7B" w:rsidR="00E97E7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67E0B49A" w:rsidRDefault="00E97E7B" w:rsidP="00E97E7B" w:rsidR="00E97E7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327D6E09" w:rsidRDefault="00E97E7B" w:rsidP="00E97E7B" w:rsidR="00E97E7B">
      <w:pPr>
        <w:jc w:val="both"/>
        <w:rPr>
          <w:sz w:val="22"/>
          <w:szCs w:val="22"/>
        </w:rPr>
      </w:pPr>
    </w:p>
    <w:p w14:textId="77777777" w14:paraId="10F30CF0" w:rsidRDefault="00E97E7B" w:rsidP="00E97E7B" w:rsidR="00E97E7B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16. veljače 2016.g.  </w:t>
      </w:r>
    </w:p>
    <w:p w14:textId="77777777" w14:paraId="57441978" w:rsidRDefault="00E97E7B" w:rsidP="00E97E7B" w:rsidR="00E97E7B">
      <w:pPr>
        <w:jc w:val="center"/>
        <w:rPr>
          <w:sz w:val="22"/>
          <w:szCs w:val="22"/>
        </w:rPr>
      </w:pPr>
    </w:p>
    <w:p w14:textId="77777777" w14:paraId="6A91F8F7" w:rsidRDefault="00E97E7B" w:rsidP="00E97E7B" w:rsidR="00E97E7B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7D091CE7" w:rsidRDefault="00E97E7B" w:rsidP="00E97E7B" w:rsidR="00E97E7B">
      <w:pPr>
        <w:ind w:firstLine="708" w:left="5664"/>
        <w:jc w:val="both"/>
        <w:rPr>
          <w:sz w:val="22"/>
          <w:szCs w:val="22"/>
        </w:rPr>
      </w:pPr>
    </w:p>
    <w:p w14:textId="77777777" w14:paraId="61A6CFD0" w:rsidRDefault="00E97E7B" w:rsidP="00E97E7B" w:rsidR="00E97E7B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577F4F2E" w:rsidRDefault="00E97E7B" w:rsidP="00E97E7B" w:rsidR="00E97E7B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4A0D71C6" w:rsidRDefault="00E97E7B" w:rsidP="00E97E7B" w:rsidR="00E97E7B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00D29F83" w:rsidRDefault="00E97E7B" w:rsidP="00E97E7B" w:rsidR="00E97E7B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2B3E0B41" w:rsidRDefault="00E97E7B" w:rsidP="00E97E7B" w:rsidR="00E97E7B">
      <w:pPr>
        <w:jc w:val="center"/>
        <w:rPr>
          <w:sz w:val="22"/>
          <w:szCs w:val="22"/>
        </w:rPr>
      </w:pPr>
    </w:p>
    <w:p w14:textId="77777777" w14:paraId="06428BF8" w:rsidRDefault="00E97E7B" w:rsidP="00E97E7B" w:rsidR="00E97E7B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42004F6B" w:rsidRDefault="00E97E7B" w:rsidP="00E97E7B" w:rsidR="00E97E7B">
      <w:pPr>
        <w:tabs>
          <w:tab w:pos="709" w:val="left"/>
        </w:tabs>
        <w:rPr>
          <w:sz w:val="22"/>
          <w:szCs w:val="22"/>
        </w:rPr>
      </w:pPr>
    </w:p>
    <w:p w14:textId="77777777" w14:paraId="20F3A569" w:rsidRDefault="00E97E7B" w:rsidP="00E97E7B" w:rsidR="00E97E7B">
      <w:pPr>
        <w:tabs>
          <w:tab w:pos="709" w:val="left"/>
        </w:tabs>
        <w:rPr>
          <w:sz w:val="22"/>
          <w:szCs w:val="22"/>
        </w:rPr>
      </w:pPr>
    </w:p>
    <w:p w14:textId="0F8773AF" w14:paraId="0F8773AF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97E7B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97E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E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E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E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E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97E7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7E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7E7B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97E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E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E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E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E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7E7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7E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7E7B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1509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1492</izvorni_sadrzaj>
    <derivirana_varijabla naziv="DomainObject.Predmet.Broj_1">1492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St-1492/2016</izvorni_sadrzaj>
    <derivirana_varijabla naziv="DomainObject.Predmet.OznakaBroj_1">St-1492/2016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JURIŠIĆ-PROMET d.o.o.</izvorni_sadrzaj>
    <derivirana_varijabla naziv="DomainObject.Predmet.ProtustrankaFormated_1">  JURIŠIĆ-PROMET d.o.o.</derivirana_varijabla>
  </DomainObject.Predmet.ProtustrankaFormated>
  <DomainObject.Predmet.ProtustrankaFormatedOIB>
    <izvorni_sadrzaj>  JURIŠIĆ-PROMET d.o.o., OIB 72401710974</izvorni_sadrzaj>
    <derivirana_varijabla naziv="DomainObject.Predmet.ProtustrankaFormatedOIB_1">  JURIŠIĆ-PROMET d.o.o., OIB 72401710974</derivirana_varijabla>
  </DomainObject.Predmet.ProtustrankaFormatedOIB>
  <DomainObject.Predmet.ProtustrankaFormatedWithAdress>
    <izvorni_sadrzaj> JURIŠIĆ-PROMET d.o.o., Luka 5a, 10340 Vrbovec</izvorni_sadrzaj>
    <derivirana_varijabla naziv="DomainObject.Predmet.ProtustrankaFormatedWithAdress_1"> JURIŠIĆ-PROMET d.o.o., Luka 5a, 10340 Vrbovec</derivirana_varijabla>
  </DomainObject.Predmet.ProtustrankaFormatedWithAdress>
  <DomainObject.Predmet.ProtustrankaFormatedWithAdressOIB>
    <izvorni_sadrzaj> JURIŠIĆ-PROMET d.o.o., OIB 72401710974, Luka 5a, 10340 Vrbovec</izvorni_sadrzaj>
    <derivirana_varijabla naziv="DomainObject.Predmet.ProtustrankaFormatedWithAdressOIB_1"> JURIŠIĆ-PROMET d.o.o., OIB 72401710974, Luka 5a, 10340 Vrbovec</derivirana_varijabla>
  </DomainObject.Predmet.ProtustrankaFormatedWithAdressOIB>
  <DomainObject.Predmet.ProtustrankaWithAdress>
    <izvorni_sadrzaj>JURIŠIĆ-PROMET d.o.o. Luka 5a, 10340 Vrbovec</izvorni_sadrzaj>
    <derivirana_varijabla naziv="DomainObject.Predmet.ProtustrankaWithAdress_1">JURIŠIĆ-PROMET d.o.o. Luka 5a, 10340 Vrbovec</derivirana_varijabla>
  </DomainObject.Predmet.ProtustrankaWithAdress>
  <DomainObject.Predmet.ProtustrankaWithAdressOIB>
    <izvorni_sadrzaj>JURIŠIĆ-PROMET d.o.o., OIB 72401710974, Luka 5a, 10340 Vrbovec</izvorni_sadrzaj>
    <derivirana_varijabla naziv="DomainObject.Predmet.ProtustrankaWithAdressOIB_1">JURIŠIĆ-PROMET d.o.o., OIB 72401710974, Luka 5a, 10340 Vrbovec</derivirana_varijabla>
  </DomainObject.Predmet.ProtustrankaWithAdressOIB>
  <DomainObject.Predmet.ProtustrankaNazivFormated>
    <izvorni_sadrzaj>JURIŠIĆ-PROMET d.o.o.</izvorni_sadrzaj>
    <derivirana_varijabla naziv="DomainObject.Predmet.ProtustrankaNazivFormated_1">JURIŠIĆ-PROMET d.o.o.</derivirana_varijabla>
  </DomainObject.Predmet.ProtustrankaNazivFormated>
  <DomainObject.Predmet.ProtustrankaNazivFormatedOIB>
    <izvorni_sadrzaj>JURIŠIĆ-PROMET d.o.o., OIB 72401710974</izvorni_sadrzaj>
    <derivirana_varijabla naziv="DomainObject.Predmet.ProtustrankaNazivFormatedOIB_1">JURIŠIĆ-PROMET d.o.o., OIB 72401710974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JURIŠIĆ-PROMET d.o.o.</item>
    </izvorni_sadrzaj>
    <derivirana_varijabla naziv="DomainObject.Predmet.ProtuStrankaListFormated_1">
      <item>JURIŠIĆ-PROMET d.o.o.</item>
    </derivirana_varijabla>
  </DomainObject.Predmet.ProtuStrankaListFormated>
  <DomainObject.Predmet.ProtuStrankaListFormatedOIB>
    <izvorni_sadrzaj>
      <item>JURIŠIĆ-PROMET d.o.o., OIB 72401710974</item>
    </izvorni_sadrzaj>
    <derivirana_varijabla naziv="DomainObject.Predmet.ProtuStrankaListFormatedOIB_1">
      <item>JURIŠIĆ-PROMET d.o.o., OIB 72401710974</item>
    </derivirana_varijabla>
  </DomainObject.Predmet.ProtuStrankaListFormatedOIB>
  <DomainObject.Predmet.ProtuStrankaListFormatedWithAdress>
    <izvorni_sadrzaj>
      <item>JURIŠIĆ-PROMET d.o.o., Luka 5a, 10340 Vrbovec</item>
    </izvorni_sadrzaj>
    <derivirana_varijabla naziv="DomainObject.Predmet.ProtuStrankaListFormatedWithAdress_1">
      <item>JURIŠIĆ-PROMET d.o.o., Luka 5a, 10340 Vrbovec</item>
    </derivirana_varijabla>
  </DomainObject.Predmet.ProtuStrankaListFormatedWithAdress>
  <DomainObject.Predmet.ProtuStrankaListFormatedWithAdressOIB>
    <izvorni_sadrzaj>
      <item>JURIŠIĆ-PROMET d.o.o., OIB 72401710974, Luka 5a, 10340 Vrbovec</item>
    </izvorni_sadrzaj>
    <derivirana_varijabla naziv="DomainObject.Predmet.ProtuStrankaListFormatedWithAdressOIB_1">
      <item>JURIŠIĆ-PROMET d.o.o., OIB 72401710974, Luka 5a, 10340 Vrbovec</item>
    </derivirana_varijabla>
  </DomainObject.Predmet.ProtuStrankaListFormatedWithAdressOIB>
  <DomainObject.Predmet.ProtuStrankaListNazivFormated>
    <izvorni_sadrzaj>
      <item>JURIŠIĆ-PROMET d.o.o.</item>
    </izvorni_sadrzaj>
    <derivirana_varijabla naziv="DomainObject.Predmet.ProtuStrankaListNazivFormated_1">
      <item>JURIŠIĆ-PROMET d.o.o.</item>
    </derivirana_varijabla>
  </DomainObject.Predmet.ProtuStrankaListNazivFormated>
  <DomainObject.Predmet.ProtuStrankaListNazivFormatedOIB>
    <izvorni_sadrzaj>
      <item>JURIŠIĆ-PROMET d.o.o., OIB 72401710974</item>
    </izvorni_sadrzaj>
    <derivirana_varijabla naziv="DomainObject.Predmet.ProtuStrankaListNazivFormatedOIB_1">
      <item>JURIŠIĆ-PROMET d.o.o., OIB 72401710974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JURIŠIĆ-PROMET d.o.o.</izvorni_sadrzaj>
    <derivirana_varijabla naziv="DomainObject.Predmet.ProtustrankaIDrugi_1">JURIŠIĆ-PROMET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JURIŠIĆ-PROMET d.o.o., OIB 72401710974, Luka 5a, 10340 Vrbovec</izvorni_sadrzaj>
    <derivirana_varijabla naziv="DomainObject.Predmet.ProtustrankaIDrugiAdressOIB_1">JURIŠIĆ-PROMET d.o.o., OIB 72401710974, Luka 5a,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JURIŠIĆ-PROMET d.o.o.</item>
    </izvorni_sadrzaj>
    <derivirana_varijabla naziv="DomainObject.Predmet.SudioniciListNaziv_1">
      <item>FINA Regionalni centar Zagreb</item>
      <item>JURIŠIĆ-PROMET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JURIŠIĆ-PROMET d.o.o., OIB 72401710974, Luka 5a,10340 Vrbovec</item>
    </izvorni_sadrzaj>
    <derivirana_varijabla naziv="DomainObject.Predmet.SudioniciListAdressOIB_1">
      <item>FINA Regionalni centar Zagreb, OIB 85821130368, Trg svibanjskih žrtava 1995. 1,10000 Zagreb</item>
      <item>JURIŠIĆ-PROMET d.o.o., OIB 72401710974, Luka 5a,10340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72401710974</item>
    </izvorni_sadrzaj>
    <derivirana_varijabla naziv="DomainObject.Predmet.SudioniciListNazivOIB_1">
      <item>, OIB 85821130368</item>
      <item>, OIB 72401710974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261</properties:Words>
  <properties:Characters>1417</properties:Characters>
  <properties:Lines>46</properties:Lines>
  <properties:Paragraphs>17</properties:Paragraphs>
  <properties:TotalTime>1</properties:TotalTime>
  <properties:ScaleCrop>false</properties:ScaleCrop>
  <properties:LinksUpToDate>false</properties:LinksUpToDate>
  <properties:CharactersWithSpaces>1738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2016-02-16T11:02:00Z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