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0612" w14:paraId="1a00612" w:rsidRDefault="00917797" w:rsidP="00917797" w:rsidR="00917797">
      <w:pPr>
        <w:jc w:val="right"/>
        <w15:collapsed w:val="false"/>
      </w:pPr>
      <w:r>
        <w:t>6 St-</w:t>
      </w:r>
      <w:r w:rsidR="00650169">
        <w:t>29</w:t>
      </w:r>
      <w:r w:rsidR="004B0638">
        <w:t>2</w:t>
      </w:r>
      <w:r w:rsidR="00F77A43">
        <w:t>/1</w:t>
      </w:r>
      <w:r w:rsidR="00650169">
        <w:t>6</w:t>
      </w:r>
      <w:r w:rsidR="00F77A43">
        <w:t>-</w:t>
      </w:r>
      <w:r w:rsidR="00650169">
        <w:t>4</w:t>
      </w:r>
    </w:p>
    <w:p w:rsidRDefault="00F77A43" w:rsidP="00F77A43" w:rsidR="00F77A43">
      <w:r>
        <w:rPr>
          <w:rStyle w:val="Naglaeno"/>
        </w:rPr>
        <w:t xml:space="preserve">             </w:t>
      </w:r>
      <w:r w:rsidR="0065016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A43" w:rsidP="00F77A43" w:rsidR="00F77A43" w:rsidRPr="00D21A2C"/>
    <w:p w:rsidRDefault="00F77A43" w:rsidP="00F77A43" w:rsidR="00F77A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77A43" w:rsidP="00F77A43" w:rsidR="00F77A4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7797" w:rsidP="00F77A43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650169">
        <w:t>stečajnoj sutkinji</w:t>
      </w:r>
      <w:r>
        <w:t xml:space="preserve"> Nadi Roso, u predmetu predlagatelja </w:t>
      </w:r>
      <w:r w:rsidR="00650169">
        <w:rPr>
          <w:color w:val="000000"/>
        </w:rPr>
        <w:t xml:space="preserve">FORMA PLASTIKA d.o.o. Valpovo, P. Preradovića 7, OIB: 03595291677, MBS: 030091361, za pokretanje stečajnog postupka nad dužnikom: </w:t>
      </w:r>
      <w:r w:rsidR="00650169" w:rsidRPr="00650169">
        <w:rPr>
          <w:b/>
          <w:color w:val="000000"/>
        </w:rPr>
        <w:t>FORMA PLASTIKA d.o.o. Valpovo, P. Preradovića 7, OIB: 03595291677, MBS: 030091361</w:t>
      </w:r>
      <w:r>
        <w:t xml:space="preserve">, dana </w:t>
      </w:r>
      <w:r w:rsidR="00650169">
        <w:t>25. siječnja 2017</w:t>
      </w:r>
      <w:r w:rsidR="00F77A43">
        <w:t>. g.,</w:t>
      </w:r>
      <w:r>
        <w:t xml:space="preserve">   </w:t>
      </w:r>
    </w:p>
    <w:p w:rsidRDefault="00917797" w:rsidP="00F60233" w:rsidR="00917797">
      <w:pPr>
        <w:ind w:firstLine="708"/>
        <w:jc w:val="both"/>
      </w:pPr>
      <w:r>
        <w:t xml:space="preserve">       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 xml:space="preserve">Nastavlja se stečajni postupak nad dužnikom </w:t>
      </w:r>
      <w:r w:rsidR="00650169" w:rsidRPr="00650169">
        <w:rPr>
          <w:b/>
          <w:color w:val="000000"/>
        </w:rPr>
        <w:t>FORMA PLASTIKA d.o.o. Valpovo, P. Preradovića 7, OIB: 03595291677, MBS: 030091361</w:t>
      </w:r>
      <w:r w:rsidR="00DE3975">
        <w:rPr>
          <w:b/>
          <w:color w:val="000000"/>
        </w:rPr>
        <w:t xml:space="preserve"> </w:t>
      </w:r>
      <w:r w:rsidR="00DE3975">
        <w:rPr>
          <w:color w:val="000000"/>
        </w:rPr>
        <w:t>prekinut pravomoćnim Rješenjem Trgovačkog suda u Osijeku od 8.2.2016. g</w:t>
      </w:r>
      <w:r>
        <w:t>.</w:t>
      </w: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predlagatelja </w:t>
      </w:r>
      <w:r w:rsidR="00650169" w:rsidRPr="00650169">
        <w:rPr>
          <w:color w:val="000000"/>
        </w:rPr>
        <w:t>FORMA PLASTIKA d.o.o. Valpovo, P. Preradovića 7</w:t>
      </w:r>
      <w:r w:rsidR="00650169">
        <w:rPr>
          <w:b/>
          <w:color w:val="000000"/>
        </w:rPr>
        <w:t xml:space="preserve"> </w:t>
      </w:r>
      <w:r>
        <w:t xml:space="preserve">od </w:t>
      </w:r>
      <w:r w:rsidR="00650169">
        <w:t xml:space="preserve">4. veljače 2016. g. </w:t>
      </w:r>
      <w:r w:rsidR="0007545A">
        <w:t>z</w:t>
      </w:r>
      <w:r w:rsidRPr="00055821">
        <w:t xml:space="preserve">a otvaranje stečajnog  postupka nad dužnikom </w:t>
      </w:r>
      <w:r w:rsidR="00650169" w:rsidRPr="00650169">
        <w:rPr>
          <w:b/>
          <w:color w:val="000000"/>
        </w:rPr>
        <w:t>FORMA PLASTIKA d.o.o. Valpovo, P. Preradovića 7, OIB: 03595291677, MBS: 030091361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F60233">
      <w:pPr>
        <w:jc w:val="center"/>
        <w:rPr>
          <w:b/>
          <w:bCs/>
        </w:rPr>
      </w:pPr>
      <w:r w:rsidRPr="00AA1A56">
        <w:rPr>
          <w:b/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650169" w:rsidRPr="00650169">
        <w:rPr>
          <w:color w:val="000000"/>
        </w:rPr>
        <w:t>FORMA PLASTIKA d.o.o. Valpovo, P. Preradovića 7</w:t>
      </w:r>
      <w:r w:rsidR="00F77A43">
        <w:t xml:space="preserve"> </w:t>
      </w:r>
      <w:r>
        <w:rPr>
          <w:bCs/>
        </w:rPr>
        <w:t xml:space="preserve">dana </w:t>
      </w:r>
      <w:r w:rsidR="00650169">
        <w:rPr>
          <w:bCs/>
        </w:rPr>
        <w:t>4. veljače</w:t>
      </w:r>
      <w:r w:rsidR="0007545A">
        <w:rPr>
          <w:bCs/>
        </w:rPr>
        <w:t xml:space="preserve"> 201</w:t>
      </w:r>
      <w:r w:rsidR="00650169">
        <w:rPr>
          <w:bCs/>
        </w:rPr>
        <w:t>6</w:t>
      </w:r>
      <w:r w:rsidR="0007545A">
        <w:rPr>
          <w:bCs/>
        </w:rPr>
        <w:t>. g. podni</w:t>
      </w:r>
      <w:r w:rsidR="00650169">
        <w:rPr>
          <w:bCs/>
        </w:rPr>
        <w:t>o</w:t>
      </w:r>
      <w:r w:rsidR="0007545A">
        <w:rPr>
          <w:bCs/>
        </w:rPr>
        <w:t xml:space="preserve"> je </w:t>
      </w:r>
      <w:r>
        <w:rPr>
          <w:bCs/>
        </w:rPr>
        <w:t xml:space="preserve">prijedlog za otvaranje stečajnog postupka nad dužnikom </w:t>
      </w:r>
      <w:r w:rsidR="00650169" w:rsidRPr="00650169">
        <w:rPr>
          <w:b/>
          <w:color w:val="000000"/>
        </w:rPr>
        <w:t>FORMA PLASTIKA d.o.o. Valpovo, P. Preradovića 7, OIB: 03595291677, MBS: 030091361</w:t>
      </w:r>
      <w:r w:rsidR="00CA2098">
        <w:rPr>
          <w:b/>
        </w:rPr>
        <w:t>.</w:t>
      </w:r>
      <w:r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>Pravomoćnim rješenjem Trgovačkog suda u Osijeku St-</w:t>
      </w:r>
      <w:r w:rsidR="00DE3975">
        <w:t>292/16 od 8. veljače 2016.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F60233">
        <w:t xml:space="preserve">13 </w:t>
      </w:r>
      <w:r>
        <w:t>St-</w:t>
      </w:r>
      <w:r w:rsidR="00DE3975">
        <w:t>161/16,</w:t>
      </w:r>
      <w:r>
        <w:t xml:space="preserve"> sud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DE3975" w:rsidR="00DE3975">
      <w:pPr>
        <w:jc w:val="both"/>
      </w:pPr>
      <w:r>
        <w:tab/>
        <w:t xml:space="preserve">Uvidom u stečajni upisnik Trgovačkog suda u Osijeku utvrđeno je da je kod ovog suda pod poslovnim brojem </w:t>
      </w:r>
      <w:r w:rsidR="00F60233">
        <w:t xml:space="preserve">13 </w:t>
      </w:r>
      <w:r>
        <w:t>St-</w:t>
      </w:r>
      <w:r w:rsidR="00DE3975">
        <w:t>161/16</w:t>
      </w:r>
      <w:r>
        <w:t xml:space="preserve"> </w:t>
      </w:r>
      <w:r w:rsidR="00DE3975">
        <w:t>FINA predložila provedbu skraćenog stečajnog postupka</w:t>
      </w:r>
      <w:r>
        <w:t xml:space="preserve"> postupak nad dužnikom </w:t>
      </w:r>
      <w:r w:rsidR="00DE3975" w:rsidRPr="00650169">
        <w:rPr>
          <w:b/>
          <w:color w:val="000000"/>
        </w:rPr>
        <w:t xml:space="preserve">FORMA PLASTIKA d.o.o. Valpovo, P. Preradovića 7, </w:t>
      </w:r>
      <w:r w:rsidR="00DE3975" w:rsidRPr="00DE3975">
        <w:rPr>
          <w:color w:val="000000"/>
        </w:rPr>
        <w:t>koji je pravomoćnim rješenjem</w:t>
      </w:r>
      <w:r>
        <w:t xml:space="preserve"> Trgovačkog suda u Osijeku broj </w:t>
      </w:r>
      <w:r w:rsidR="00F60233">
        <w:t xml:space="preserve">13 </w:t>
      </w:r>
      <w:r>
        <w:t>St-</w:t>
      </w:r>
      <w:r w:rsidR="00DE3975">
        <w:t>161/16</w:t>
      </w:r>
      <w:r w:rsidR="00F60233">
        <w:t xml:space="preserve"> od </w:t>
      </w:r>
      <w:r w:rsidR="00DE3975">
        <w:t>4.4.2016. g. obustavljen te je pod novim brojem 14 St-1398/16 pravomoćnim rješenjem od 22.9.2016. g. otvoren stečajni postupak nad dužnikom.</w:t>
      </w:r>
    </w:p>
    <w:p w:rsidRDefault="00DE3975" w:rsidP="00DE3975" w:rsidR="00DE3975">
      <w:pPr>
        <w:jc w:val="right"/>
      </w:pPr>
      <w:r>
        <w:lastRenderedPageBreak/>
        <w:t>6 St-292/16-4</w:t>
      </w:r>
    </w:p>
    <w:p w:rsidRDefault="00DE3975" w:rsidP="00DE3975" w:rsidR="00DE3975">
      <w:pPr>
        <w:jc w:val="both"/>
      </w:pPr>
    </w:p>
    <w:p w:rsidRDefault="00DE3975" w:rsidP="00DE3975" w:rsidR="00F60233">
      <w:pPr>
        <w:jc w:val="both"/>
      </w:pPr>
      <w:r>
        <w:t xml:space="preserve"> </w:t>
      </w: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DE3975">
        <w:t>14</w:t>
      </w:r>
      <w:r w:rsidR="00F60233">
        <w:t xml:space="preserve"> </w:t>
      </w:r>
      <w:r>
        <w:t>St-</w:t>
      </w:r>
      <w:r w:rsidR="00F60233">
        <w:t>1</w:t>
      </w:r>
      <w:r w:rsidR="00DE3975">
        <w:t>398/16</w:t>
      </w:r>
      <w:r w:rsidR="00417835">
        <w:t xml:space="preserve"> od </w:t>
      </w:r>
      <w:r w:rsidR="00DE3975">
        <w:t>22.9.2016. g. (pravomoćno 10.10.2016. g.)</w:t>
      </w:r>
      <w:r>
        <w:t xml:space="preserve"> otvoren stečajni postupak nad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</w:t>
      </w:r>
      <w:proofErr w:type="spellStart"/>
      <w:r>
        <w:t>zaplijenom</w:t>
      </w:r>
      <w:proofErr w:type="spellEnd"/>
      <w:r>
        <w:t xml:space="preserve">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F60233" w:rsidP="00CA2098" w:rsidR="00F60233">
      <w:pPr>
        <w:jc w:val="both"/>
      </w:pPr>
    </w:p>
    <w:p w:rsidRDefault="00F60233" w:rsidP="00DE3975" w:rsidR="00CA2098">
      <w:pPr>
        <w:jc w:val="both"/>
      </w:pPr>
      <w:r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DE3975">
        <w:t>25. siječnja 2017.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DE3975" w:rsidP="0041777C" w:rsidR="00DE3975" w:rsidRPr="00DE3975">
      <w:pPr>
        <w:numPr>
          <w:ilvl w:val="0"/>
          <w:numId w:val="5"/>
        </w:numPr>
        <w:tabs>
          <w:tab w:pos="6240" w:val="left"/>
        </w:tabs>
      </w:pPr>
      <w:r>
        <w:t>za p</w:t>
      </w:r>
      <w:r w:rsidR="00417835">
        <w:t>redlagatelj</w:t>
      </w:r>
      <w:r>
        <w:t>a</w:t>
      </w:r>
      <w:r w:rsidR="00417835">
        <w:t xml:space="preserve"> </w:t>
      </w:r>
      <w:r>
        <w:t>–</w:t>
      </w:r>
      <w:r w:rsidR="00417835">
        <w:t xml:space="preserve"> </w:t>
      </w:r>
      <w:r w:rsidRPr="00DE3975">
        <w:rPr>
          <w:color w:val="000000"/>
        </w:rPr>
        <w:t>FORMA PLASTIKA d.o.o.</w:t>
      </w:r>
      <w:r>
        <w:rPr>
          <w:color w:val="000000"/>
        </w:rPr>
        <w:t xml:space="preserve"> u stečaju </w:t>
      </w:r>
      <w:r w:rsidRPr="00DE3975">
        <w:rPr>
          <w:color w:val="000000"/>
        </w:rPr>
        <w:t xml:space="preserve"> Valpovo</w:t>
      </w:r>
      <w:r>
        <w:rPr>
          <w:color w:val="000000"/>
        </w:rPr>
        <w:t xml:space="preserve"> stečajni upravitelj Zoran Subotić</w:t>
      </w:r>
    </w:p>
    <w:p w:rsidRDefault="00F60233" w:rsidP="0041777C" w:rsidR="00F60233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DE3975">
        <w:t>25.2.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750484" w:rsidR="00B7625F" w:rsidRPr="00B35E7C">
      <w:r>
        <w:tab/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348" w:rsidR="009F3348">
      <w:r>
        <w:separator/>
      </w:r>
    </w:p>
  </w:endnote>
  <w:endnote w:id="0" w:type="continuationSeparator">
    <w:p w:rsidRDefault="009F3348" w:rsidR="009F3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348" w:rsidR="009F3348">
      <w:r>
        <w:separator/>
      </w:r>
    </w:p>
  </w:footnote>
  <w:footnote w:id="0" w:type="continuationSeparator">
    <w:p w:rsidRDefault="009F3348" w:rsidR="009F3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0484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A2F27"/>
    <w:rsid w:val="000D77E1"/>
    <w:rsid w:val="000D7B23"/>
    <w:rsid w:val="00103FBD"/>
    <w:rsid w:val="00161BD6"/>
    <w:rsid w:val="00170EFE"/>
    <w:rsid w:val="00173460"/>
    <w:rsid w:val="001B0463"/>
    <w:rsid w:val="001D1350"/>
    <w:rsid w:val="00275B80"/>
    <w:rsid w:val="00280570"/>
    <w:rsid w:val="00290C47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B0638"/>
    <w:rsid w:val="00560F4F"/>
    <w:rsid w:val="005C6CA6"/>
    <w:rsid w:val="005D4AF0"/>
    <w:rsid w:val="00612D2C"/>
    <w:rsid w:val="00650169"/>
    <w:rsid w:val="00667570"/>
    <w:rsid w:val="006862FF"/>
    <w:rsid w:val="007349D2"/>
    <w:rsid w:val="00750484"/>
    <w:rsid w:val="00781A1C"/>
    <w:rsid w:val="00791CE2"/>
    <w:rsid w:val="007A1FD7"/>
    <w:rsid w:val="007A2BE6"/>
    <w:rsid w:val="007E5628"/>
    <w:rsid w:val="008E5E6E"/>
    <w:rsid w:val="00917797"/>
    <w:rsid w:val="009F3348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F1EBD"/>
    <w:rsid w:val="00BF2834"/>
    <w:rsid w:val="00C625DD"/>
    <w:rsid w:val="00C85752"/>
    <w:rsid w:val="00CA2098"/>
    <w:rsid w:val="00CB1194"/>
    <w:rsid w:val="00CC4FE5"/>
    <w:rsid w:val="00CF3F89"/>
    <w:rsid w:val="00D00212"/>
    <w:rsid w:val="00D72724"/>
    <w:rsid w:val="00D90419"/>
    <w:rsid w:val="00DA4C43"/>
    <w:rsid w:val="00DB2600"/>
    <w:rsid w:val="00DE3975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04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0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04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0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FORMA PLASTIKA d.o.o. za proizvodnju i trgovinu</izvorni_sadrzaj>
    <derivirana_varijabla naziv="DomainObject.Predmet.StrankaFormated_1">  FORMA PLASTIKA d.o.o. za proizvodnju i trgovinu</derivirana_varijabla>
  </DomainObject.Predmet.StrankaFormated>
  <DomainObject.Predmet.StrankaFormatedOIB>
    <izvorni_sadrzaj>  FORMA PLASTIKA d.o.o. za proizvodnju i trgovinu, OIB 03595291677</izvorni_sadrzaj>
    <derivirana_varijabla naziv="DomainObject.Predmet.StrankaFormatedOIB_1">  FORMA PLASTIKA d.o.o. za proizvodnju i trgovinu, OIB 03595291677</derivirana_varijabla>
  </DomainObject.Predmet.StrankaFormatedOIB>
  <DomainObject.Predmet.StrankaFormatedWithAdress>
    <izvorni_sadrzaj> FORMA PLASTIKA d.o.o. za proizvodnju i trgovinu, Preradovića Petra 7, 31550 Valpovo</izvorni_sadrzaj>
    <derivirana_varijabla naziv="DomainObject.Predmet.StrankaFormatedWithAdress_1"> FORMA PLASTIKA d.o.o. za proizvodnju i trgovinu, Preradovića Petra 7, 31550 Valpovo</derivirana_varijabla>
  </DomainObject.Predmet.StrankaFormatedWithAdress>
  <DomainObject.Predmet.StrankaFormatedWithAdressOIB>
    <izvorni_sadrzaj> FORMA PLASTIKA d.o.o. za proizvodnju i trgovinu, OIB 03595291677, Preradovića Petra 7, 31550 Valpovo</izvorni_sadrzaj>
    <derivirana_varijabla naziv="DomainObject.Predmet.StrankaFormatedWithAdressOIB_1"> FORMA PLASTIKA d.o.o. za proizvodnju i trgovinu, OIB 03595291677, Preradovića Petra 7, 31550 Valpovo</derivirana_varijabla>
  </DomainObject.Predmet.StrankaFormatedWithAdressOIB>
  <DomainObject.Predmet.StrankaWithAdress>
    <izvorni_sadrzaj>FORMA PLASTIKA d.o.o. za proizvodnju i trgovinu Preradovića Petra 7,31550 Valpovo</izvorni_sadrzaj>
    <derivirana_varijabla naziv="DomainObject.Predmet.StrankaWithAdress_1">FORMA PLASTIKA d.o.o. za proizvodnju i trgovinu Preradovića Petra 7,31550 Valpovo</derivirana_varijabla>
  </DomainObject.Predmet.StrankaWithAdress>
  <DomainObject.Predmet.StrankaWithAdressOIB>
    <izvorni_sadrzaj>FORMA PLASTIKA d.o.o. za proizvodnju i trgovinu, OIB 03595291677, Preradovića Petra 7,31550 Valpovo</izvorni_sadrzaj>
    <derivirana_varijabla naziv="DomainObject.Predmet.StrankaWithAdressOIB_1">FORMA PLASTIKA d.o.o. za proizvodnju i trgovinu, OIB 03595291677, Preradovića Petra 7,31550 Valpovo</derivirana_varijabla>
  </DomainObject.Predmet.StrankaWithAdressOIB>
  <DomainObject.Predmet.StrankaNazivFormated>
    <izvorni_sadrzaj>FORMA PLASTIKA d.o.o. za proizvodnju i trgovinu</izvorni_sadrzaj>
    <derivirana_varijabla naziv="DomainObject.Predmet.StrankaNazivFormated_1">FORMA PLASTIKA d.o.o. za proizvodnju i trgovinu</derivirana_varijabla>
  </DomainObject.Predmet.StrankaNazivFormated>
  <DomainObject.Predmet.StrankaNazivFormatedOIB>
    <izvorni_sadrzaj>FORMA PLASTIKA d.o.o. za proizvodnju i trgovinu, OIB 03595291677</izvorni_sadrzaj>
    <derivirana_varijabla naziv="DomainObject.Predmet.StrankaNazivFormatedOIB_1">FORMA PLASTIKA d.o.o. za proizvodnju i trgovinu, OIB 03595291677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FORMA PLASTIKA d.o.o. za proizvodnju i trgovinu</item>
    </izvorni_sadrzaj>
    <derivirana_varijabla naziv="DomainObject.Predmet.StrankaListFormated_1">
      <item>FORMA PLASTIKA d.o.o. za proizvodnju i trgovinu</item>
    </derivirana_varijabla>
  </DomainObject.Predmet.StrankaListFormated>
  <DomainObject.Predmet.StrankaListFormatedOIB>
    <izvorni_sadrzaj>
      <item>FORMA PLASTIKA d.o.o. za proizvodnju i trgovinu, OIB 03595291677</item>
    </izvorni_sadrzaj>
    <derivirana_varijabla naziv="DomainObject.Predmet.StrankaListFormatedOIB_1">
      <item>FORMA PLASTIKA d.o.o. za proizvodnju i trgovinu, OIB 03595291677</item>
    </derivirana_varijabla>
  </DomainObject.Predmet.StrankaListFormatedOIB>
  <DomainObject.Predmet.StrankaListFormatedWithAdress>
    <izvorni_sadrzaj>
      <item>FORMA PLASTIKA d.o.o. za proizvodnju i trgovinu, Preradovića Petra 7, 31550 Valpovo</item>
    </izvorni_sadrzaj>
    <derivirana_varijabla naziv="DomainObject.Predmet.StrankaListFormatedWithAdress_1">
      <item>FORMA PLASTIKA d.o.o. za proizvodnju i trgovinu, Preradovića Petra 7, 31550 Valpovo</item>
    </derivirana_varijabla>
  </DomainObject.Predmet.StrankaListFormatedWithAdress>
  <DomainObject.Predmet.StrankaListFormatedWithAdressOIB>
    <izvorni_sadrzaj>
      <item>FORMA PLASTIKA d.o.o. za proizvodnju i trgovinu, OIB 03595291677, Preradovića Petra 7, 31550 Valpovo</item>
    </izvorni_sadrzaj>
    <derivirana_varijabla naziv="DomainObject.Predmet.StrankaListFormatedWithAdressOIB_1">
      <item>FORMA PLASTIKA d.o.o. za proizvodnju i trgovinu, OIB 03595291677, Preradovića Petra 7, 31550 Valpovo</item>
    </derivirana_varijabla>
  </DomainObject.Predmet.StrankaListFormatedWithAdressOIB>
  <DomainObject.Predmet.StrankaListNazivFormated>
    <izvorni_sadrzaj>
      <item>FORMA PLASTIKA d.o.o. za proizvodnju i trgovinu</item>
    </izvorni_sadrzaj>
    <derivirana_varijabla naziv="DomainObject.Predmet.StrankaListNazivFormated_1">
      <item>FORMA PLASTIKA d.o.o. za proizvodnju i trgovinu</item>
    </derivirana_varijabla>
  </DomainObject.Predmet.StrankaListNazivFormated>
  <DomainObject.Predmet.StrankaListNazivFormatedOIB>
    <izvorni_sadrzaj>
      <item>FORMA PLASTIKA d.o.o. za proizvodnju i trgovinu, OIB 03595291677</item>
    </izvorni_sadrzaj>
    <derivirana_varijabla naziv="DomainObject.Predmet.StrankaListNazivFormatedOIB_1">
      <item>FORMA PLASTIKA d.o.o. za proizvodnju i trgovinu, OIB 03595291677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FORMA PLASTIKA d.o.o. za proizvodnju i trgovinu</izvorni_sadrzaj>
    <derivirana_varijabla naziv="DomainObject.Predmet.StrankaIDrugi_1">FORMA PLASTIKA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FORMA PLASTIKA d.o.o. za proizvodnju i trgovinu, OIB 03595291677, Preradovića Petra 7, 31550 Valpovo</izvorni_sadrzaj>
    <derivirana_varijabla naziv="DomainObject.Predmet.StrankaIDrugiAdressOIB_1">FORMA PLASTIKA d.o.o. za proizvodnju i trgovinu, OIB 03595291677, Preradovića Petra 7,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</izvorni_sadrzaj>
    <derivirana_varijabla naziv="DomainObject.Predmet.SudioniciListNaziv_1">
      <item>FORMA PLASTIKA d.o.o. za proizvodnju i trgovinu</item>
    </derivirana_varijabla>
  </DomainObject.Predmet.SudioniciListNaziv>
  <DomainObject.Predmet.SudioniciListAdressOIB>
    <izvorni_sadrzaj>
      <item>FORMA PLASTIKA d.o.o. za proizvodnju i trgovinu, OIB 03595291677, Preradovića Petra 7,31550 Valpovo</item>
    </izvorni_sadrzaj>
    <derivirana_varijabla naziv="DomainObject.Predmet.SudioniciListAdressOIB_1">
      <item>FORMA PLASTIKA d.o.o. za proizvodnju i trgovinu, OIB 03595291677, Preradovića Petra 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</izvorni_sadrzaj>
    <derivirana_varijabla naziv="DomainObject.Predmet.SudioniciListNazivOIB_1">
      <item>, OIB 03595291677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9BD22-D224-465B-B93B-AA90B1C00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2614</properties:Characters>
  <properties:Lines>100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2017-01-25T07:29:00Z</dcterms:created>
  <dc:creator>..</dc:creator>
  <cp:lastModifiedBy>Danijela Sekulić</cp:lastModifiedBy>
  <cp:lastPrinted>2017-01-25T11:16:00Z</cp:lastPrinted>
  <dcterms:modified xmlns:xsi="http://www.w3.org/2001/XMLSchema-instance" xsi:type="dcterms:W3CDTF">2017-01-25T11:16:00Z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