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f876" w14:paraId="6c6f876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3A3911" w:rsidP="007A7E15" w:rsidR="007A7E15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NOLLA USLUGE  j.d.o.o. PULA, Pula, Dukićeva 23, OIB: 56476729408</w:t>
      </w:r>
      <w:r w:rsidR="007A7E15">
        <w:t>,</w:t>
      </w:r>
    </w:p>
    <w:p w:rsidRDefault="00CC5545" w:rsidP="007A7E1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3A3911">
        <w:t>NOLLA USLUGE  j.d.o.o. PULA, Pula, Dukićeva 23, OIB: 56476729408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BA3137">
      <w:pPr>
        <w:ind w:firstLine="720"/>
        <w:jc w:val="both"/>
      </w:pPr>
      <w:r w:rsidRPr="00BA3137">
        <w:t xml:space="preserve">II. </w:t>
      </w:r>
      <w:r w:rsidR="00020463" w:rsidRPr="00BA3137">
        <w:t xml:space="preserve">Za stečajnog upravitelja imenuje se </w:t>
      </w:r>
      <w:r w:rsidR="00BA3137" w:rsidRPr="00BA3137">
        <w:t>Domagoj Repač, Zagreb, Đorđićeva 24, OIB: 24977406612.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3A3911">
        <w:t>NOLLA USLUGE  j.d.o.o. PULA, Pula, Dukićeva 23, OIB: 56476729408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CF527B">
        <w:t>896/2016-3</w:t>
      </w:r>
      <w:r w:rsidR="00F740F0">
        <w:t xml:space="preserve"> od </w:t>
      </w:r>
      <w:r w:rsidR="00CF527B">
        <w:t>7</w:t>
      </w:r>
      <w:r w:rsidR="005A2CA0">
        <w:t xml:space="preserve">. </w:t>
      </w:r>
      <w:r w:rsidR="00CF527B">
        <w:t>srpnja</w:t>
      </w:r>
      <w:r w:rsidR="005A2CA0">
        <w:t xml:space="preserve"> </w:t>
      </w:r>
      <w:r w:rsidR="00F740F0">
        <w:t>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F527B">
        <w:t>11</w:t>
      </w:r>
      <w:r w:rsidR="005A2CA0">
        <w:t xml:space="preserve">. </w:t>
      </w:r>
      <w:r w:rsidR="00CF527B">
        <w:t>srpnja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CF527B">
        <w:t>13</w:t>
      </w:r>
      <w:r w:rsidR="005A2CA0">
        <w:t xml:space="preserve">. </w:t>
      </w:r>
      <w:r w:rsidR="00CF527B">
        <w:t>rujna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CF527B">
        <w:t>Pula</w:t>
      </w:r>
      <w:r w:rsidR="008A14BE">
        <w:t xml:space="preserve"> </w:t>
      </w:r>
      <w:r w:rsidR="00A910B6" w:rsidRPr="005347E1">
        <w:t xml:space="preserve">(list </w:t>
      </w:r>
      <w:r w:rsidR="001907B8">
        <w:t>9</w:t>
      </w:r>
      <w:r w:rsidRPr="005347E1">
        <w:t xml:space="preserve"> spisa), uvjerenje Policijske uprave istarske (list </w:t>
      </w:r>
      <w:r w:rsidR="001D66A4">
        <w:t>10</w:t>
      </w:r>
      <w:r w:rsidR="005A2CA0">
        <w:t xml:space="preserve"> </w:t>
      </w:r>
      <w:r w:rsidRPr="005347E1">
        <w:t>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1D66A4">
        <w:t>896</w:t>
      </w:r>
      <w:r w:rsidR="001907B8">
        <w:t>/2016-10</w:t>
      </w:r>
      <w:r w:rsidR="00B57468">
        <w:t xml:space="preserve"> od </w:t>
      </w:r>
      <w:r w:rsidR="001D66A4">
        <w:t>14</w:t>
      </w:r>
      <w:r w:rsidR="005A2CA0">
        <w:t xml:space="preserve">. </w:t>
      </w:r>
      <w:r w:rsidR="001D66A4">
        <w:t>rujna</w:t>
      </w:r>
      <w:r w:rsidR="00B57468">
        <w:t xml:space="preserve">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1D66A4">
        <w:t>14</w:t>
      </w:r>
      <w:r w:rsidR="005A2CA0">
        <w:t xml:space="preserve">. </w:t>
      </w:r>
      <w:r w:rsidR="001D66A4">
        <w:t>rujna</w:t>
      </w:r>
      <w:r w:rsidRPr="005347E1">
        <w:t xml:space="preserve"> 2016. godine, a skinuto je sa oglasne </w:t>
      </w:r>
      <w:r w:rsidR="001D66A4">
        <w:t>22</w:t>
      </w:r>
      <w:r w:rsidR="005A2CA0">
        <w:t xml:space="preserve">. </w:t>
      </w:r>
      <w:r w:rsidR="001D66A4">
        <w:t>rujna</w:t>
      </w:r>
      <w:r w:rsidR="0089087E" w:rsidRPr="005347E1">
        <w:t xml:space="preserve"> 2016. godine. U roku od 15 dana, koji rok je istekao </w:t>
      </w:r>
      <w:r w:rsidR="00842B23">
        <w:t>6</w:t>
      </w:r>
      <w:r w:rsidR="00B57468">
        <w:t xml:space="preserve">. </w:t>
      </w:r>
      <w:r w:rsidR="00842B23">
        <w:t>listopada</w:t>
      </w:r>
      <w:r w:rsidR="00CD6BBB">
        <w:t xml:space="preserve"> </w:t>
      </w:r>
      <w:r w:rsidR="0089087E" w:rsidRPr="005347E1">
        <w:t>201</w:t>
      </w:r>
      <w:r w:rsidR="00F042F3">
        <w:t>6</w:t>
      </w:r>
      <w:r w:rsidR="0089087E" w:rsidRPr="005347E1">
        <w:t xml:space="preserve">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531D4C">
        <w:t>2</w:t>
      </w:r>
      <w:r w:rsidR="0078067E">
        <w:t>4</w:t>
      </w:r>
      <w:r w:rsidR="00B57468">
        <w:t xml:space="preserve">. </w:t>
      </w:r>
      <w:r w:rsidR="00531D4C">
        <w:t xml:space="preserve">siječnja </w:t>
      </w:r>
      <w:r w:rsidR="009C71BB" w:rsidRPr="005347E1">
        <w:t>201</w:t>
      </w:r>
      <w:r w:rsidR="00531D4C">
        <w:t>7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3748B5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Porezna uprava, Ispostava</w:t>
      </w:r>
      <w:r w:rsidR="00842B23">
        <w:t xml:space="preserve">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05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A3911">
      <w:rPr>
        <w:sz w:val="23"/>
        <w:szCs w:val="23"/>
      </w:rPr>
      <w:t>Poslovni broj: 4 St-896/2016-11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3A3911">
      <w:rPr>
        <w:sz w:val="23"/>
        <w:szCs w:val="23"/>
      </w:rPr>
      <w:t>896/2016-11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907B8"/>
    <w:rsid w:val="001A0D4C"/>
    <w:rsid w:val="001A6A9D"/>
    <w:rsid w:val="001B0AE0"/>
    <w:rsid w:val="001B1D09"/>
    <w:rsid w:val="001D66A4"/>
    <w:rsid w:val="001D689E"/>
    <w:rsid w:val="001E32C9"/>
    <w:rsid w:val="001E38C0"/>
    <w:rsid w:val="001E57BF"/>
    <w:rsid w:val="001F26A6"/>
    <w:rsid w:val="001F76FA"/>
    <w:rsid w:val="002176A2"/>
    <w:rsid w:val="002321CA"/>
    <w:rsid w:val="002358C8"/>
    <w:rsid w:val="00241246"/>
    <w:rsid w:val="00252F6D"/>
    <w:rsid w:val="00253A0B"/>
    <w:rsid w:val="002867CC"/>
    <w:rsid w:val="00287D0A"/>
    <w:rsid w:val="00291807"/>
    <w:rsid w:val="002953C2"/>
    <w:rsid w:val="002B4327"/>
    <w:rsid w:val="002D2F98"/>
    <w:rsid w:val="002F3239"/>
    <w:rsid w:val="002F7598"/>
    <w:rsid w:val="003430E2"/>
    <w:rsid w:val="0034707F"/>
    <w:rsid w:val="00350D95"/>
    <w:rsid w:val="003748B5"/>
    <w:rsid w:val="003843C6"/>
    <w:rsid w:val="0038490C"/>
    <w:rsid w:val="003A3911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1D4C"/>
    <w:rsid w:val="005347E1"/>
    <w:rsid w:val="00552DE0"/>
    <w:rsid w:val="0056381F"/>
    <w:rsid w:val="005A2CA0"/>
    <w:rsid w:val="005A505B"/>
    <w:rsid w:val="005B5CA5"/>
    <w:rsid w:val="005D20E4"/>
    <w:rsid w:val="005E3D31"/>
    <w:rsid w:val="0064102F"/>
    <w:rsid w:val="00647B00"/>
    <w:rsid w:val="006A0FA9"/>
    <w:rsid w:val="006A5A22"/>
    <w:rsid w:val="006C6C98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67E"/>
    <w:rsid w:val="00780C27"/>
    <w:rsid w:val="007827F4"/>
    <w:rsid w:val="00785665"/>
    <w:rsid w:val="007912DA"/>
    <w:rsid w:val="007A10B6"/>
    <w:rsid w:val="007A1B68"/>
    <w:rsid w:val="007A7E15"/>
    <w:rsid w:val="007B554B"/>
    <w:rsid w:val="007D234D"/>
    <w:rsid w:val="007E32F9"/>
    <w:rsid w:val="007F5D49"/>
    <w:rsid w:val="00823D1F"/>
    <w:rsid w:val="008300A1"/>
    <w:rsid w:val="00842B23"/>
    <w:rsid w:val="008522E2"/>
    <w:rsid w:val="008849CF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9D2DED"/>
    <w:rsid w:val="00A06218"/>
    <w:rsid w:val="00A07053"/>
    <w:rsid w:val="00A36732"/>
    <w:rsid w:val="00A551C4"/>
    <w:rsid w:val="00A568DC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3137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CF527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042F3"/>
    <w:rsid w:val="00F45730"/>
    <w:rsid w:val="00F63B91"/>
    <w:rsid w:val="00F66D61"/>
    <w:rsid w:val="00F740F0"/>
    <w:rsid w:val="00F827D1"/>
    <w:rsid w:val="00F91073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12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St-896/2016-11</izvorni_sadrzaj>
    <derivirana_varijabla naziv="DomainObject.Oznaka_1">St-896/2016-11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NOLLA USLUGE j.d.o.o. PULA zastupanog po punomoćniku Siniša Uršić</izvorni_sadrzaj>
    <derivirana_varijabla naziv="DomainObject.Predmet.ProtustrankaFormated_1">  NOLLA USLUGE j.d.o.o. PULA zastupanog po punomoćniku Siniša Uršić</derivirana_varijabla>
  </DomainObject.Predmet.ProtustrankaFormated>
  <DomainObject.Predmet.ProtustrankaFormatedOIB>
    <izvorni_sadrzaj>  NOLLA USLUGE j.d.o.o. PULA, OIB 56476729408 zastupanog po punomoćniku Siniša Uršić</izvorni_sadrzaj>
    <derivirana_varijabla naziv="DomainObject.Predmet.ProtustrankaFormatedOIB_1">  NOLLA USLUGE j.d.o.o. PULA, OIB 56476729408 zastupanog po punomoćniku Siniša Uršić</derivirana_varijabla>
  </DomainObject.Predmet.ProtustrankaFormatedOIB>
  <DomainObject.Predmet.ProtustrankaFormatedWithAdress>
    <izvorni_sadrzaj> NOLLA USLUGE j.d.o.o. PULA, Dukićeva 23, 52100 Pula zastupanog po punomoćniku Siniša Uršić</izvorni_sadrzaj>
    <derivirana_varijabla naziv="DomainObject.Predmet.ProtustrankaFormatedWithAdress_1"> NOLLA USLUGE j.d.o.o. PULA, Dukićeva 23, 52100 Pula zastupanog po punomoćniku Siniša Uršić</derivirana_varijabla>
  </DomainObject.Predmet.ProtustrankaFormatedWithAdress>
  <DomainObject.Predmet.ProtustrankaFormatedWithAdressOIB>
    <izvorni_sadrzaj> NOLLA USLUGE j.d.o.o. PULA, OIB 56476729408, Dukićeva 23, 52100 Pula zastupanog po punomoćniku Siniša Uršić</izvorni_sadrzaj>
    <derivirana_varijabla naziv="DomainObject.Predmet.ProtustrankaFormatedWithAdressOIB_1"> NOLLA USLUGE j.d.o.o. PULA, OIB 56476729408, Dukićeva 23, 52100 Pula zastupanog po punomoćniku Siniša Uršić</derivirana_varijabla>
  </DomainObject.Predmet.ProtustrankaFormatedWithAdressOIB>
  <DomainObject.Predmet.ProtustrankaWithAdress>
    <izvorni_sadrzaj>NOLLA USLUGE j.d.o.o. PULA Dukićeva 23, 52100 Pula</izvorni_sadrzaj>
    <derivirana_varijabla naziv="DomainObject.Predmet.ProtustrankaWithAdress_1">NOLLA USLUGE j.d.o.o. PULA Dukićeva 23, 52100 Pula</derivirana_varijabla>
  </DomainObject.Predmet.ProtustrankaWithAdress>
  <DomainObject.Predmet.ProtustrankaWithAdressOIB>
    <izvorni_sadrzaj>NOLLA USLUGE j.d.o.o. PULA, OIB 56476729408, Dukićeva 23, 52100 Pula</izvorni_sadrzaj>
    <derivirana_varijabla naziv="DomainObject.Predmet.ProtustrankaWithAdressOIB_1">NOLLA USLUGE j.d.o.o. PULA, OIB 56476729408, Dukićeva 23, 52100 Pula</derivirana_varijabla>
  </DomainObject.Predmet.ProtustrankaWithAdressOIB>
  <DomainObject.Predmet.ProtustrankaNazivFormated>
    <izvorni_sadrzaj>NOLLA USLUGE j.d.o.o. PULA</izvorni_sadrzaj>
    <derivirana_varijabla naziv="DomainObject.Predmet.ProtustrankaNazivFormated_1">NOLLA USLUGE j.d.o.o. PULA</derivirana_varijabla>
  </DomainObject.Predmet.ProtustrankaNazivFormated>
  <DomainObject.Predmet.ProtustrankaNazivFormatedOIB>
    <izvorni_sadrzaj>NOLLA USLUGE j.d.o.o. PULA, OIB 56476729408</izvorni_sadrzaj>
    <derivirana_varijabla naziv="DomainObject.Predmet.ProtustrankaNazivFormatedOIB_1">NOLLA USLUGE j.d.o.o. PULA, OIB 56476729408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6991.95</izvorni_sadrzaj>
    <derivirana_varijabla naziv="DomainObject.Predmet.TrenutnaVrijednost_1">6991.95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NOLLA USLUGE j.d.o.o. PULA zastupanog po punomoćniku Siniša Uršić</item>
    </izvorni_sadrzaj>
    <derivirana_varijabla naziv="DomainObject.Predmet.ProtuStrankaListFormated_1">
      <item>NOLLA USLUGE j.d.o.o. PULA zastupanog po punomoćniku Siniša Uršić</item>
    </derivirana_varijabla>
  </DomainObject.Predmet.ProtuStrankaListFormated>
  <DomainObject.Predmet.ProtuStrankaListFormatedOIB>
    <izvorni_sadrzaj>
      <item>NOLLA USLUGE j.d.o.o. PULA, OIB 56476729408 zastupanog po punomoćniku Siniša Uršić</item>
    </izvorni_sadrzaj>
    <derivirana_varijabla naziv="DomainObject.Predmet.ProtuStrankaListFormatedOIB_1">
      <item>NOLLA USLUGE j.d.o.o. PULA, OIB 56476729408 zastupanog po punomoćniku Siniša Uršić</item>
    </derivirana_varijabla>
  </DomainObject.Predmet.ProtuStrankaListFormatedOIB>
  <DomainObject.Predmet.ProtuStrankaListFormatedWithAdress>
    <izvorni_sadrzaj>
      <item>NOLLA USLUGE j.d.o.o. PULA, Dukićeva 23, 52100 Pula zastupanog po punomoćniku Siniša Uršić</item>
    </izvorni_sadrzaj>
    <derivirana_varijabla naziv="DomainObject.Predmet.ProtuStrankaListFormatedWithAdress_1">
      <item>NOLLA USLUGE j.d.o.o. PULA, Dukićeva 23, 52100 Pula zastupanog po punomoćniku Siniša Uršić</item>
    </derivirana_varijabla>
  </DomainObject.Predmet.ProtuStrankaListFormatedWithAdress>
  <DomainObject.Predmet.ProtuStrankaListFormatedWithAdressOIB>
    <izvorni_sadrzaj>
      <item>NOLLA USLUGE j.d.o.o. PULA, OIB 56476729408, Dukićeva 23, 52100 Pula zastupanog po punomoćniku Siniša Uršić</item>
    </izvorni_sadrzaj>
    <derivirana_varijabla naziv="DomainObject.Predmet.ProtuStrankaListFormatedWithAdressOIB_1">
      <item>NOLLA USLUGE j.d.o.o. PULA, OIB 56476729408, Dukićeva 23, 52100 Pula zastupanog po punomoćniku Siniša Uršić</item>
    </derivirana_varijabla>
  </DomainObject.Predmet.ProtuStrankaListFormatedWithAdressOIB>
  <DomainObject.Predmet.ProtuStrankaListNazivFormated>
    <izvorni_sadrzaj>
      <item>NOLLA USLUGE j.d.o.o. PULA</item>
    </izvorni_sadrzaj>
    <derivirana_varijabla naziv="DomainObject.Predmet.ProtuStrankaListNazivFormated_1">
      <item>NOLLA USLUGE j.d.o.o. PULA</item>
    </derivirana_varijabla>
  </DomainObject.Predmet.ProtuStrankaListNazivFormated>
  <DomainObject.Predmet.ProtuStrankaListNazivFormatedOIB>
    <izvorni_sadrzaj>
      <item>NOLLA USLUGE j.d.o.o. PULA, OIB 56476729408</item>
    </izvorni_sadrzaj>
    <derivirana_varijabla naziv="DomainObject.Predmet.ProtuStrankaListNazivFormatedOIB_1">
      <item>NOLLA USLUGE j.d.o.o. PULA, OIB 56476729408</item>
    </derivirana_varijabla>
  </DomainObject.Predmet.ProtuStrankaListNazivFormatedOIB>
  <DomainObject.Predmet.OstaliListFormated>
    <izvorni_sadrzaj>
      <item>Siniša Uršić punomoćnik sudionika u postupku NOLLA USLUGE j.d.o.o. PULA</item>
    </izvorni_sadrzaj>
    <derivirana_varijabla naziv="DomainObject.Predmet.OstaliListFormated_1">
      <item>Siniša Uršić punomoćnik sudionika u postupku NOLLA USLUGE j.d.o.o. PULA</item>
    </derivirana_varijabla>
  </DomainObject.Predmet.OstaliListFormated>
  <DomainObject.Predmet.OstaliListFormatedOIB>
    <izvorni_sadrzaj>
      <item>Siniša Uršić, OIB 08395317277 punomoćnik sudionika u postupku NOLLA USLUGE j.d.o.o. PULA</item>
    </izvorni_sadrzaj>
    <derivirana_varijabla naziv="DomainObject.Predmet.OstaliListFormatedOIB_1">
      <item>Siniša Uršić, OIB 08395317277 punomoćnik sudionika u postupku NOLLA USLUGE j.d.o.o. PULA</item>
    </derivirana_varijabla>
  </DomainObject.Predmet.OstaliListFormatedOIB>
  <DomainObject.Predmet.OstaliListFormatedWithAdress>
    <izvorni_sadrzaj>
      <item>Siniša Uršić, Dukićeva 23, 52100 Pula punomoćnik sudionika u postupku NOLLA USLUGE j.d.o.o. PULA</item>
    </izvorni_sadrzaj>
    <derivirana_varijabla naziv="DomainObject.Predmet.OstaliListFormatedWithAdress_1">
      <item>Siniša Uršić, Dukićeva 23, 52100 Pula punomoćnik sudionika u postupku NOLLA USLUGE j.d.o.o. PULA</item>
    </derivirana_varijabla>
  </DomainObject.Predmet.OstaliListFormatedWithAdress>
  <DomainObject.Predmet.OstaliListFormatedWithAdressOIB>
    <izvorni_sadrzaj>
      <item>Siniša Uršić, OIB 08395317277, Dukićeva 23, 52100 Pula punomoćnik sudionika u postupku NOLLA USLUGE j.d.o.o. PULA</item>
    </izvorni_sadrzaj>
    <derivirana_varijabla naziv="DomainObject.Predmet.OstaliListFormatedWithAdressOIB_1">
      <item>Siniša Uršić, OIB 08395317277, Dukićeva 23, 52100 Pula punomoćnik sudionika u postupku NOLLA USLUGE j.d.o.o.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St-896/2016-11</izvorni_sadrzaj>
    <derivirana_varijabla naziv="DomainObject.PoslovniBrojDokumenta_1">St-896/2016-11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NOLLA USLUGE j.d.o.o. PULA</izvorni_sadrzaj>
    <derivirana_varijabla naziv="DomainObject.Predmet.ProtustrankaIDrugi_1">NOLLA USLUGE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NOLLA USLUGE j.d.o.o. PULA, OIB 56476729408, Dukićeva 23, 52100 Pula</izvorni_sadrzaj>
    <derivirana_varijabla naziv="DomainObject.Predmet.ProtustrankaIDrugiAdressOIB_1">NOLLA USLUGE j.d.o.o. PULA, OIB 56476729408,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St-896/2016-11</izvorni_sadrzaj>
    <derivirana_varijabla naziv="DomainObject.Predmet.OdlukaRjesenje.Oznaka_1">St-896/2016-11</derivirana_varijabla>
  </DomainObject.Predmet.OdlukaRjesenje.Oznaka>
  <DomainObject.Predmet.SudioniciListNaziv>
    <izvorni_sadrzaj>
      <item>FINANCIJSKA AGENCIJA, RC RIJEKA, PODRUŽNICA PULA, PULA</item>
      <item>NOLLA USLUGE j.d.o.o. PULA</item>
      <item>Siniša Uršić</item>
    </izvorni_sadrzaj>
    <derivirana_varijabla naziv="DomainObject.Predmet.SudioniciListNaziv_1">
      <item>FINANCIJSKA AGENCIJA, RC RIJEKA, PODRUŽNICA PULA, PULA</item>
      <item>NOLLA USLUGE j.d.o.o.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izvorni_sadrzaj>
    <derivirana_varijabla naziv="DomainObject.Predmet.SudioniciListAdressOIB_1"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56476729408</item>
      <item>, OIB 08395317277</item>
    </izvorni_sadrzaj>
    <derivirana_varijabla naziv="DomainObject.Predmet.SudioniciListNazivOIB_1">
      <item>, OIB 85821130368</item>
      <item>, OIB 56476729408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42DE1-C53D-4D03-821D-A81B936BE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3170</properties:Characters>
  <properties:Lines>92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2017-01-20T09:38:00Z</dcterms:created>
  <dc:creator>msimicic</dc:creator>
  <cp:lastModifiedBy>Sanja Prodan</cp:lastModifiedBy>
  <cp:lastPrinted>2017-01-25T08:33:00Z</cp:lastPrinted>
  <dcterms:modified xmlns:xsi="http://www.w3.org/2001/XMLSchema-instance" xsi:type="dcterms:W3CDTF">2017-01-25T08:33:00Z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