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c1aa" w14:paraId="d03c1aa" w:rsidRDefault="005C4F57" w:rsidP="005C4F57" w:rsidR="005C4F5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F57" w:rsidP="005C4F57" w:rsidR="005C4F5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C4F57" w:rsidP="005C4F57" w:rsidR="005C4F5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C4F57" w:rsidP="005C4F57" w:rsidR="005C4F5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C4F57" w:rsidP="005C4F57" w:rsidR="005C4F57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5C4F57" w:rsidP="005C4F57" w:rsidR="005C4F5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C4F57" w:rsidP="005C4F57" w:rsidR="005C4F5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C4F57" w:rsidP="005C4F57" w:rsidR="005C4F57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C4F57" w:rsidP="005C4F57" w:rsidR="005C4F57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C4F57" w:rsidP="005C4F57" w:rsidR="005C4F57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10428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>pravnom osobom STELLA ČETRNAEST d. o. o. Umag, Monterol, Stella Maris 19, OIB 98243605659,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C4F57" w:rsidP="005C4F57" w:rsidR="005C4F57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C4F57" w:rsidP="005C4F57" w:rsidR="005C4F5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C4F57" w:rsidP="005C4F57" w:rsidR="005C4F57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C4F57" w:rsidP="005C4F57" w:rsidR="005C4F5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pravnom osobom STELLA ČETRNAEST d. o. o. Umag, Monterol, Stella Maris 19, OIB 98243605659.</w:t>
      </w:r>
    </w:p>
    <w:p w:rsidRDefault="005C4F57" w:rsidP="005C4F57" w:rsidR="005C4F57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C4F57" w:rsidP="005C4F57" w:rsidR="005C4F57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5C4F57" w:rsidP="005C4F57" w:rsidR="005C4F5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C4F57" w:rsidP="005C4F57" w:rsidR="005C4F57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STELLA ČETRNAEST d. o. o. Umag.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1535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1.382.509,43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5C4F57" w:rsidP="005C4F57" w:rsidR="005C4F57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C4F57" w:rsidP="005C4F57" w:rsidR="005C4F5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5C4F57" w:rsidP="005C4F57" w:rsidR="005C4F57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C4F57" w:rsidP="005C4F57" w:rsidR="005C4F5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C4F57" w:rsidP="005C4F57" w:rsidR="005C4F57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5C4F57" w:rsidP="005C4F57" w:rsidR="005C4F5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9D00DE">
        <w:rPr>
          <w:rFonts w:cs="Times New Roman" w:eastAsia="Times New Roman"/>
          <w:szCs w:val="24"/>
          <w:lang w:eastAsia="hr-HR"/>
        </w:rPr>
        <w:t>, v. r.</w:t>
      </w:r>
    </w:p>
    <w:p w:rsidRDefault="005C4F57" w:rsidP="005C4F57" w:rsidR="005C4F57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C4F57" w:rsidP="005C4F57" w:rsidR="005C4F57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C4F57" w:rsidP="005C4F57" w:rsidR="005C4F57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C4F57" w:rsidP="005C4F57" w:rsidR="005C4F5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5C4F57" w:rsidP="005C4F57" w:rsidR="005C4F57" w:rsidRPr="00AD71A8">
      <w:pPr>
        <w:tabs>
          <w:tab w:pos="4116" w:val="left"/>
        </w:tabs>
      </w:pPr>
    </w:p>
    <w:p w:rsidRDefault="005C4F57" w:rsidP="005C4F57" w:rsidR="005C4F57" w:rsidRPr="00AD71A8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>
      <w:pPr>
        <w:tabs>
          <w:tab w:pos="4116" w:val="left"/>
        </w:tabs>
      </w:pPr>
    </w:p>
    <w:p w:rsidRDefault="005C4F57" w:rsidP="005C4F57" w:rsidR="005C4F57"/>
    <w:p w:rsidRDefault="005C4F57" w:rsidP="005C4F57" w:rsidR="005C4F57"/>
    <w:p w:rsidRDefault="005C4F57" w:rsidP="005C4F57" w:rsidR="005C4F57"/>
    <w:p w:rsidRDefault="005C4F57" w:rsidP="005C4F57" w:rsidR="005C4F57"/>
    <w:p w:rsidRDefault="005C4F57" w:rsidP="005C4F57" w:rsidR="005C4F57"/>
    <w:p w:rsidRDefault="00244497" w:rsidR="00BB10E7"/>
    <w:sectPr w:rsidSect="0084423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B3B" w:rsidP="005C4F57" w:rsidR="00644B3B">
      <w:r>
        <w:separator/>
      </w:r>
    </w:p>
  </w:endnote>
  <w:endnote w:id="0" w:type="continuationSeparator">
    <w:p w:rsidRDefault="00644B3B" w:rsidP="005C4F57" w:rsidR="00644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B3B" w:rsidP="005C4F57" w:rsidR="00644B3B">
      <w:r>
        <w:separator/>
      </w:r>
    </w:p>
  </w:footnote>
  <w:footnote w:id="0" w:type="continuationSeparator">
    <w:p w:rsidRDefault="00644B3B" w:rsidP="005C4F57" w:rsidR="00644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B3B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44497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St-22</w:t>
    </w:r>
    <w:r w:rsidR="005C4F57">
      <w:rPr>
        <w:szCs w:val="24"/>
      </w:rPr>
      <w:t>6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B3B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St-22</w:t>
    </w:r>
    <w:r w:rsidR="005C4F57">
      <w:rPr>
        <w:szCs w:val="24"/>
      </w:rPr>
      <w:t>6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92"/>
    <w:rsid w:val="00244497"/>
    <w:rsid w:val="00331892"/>
    <w:rsid w:val="005C4F57"/>
    <w:rsid w:val="00644B3B"/>
    <w:rsid w:val="009A6044"/>
    <w:rsid w:val="009D00DE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F5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F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4F5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4F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F5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4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4F5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4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9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F5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F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4F5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4F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F5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4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4F5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4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9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ČETRNAEST d.o.o. UMAG</izvorni_sadrzaj>
    <derivirana_varijabla naziv="DomainObject.Predmet.ProtustrankaFormated_1">  STELLA ČETRNAEST d.o.o. UMAG</derivirana_varijabla>
  </DomainObject.Predmet.ProtustrankaFormated>
  <DomainObject.Predmet.ProtustrankaFormatedOIB>
    <izvorni_sadrzaj>  STELLA ČETRNAEST d.o.o. UMAG, OIB 98243605659</izvorni_sadrzaj>
    <derivirana_varijabla naziv="DomainObject.Predmet.ProtustrankaFormatedOIB_1">  STELLA ČETRNAEST d.o.o. UMAG, OIB 98243605659</derivirana_varijabla>
  </DomainObject.Predmet.ProtustrankaFormatedOIB>
  <DomainObject.Predmet.ProtustrankaFormatedWithAdress>
    <izvorni_sadrzaj> STELLA ČETRNAEST d.o.o. UMAG, Monterol, Stella Maris br. 19, 52470 Umag</izvorni_sadrzaj>
    <derivirana_varijabla naziv="DomainObject.Predmet.ProtustrankaFormatedWithAdress_1"> STELLA ČETRNAEST d.o.o. UMAG, Monterol, Stella Maris br. 19, 52470 Umag</derivirana_varijabla>
  </DomainObject.Predmet.ProtustrankaFormatedWithAdress>
  <DomainObject.Predmet.ProtustrankaFormatedWithAdressOIB>
    <izvorni_sadrzaj> STELLA ČETRNAEST d.o.o. UMAG, OIB 98243605659, Monterol, Stella Maris br. 19, 52470 Umag</izvorni_sadrzaj>
    <derivirana_varijabla naziv="DomainObject.Predmet.ProtustrankaFormatedWithAdressOIB_1"> STELLA ČETRNAEST d.o.o. UMAG, OIB 98243605659, Monterol, Stella Maris br. 19, 52470 Umag</derivirana_varijabla>
  </DomainObject.Predmet.ProtustrankaFormatedWithAdressOIB>
  <DomainObject.Predmet.ProtustrankaWithAdress>
    <izvorni_sadrzaj>STELLA ČETRNAEST d.o.o. UMAG Monterol, Stella Maris br. 19, 52470 Umag</izvorni_sadrzaj>
    <derivirana_varijabla naziv="DomainObject.Predmet.ProtustrankaWithAdress_1">STELLA ČETRNAEST d.o.o. UMAG Monterol, Stella Maris br. 19, 52470 Umag</derivirana_varijabla>
  </DomainObject.Predmet.ProtustrankaWithAdress>
  <DomainObject.Predmet.ProtustrankaWithAdressOIB>
    <izvorni_sadrzaj>STELLA ČETRNAEST d.o.o. UMAG, OIB 98243605659, Monterol, Stella Maris br. 19, 52470 Umag</izvorni_sadrzaj>
    <derivirana_varijabla naziv="DomainObject.Predmet.ProtustrankaWithAdressOIB_1">STELLA ČETRNAEST d.o.o. UMAG, OIB 98243605659, Monterol, Stella Maris br. 19, 52470 Umag</derivirana_varijabla>
  </DomainObject.Predmet.ProtustrankaWithAdressOIB>
  <DomainObject.Predmet.ProtustrankaNazivFormated>
    <izvorni_sadrzaj>STELLA ČETRNAEST d.o.o. UMAG</izvorni_sadrzaj>
    <derivirana_varijabla naziv="DomainObject.Predmet.ProtustrankaNazivFormated_1">STELLA ČETRNAEST d.o.o. UMAG</derivirana_varijabla>
  </DomainObject.Predmet.ProtustrankaNazivFormated>
  <DomainObject.Predmet.ProtustrankaNazivFormatedOIB>
    <izvorni_sadrzaj>STELLA ČETRNAEST d.o.o. UMAG, OIB 98243605659</izvorni_sadrzaj>
    <derivirana_varijabla naziv="DomainObject.Predmet.ProtustrankaNazivFormatedOIB_1">STELLA ČETRNAEST d.o.o. UMAG, OIB 98243605659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1382509.43</izvorni_sadrzaj>
    <derivirana_varijabla naziv="DomainObject.Predmet.TrenutnaVrijednost_1">1382509.43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STELLA ČETRNAEST d.o.o. UMAG</item>
    </izvorni_sadrzaj>
    <derivirana_varijabla naziv="DomainObject.Predmet.ProtuStrankaListFormated_1">
      <item>STELLA ČETRNAEST d.o.o. UMAG</item>
    </derivirana_varijabla>
  </DomainObject.Predmet.ProtuStrankaListFormated>
  <DomainObject.Predmet.ProtuStrankaListFormatedOIB>
    <izvorni_sadrzaj>
      <item>STELLA ČETRNAEST d.o.o. UMAG, OIB 98243605659</item>
    </izvorni_sadrzaj>
    <derivirana_varijabla naziv="DomainObject.Predmet.ProtuStrankaListFormatedOIB_1">
      <item>STELLA ČETRNAEST d.o.o. UMAG, OIB 98243605659</item>
    </derivirana_varijabla>
  </DomainObject.Predmet.ProtuStrankaListFormatedOIB>
  <DomainObject.Predmet.ProtuStrankaListFormatedWithAdress>
    <izvorni_sadrzaj>
      <item>STELLA ČETRNAEST d.o.o. UMAG, Monterol, Stella Maris br. 19, 52470 Umag</item>
    </izvorni_sadrzaj>
    <derivirana_varijabla naziv="DomainObject.Predmet.ProtuStrankaListFormatedWithAdress_1">
      <item>STELLA ČETRNAEST d.o.o. UMAG, Monterol, Stella Maris br. 19, 52470 Umag</item>
    </derivirana_varijabla>
  </DomainObject.Predmet.ProtuStrankaListFormatedWithAdress>
  <DomainObject.Predmet.ProtuStrankaListFormatedWithAdressOIB>
    <izvorni_sadrzaj>
      <item>STELLA ČETRNAEST d.o.o. UMAG, OIB 98243605659, Monterol, Stella Maris br. 19, 52470 Umag</item>
    </izvorni_sadrzaj>
    <derivirana_varijabla naziv="DomainObject.Predmet.ProtuStrankaListFormatedWithAdressOIB_1">
      <item>STELLA ČETRNAEST d.o.o. UMAG, OIB 98243605659, Monterol, Stella Maris br. 19, 52470 Umag</item>
    </derivirana_varijabla>
  </DomainObject.Predmet.ProtuStrankaListFormatedWithAdressOIB>
  <DomainObject.Predmet.ProtuStrankaListNazivFormated>
    <izvorni_sadrzaj>
      <item>STELLA ČETRNAEST d.o.o. UMAG</item>
    </izvorni_sadrzaj>
    <derivirana_varijabla naziv="DomainObject.Predmet.ProtuStrankaListNazivFormated_1">
      <item>STELLA ČETRNAEST d.o.o. UMAG</item>
    </derivirana_varijabla>
  </DomainObject.Predmet.ProtuStrankaListNazivFormated>
  <DomainObject.Predmet.ProtuStrankaListNazivFormatedOIB>
    <izvorni_sadrzaj>
      <item>STELLA ČETRNAEST d.o.o. UMAG, OIB 98243605659</item>
    </izvorni_sadrzaj>
    <derivirana_varijabla naziv="DomainObject.Predmet.ProtuStrankaListNazivFormatedOIB_1">
      <item>STELLA ČETRNAEST d.o.o. UMAG, OIB 98243605659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STELLA ČETRNAEST d.o.o. UMAG</izvorni_sadrzaj>
    <derivirana_varijabla naziv="DomainObject.Predmet.ProtustrankaIDrugi_1">STELLA ČETRNAEST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STELLA ČETRNAEST d.o.o. UMAG, OIB 98243605659, Monterol, Stella Maris br. 19, 52470 Umag</izvorni_sadrzaj>
    <derivirana_varijabla naziv="DomainObject.Predmet.ProtustrankaIDrugiAdressOIB_1">STELLA ČETRNAEST d.o.o. UMAG, OIB 98243605659,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STELLA ČETRNAEST d.o.o. UMAG</item>
    </izvorni_sadrzaj>
    <derivirana_varijabla naziv="DomainObject.Predmet.SudioniciListNaziv_1">
      <item>FINANCIJSKA AGENCIJA, RC RIJEKA, PODRUŽNICA PULA, PULA</item>
      <item>STELLA ČETRNAEST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STELLA ČETRNAEST d.o.o. UMAG, OIB 98243605659, Monterol, Stella Maris br. 19,52470 Umag</item>
    </izvorni_sadrzaj>
    <derivirana_varijabla naziv="DomainObject.Predmet.SudioniciListAdressOIB_1">
      <item>FINANCIJSKA AGENCIJA, RC RIJEKA, PODRUŽNICA PULA, PULA, OIB 85821130368, Giardini 5,52100 Pula</item>
      <item>STELLA ČETRNAEST d.o.o. UMAG, OIB 98243605659, Monterol, Stella Maris br.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98243605659</item>
    </izvorni_sadrzaj>
    <derivirana_varijabla naziv="DomainObject.Predmet.SudioniciListNazivOIB_1">
      <item>, OIB 85821130368</item>
      <item>, OIB 98243605659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1999</properties:Characters>
  <properties:Lines>63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2015-11-17T11:41:00Z</dcterms:created>
  <dc:creator>Mihaela Kaligari</dc:creator>
  <dc:description/>
  <cp:keywords/>
  <cp:lastModifiedBy>Meri Simičić Beato</cp:lastModifiedBy>
  <cp:lastPrinted>2015-11-17T11:46:00Z</cp:lastPrinted>
  <dcterms:modified xmlns:xsi="http://www.w3.org/2001/XMLSchema-instance" xsi:type="dcterms:W3CDTF">2015-11-18T12:35:00Z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