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32737" w14:paraId="6232737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645145">
        <w:rPr>
          <w:lang w:val="hr-HR"/>
        </w:rPr>
        <w:t>327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645145">
        <w:rPr>
          <w:lang w:val="hr-HR"/>
        </w:rPr>
        <w:t>PREPIRUNG GRUPA jednostavno društvo s ograničenom odgovornošću za proizvodnju i usluge</w:t>
      </w:r>
      <w:r w:rsidR="007F4681">
        <w:rPr>
          <w:lang w:val="hr-HR"/>
        </w:rPr>
        <w:t>,</w:t>
      </w:r>
      <w:r w:rsidR="00685D29">
        <w:rPr>
          <w:lang w:val="hr-HR"/>
        </w:rPr>
        <w:t xml:space="preserve"> </w:t>
      </w:r>
      <w:r w:rsidR="00CF010B">
        <w:rPr>
          <w:lang w:val="hr-HR"/>
        </w:rPr>
        <w:t>Bjelovar</w:t>
      </w:r>
      <w:r w:rsidR="00B97F89">
        <w:rPr>
          <w:lang w:val="hr-HR"/>
        </w:rPr>
        <w:t>,</w:t>
      </w:r>
      <w:r w:rsidR="005609E1">
        <w:rPr>
          <w:lang w:val="hr-HR"/>
        </w:rPr>
        <w:t xml:space="preserve"> </w:t>
      </w:r>
      <w:r w:rsidR="00CF010B">
        <w:rPr>
          <w:lang w:val="hr-HR"/>
        </w:rPr>
        <w:t>Ivana Dončevića 25</w:t>
      </w:r>
      <w:r w:rsidR="005609E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645145">
        <w:rPr>
          <w:lang w:val="hr-HR"/>
        </w:rPr>
        <w:t>010086473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645145">
        <w:rPr>
          <w:lang w:val="hr-HR"/>
        </w:rPr>
        <w:t>11760679600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645145">
        <w:rPr>
          <w:lang w:val="hr-HR"/>
        </w:rPr>
        <w:t>327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645145">
        <w:rPr>
          <w:lang w:val="hr-HR"/>
        </w:rPr>
        <w:t>757.018,26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645145">
        <w:rPr>
          <w:lang w:val="hr-HR"/>
        </w:rPr>
        <w:t>Darko Markovinović</w:t>
      </w:r>
      <w:r w:rsidR="00605F99">
        <w:rPr>
          <w:lang w:val="hr-HR"/>
        </w:rPr>
        <w:t>,</w:t>
      </w:r>
      <w:r w:rsidR="00A73B9E">
        <w:rPr>
          <w:lang w:val="hr-HR"/>
        </w:rPr>
        <w:t xml:space="preserve"> iz</w:t>
      </w:r>
      <w:r w:rsidR="00605F99">
        <w:rPr>
          <w:lang w:val="hr-HR"/>
        </w:rPr>
        <w:t xml:space="preserve"> </w:t>
      </w:r>
      <w:r w:rsidR="00645145">
        <w:rPr>
          <w:lang w:val="hr-HR"/>
        </w:rPr>
        <w:t>Bjelovara</w:t>
      </w:r>
      <w:r w:rsidR="005609E1">
        <w:rPr>
          <w:lang w:val="hr-HR"/>
        </w:rPr>
        <w:t xml:space="preserve">, </w:t>
      </w:r>
      <w:r w:rsidR="00645145">
        <w:rPr>
          <w:lang w:val="hr-HR"/>
        </w:rPr>
        <w:t>Petra Preradovića 4</w:t>
      </w:r>
      <w:r w:rsidR="00685D2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645145">
        <w:rPr>
          <w:lang w:val="hr-HR"/>
        </w:rPr>
        <w:t xml:space="preserve"> 91449327206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CF010B">
        <w:rPr>
          <w:lang w:val="hr-HR"/>
        </w:rPr>
        <w:t>9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A73B9E">
        <w:rPr>
          <w:lang w:val="hr-HR"/>
        </w:rPr>
        <w:t>1</w:t>
      </w:r>
      <w:r w:rsidR="00CF010B">
        <w:rPr>
          <w:lang w:val="hr-HR"/>
        </w:rPr>
        <w:t>9</w:t>
      </w:r>
      <w:r w:rsidR="00FB7F79">
        <w:rPr>
          <w:lang w:val="hr-HR"/>
        </w:rPr>
        <w:t>.</w:t>
      </w:r>
      <w:r w:rsidR="004525DA">
        <w:rPr>
          <w:lang w:val="hr-HR"/>
        </w:rPr>
        <w:t>11.2015.</w:t>
      </w:r>
    </w:p>
    <w:sectPr w:rsidR="000E2229" w:rsidRPr="004525D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346C" w:rsidR="0042346C">
      <w:r>
        <w:separator/>
      </w:r>
    </w:p>
  </w:endnote>
  <w:endnote w:id="0" w:type="continuationSeparator">
    <w:p w:rsidRDefault="0042346C" w:rsidR="004234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346C" w:rsidR="0042346C">
      <w:r>
        <w:separator/>
      </w:r>
    </w:p>
  </w:footnote>
  <w:footnote w:id="0" w:type="continuationSeparator">
    <w:p w:rsidRDefault="0042346C" w:rsidR="004234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9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84DF0"/>
    <w:rsid w:val="001B397D"/>
    <w:rsid w:val="00230CD2"/>
    <w:rsid w:val="0032457F"/>
    <w:rsid w:val="003E56D2"/>
    <w:rsid w:val="0042346C"/>
    <w:rsid w:val="004525DA"/>
    <w:rsid w:val="004629E7"/>
    <w:rsid w:val="004B7E8E"/>
    <w:rsid w:val="0052619D"/>
    <w:rsid w:val="005609E1"/>
    <w:rsid w:val="00592D60"/>
    <w:rsid w:val="005A21BE"/>
    <w:rsid w:val="005D3406"/>
    <w:rsid w:val="00605F99"/>
    <w:rsid w:val="006107FD"/>
    <w:rsid w:val="00617995"/>
    <w:rsid w:val="00645145"/>
    <w:rsid w:val="00674F9D"/>
    <w:rsid w:val="006767EE"/>
    <w:rsid w:val="00685D29"/>
    <w:rsid w:val="006B32F7"/>
    <w:rsid w:val="007E27E0"/>
    <w:rsid w:val="007F4681"/>
    <w:rsid w:val="008259B1"/>
    <w:rsid w:val="00831DA7"/>
    <w:rsid w:val="00897C36"/>
    <w:rsid w:val="008A217A"/>
    <w:rsid w:val="008E00AB"/>
    <w:rsid w:val="008E3DB0"/>
    <w:rsid w:val="0097587E"/>
    <w:rsid w:val="00985844"/>
    <w:rsid w:val="009F1B25"/>
    <w:rsid w:val="00A475FF"/>
    <w:rsid w:val="00A4795C"/>
    <w:rsid w:val="00A73B9E"/>
    <w:rsid w:val="00AB4255"/>
    <w:rsid w:val="00B24E12"/>
    <w:rsid w:val="00B53C1D"/>
    <w:rsid w:val="00B7583B"/>
    <w:rsid w:val="00B97F89"/>
    <w:rsid w:val="00BE2EE0"/>
    <w:rsid w:val="00C10334"/>
    <w:rsid w:val="00C435AB"/>
    <w:rsid w:val="00CA6057"/>
    <w:rsid w:val="00CD08D1"/>
    <w:rsid w:val="00CD6B0C"/>
    <w:rsid w:val="00CF010B"/>
    <w:rsid w:val="00D46E25"/>
    <w:rsid w:val="00D81A66"/>
    <w:rsid w:val="00DC7979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F01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10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479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79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79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79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79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F01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10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479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79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79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79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79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St-327/2015</izvorni_sadrzaj>
    <derivirana_varijabla naziv="DomainObject.Predmet.OznakaBroj_1">St-327/2015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PREPIRUNG GRUPA jednostavno društvo s ograničenom odgovornošću za proizvodnju i usluge, Bjelovar zastupanog po punomoćniku Darko Markovinović</izvorni_sadrzaj>
    <derivirana_varijabla naziv="DomainObject.Predmet.ProtustrankaFormated_1">  PREPIRUNG GRUPA jednostavno društvo s ograničenom odgovornošću za proizvodnju i usluge, Bjelovar zastupanog po punomoćniku Darko Markovinović</derivirana_varijabla>
  </DomainObject.Predmet.ProtustrankaFormated>
  <DomainObject.Predmet.ProtustrankaFormatedOIB>
    <izvorni_sadrzaj>  PREPIRUNG GRUPA jednostavno društvo s ograničenom odgovornošću za proizvodnju i usluge, Bjelovar, OIB 11760679600 zastupanog po punomoćniku Darko Markovinović</izvorni_sadrzaj>
    <derivirana_varijabla naziv="DomainObject.Predmet.ProtustrankaFormatedOIB_1">  PREPIRUNG GRUPA jednostavno društvo s ograničenom odgovornošću za proizvodnju i usluge, Bjelovar, OIB 11760679600 zastupanog po punomoćniku Darko Markovinović</derivirana_varijabla>
  </DomainObject.Predmet.ProtustrankaFormatedOIB>
  <DomainObject.Predmet.ProtustrankaFormatedWithAdress>
    <izvorni_sadrzaj> PREPIRUNG GRUPA jednostavno društvo s ograničenom odgovornošću za proizvodnju i usluge, Bjelovar, Ivana Dončevića 25, 43000 Bjelovar zastupanog po punomoćniku Darko Markovinović</izvorni_sadrzaj>
    <derivirana_varijabla naziv="DomainObject.Predmet.ProtustrankaFormatedWithAdress_1"> PREPIRUNG GRUPA jednostavno društvo s ograničenom odgovornošću za proizvodnju i usluge, Bjelovar, Ivana Dončevića 25, 43000 Bjelovar zastupanog po punomoćniku Darko Markovinović</derivirana_varijabla>
  </DomainObject.Predmet.ProtustrankaFormatedWithAdress>
  <DomainObject.Predmet.ProtustrankaFormatedWithAdressOIB>
    <izvorni_sadrzaj> PREPIRUNG GRUPA jednostavno društvo s ograničenom odgovornošću za proizvodnju i usluge, Bjelovar, OIB 11760679600, Ivana Dončevića 25, 43000 Bjelovar zastupanog po punomoćniku Darko Markovinović</izvorni_sadrzaj>
    <derivirana_varijabla naziv="DomainObject.Predmet.ProtustrankaFormatedWithAdressOIB_1"> PREPIRUNG GRUPA jednostavno društvo s ograničenom odgovornošću za proizvodnju i usluge, Bjelovar, OIB 11760679600, Ivana Dončevića 25, 43000 Bjelovar zastupanog po punomoćniku Darko Markovinović</derivirana_varijabla>
  </DomainObject.Predmet.ProtustrankaFormatedWithAdressOIB>
  <DomainObject.Predmet.ProtustrankaWithAdress>
    <izvorni_sadrzaj>PREPIRUNG GRUPA jednostavno društvo s ograničenom odgovornošću za proizvodnju i usluge, Bjelovar Ivana Dončevića 25, 43000 Bjelovar</izvorni_sadrzaj>
    <derivirana_varijabla naziv="DomainObject.Predmet.ProtustrankaWithAdress_1">PREPIRUNG GRUPA jednostavno društvo s ograničenom odgovornošću za proizvodnju i usluge, Bjelovar Ivana Dončevića 25, 43000 Bjelovar</derivirana_varijabla>
  </DomainObject.Predmet.ProtustrankaWithAdress>
  <DomainObject.Predmet.ProtustrankaWithAdressOIB>
    <izvorni_sadrzaj>PREPIRUNG GRUPA jednostavno društvo s ograničenom odgovornošću za proizvodnju i usluge, Bjelovar, OIB 11760679600, Ivana Dončevića 25, 43000 Bjelovar</izvorni_sadrzaj>
    <derivirana_varijabla naziv="DomainObject.Predmet.ProtustrankaWithAdressOIB_1">PREPIRUNG GRUPA jednostavno društvo s ograničenom odgovornošću za proizvodnju i usluge, Bjelovar, OIB 11760679600, Ivana Dončevića 25, 43000 Bjelovar</derivirana_varijabla>
  </DomainObject.Predmet.ProtustrankaWithAdressOIB>
  <DomainObject.Predmet.ProtustrankaNazivFormated>
    <izvorni_sadrzaj>PREPIRUNG GRUPA jednostavno društvo s ograničenom odgovornošću za proizvodnju i usluge, Bjelovar</izvorni_sadrzaj>
    <derivirana_varijabla naziv="DomainObject.Predmet.ProtustrankaNazivFormated_1">PREPIRUNG GRUPA jednostavno društvo s ograničenom odgovornošću za proizvodnju i usluge, Bjelovar</derivirana_varijabla>
  </DomainObject.Predmet.ProtustrankaNazivFormated>
  <DomainObject.Predmet.ProtustrankaNazivFormatedOIB>
    <izvorni_sadrzaj>PREPIRUNG GRUPA jednostavno društvo s ograničenom odgovornošću za proizvodnju i usluge, Bjelovar, OIB 11760679600</izvorni_sadrzaj>
    <derivirana_varijabla naziv="DomainObject.Predmet.ProtustrankaNazivFormatedOIB_1">PREPIRUNG GRUPA jednostavno društvo s ograničenom odgovornošću za proizvodnju i usluge, Bjelovar, OIB 11760679600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PREPIRUNG GRUPA jednostavno društvo s ograničenom odgovornošću za proizvodnju i usluge, Bjelovar zastupanog po punomoćniku Darko Markovinović</item>
    </izvorni_sadrzaj>
    <derivirana_varijabla naziv="DomainObject.Predmet.ProtuStrankaListFormated_1">
      <item>PREPIRUNG GRUPA jednostavno društvo s ograničenom odgovornošću za proizvodnju i usluge, Bjelovar zastupanog po punomoćniku Darko Markovinović</item>
    </derivirana_varijabla>
  </DomainObject.Predmet.ProtuStrankaListFormated>
  <DomainObject.Predmet.ProtuStrankaListFormatedOIB>
    <izvorni_sadrzaj>
      <item>PREPIRUNG GRUPA jednostavno društvo s ograničenom odgovornošću za proizvodnju i usluge, Bjelovar, OIB 11760679600 zastupanog po punomoćniku Darko Markovinović</item>
    </izvorni_sadrzaj>
    <derivirana_varijabla naziv="DomainObject.Predmet.ProtuStrankaListFormatedOIB_1">
      <item>PREPIRUNG GRUPA jednostavno društvo s ograničenom odgovornošću za proizvodnju i usluge, Bjelovar, OIB 11760679600 zastupanog po punomoćniku Darko Markovinović</item>
    </derivirana_varijabla>
  </DomainObject.Predmet.ProtuStrankaListFormatedOIB>
  <DomainObject.Predmet.ProtuStrankaListFormatedWithAdress>
    <izvorni_sadrzaj>
      <item>PREPIRUNG GRUPA jednostavno društvo s ograničenom odgovornošću za proizvodnju i usluge, Bjelovar, Ivana Dončevića 25, 43000 Bjelovar zastupanog po punomoćniku Darko Markovinović</item>
    </izvorni_sadrzaj>
    <derivirana_varijabla naziv="DomainObject.Predmet.ProtuStrankaListFormatedWithAdress_1">
      <item>PREPIRUNG GRUPA jednostavno društvo s ograničenom odgovornošću za proizvodnju i usluge, Bjelovar, Ivana Dončevića 25, 43000 Bjelovar zastupanog po punomoćniku Darko Markovinović</item>
    </derivirana_varijabla>
  </DomainObject.Predmet.ProtuStrankaListFormatedWithAdress>
  <DomainObject.Predmet.ProtuStrankaListFormatedWithAdressOIB>
    <izvorni_sadrzaj>
      <item>PREPIRUNG GRUPA jednostavno društvo s ograničenom odgovornošću za proizvodnju i usluge, Bjelovar, OIB 11760679600, Ivana Dončevića 25, 43000 Bjelovar zastupanog po punomoćniku Darko Markovinović</item>
    </izvorni_sadrzaj>
    <derivirana_varijabla naziv="DomainObject.Predmet.ProtuStrankaListFormatedWithAdressOIB_1">
      <item>PREPIRUNG GRUPA jednostavno društvo s ograničenom odgovornošću za proizvodnju i usluge, Bjelovar, OIB 11760679600, Ivana Dončevića 25, 43000 Bjelovar zastupanog po punomoćniku Darko Markovinović</item>
    </derivirana_varijabla>
  </DomainObject.Predmet.ProtuStrankaListFormatedWithAdressOIB>
  <DomainObject.Predmet.ProtuStrankaListNazivFormated>
    <izvorni_sadrzaj>
      <item>PREPIRUNG GRUPA jednostavno društvo s ograničenom odgovornošću za proizvodnju i usluge, Bjelovar</item>
    </izvorni_sadrzaj>
    <derivirana_varijabla naziv="DomainObject.Predmet.ProtuStrankaListNazivFormated_1">
      <item>PREPIRUNG GRUPA jednostavno društvo s ograničenom odgovornošću za proizvodnju i usluge, Bjelovar</item>
    </derivirana_varijabla>
  </DomainObject.Predmet.ProtuStrankaListNazivFormated>
  <DomainObject.Predmet.ProtuStrankaListNazivFormatedOIB>
    <izvorni_sadrzaj>
      <item>PREPIRUNG GRUPA jednostavno društvo s ograničenom odgovornošću za proizvodnju i usluge, Bjelovar, OIB 11760679600</item>
    </izvorni_sadrzaj>
    <derivirana_varijabla naziv="DomainObject.Predmet.ProtuStrankaListNazivFormatedOIB_1">
      <item>PREPIRUNG GRUPA jednostavno društvo s ograničenom odgovornošću za proizvodnju i usluge, Bjelovar, OIB 11760679600</item>
    </derivirana_varijabla>
  </DomainObject.Predmet.ProtuStrankaListNazivFormatedOIB>
  <DomainObject.Predmet.OstaliListFormated>
    <izvorni_sadrzaj>
      <item>Darko Markovinović punomoćnik sudionika u postupku PREPIRUNG GRUPA jednostavno društvo s ograničenom odgovornošću za proizvodnju i usluge, Bjelovar</item>
    </izvorni_sadrzaj>
    <derivirana_varijabla naziv="DomainObject.Predmet.OstaliListFormated_1">
      <item>Darko Markovinović punomoćnik sudionika u postupku PREPIRUNG GRUPA jednostavno društvo s ograničenom odgovornošću za proizvodnju i usluge, Bjelovar</item>
    </derivirana_varijabla>
  </DomainObject.Predmet.OstaliListFormated>
  <DomainObject.Predmet.OstaliListFormatedOIB>
    <izvorni_sadrzaj>
      <item>Darko Markovinović, OIB 91449327206 punomoćnik sudionika u postupku PREPIRUNG GRUPA jednostavno društvo s ograničenom odgovornošću za proizvodnju i usluge, Bjelovar</item>
    </izvorni_sadrzaj>
    <derivirana_varijabla naziv="DomainObject.Predmet.OstaliListFormatedOIB_1">
      <item>Darko Markovinović, OIB 91449327206 punomoćnik sudionika u postupku PREPIRUNG GRUPA jednostavno društvo s ograničenom odgovornošću za proizvodnju i usluge, Bjelovar</item>
    </derivirana_varijabla>
  </DomainObject.Predmet.OstaliListFormatedOIB>
  <DomainObject.Predmet.OstaliListFormatedWithAdress>
    <izvorni_sadrzaj>
      <item>Darko Markovinović, Petra Preradovića 4, 43000 Bjelovar punomoćnik sudionika u postupku PREPIRUNG GRUPA jednostavno društvo s ograničenom odgovornošću za proizvodnju i usluge, Bjelovar</item>
    </izvorni_sadrzaj>
    <derivirana_varijabla naziv="DomainObject.Predmet.OstaliListFormatedWithAdress_1">
      <item>Darko Markovinović, Petra Preradovića 4, 43000 Bjelovar punomoćnik sudionika u postupku PREPIRUNG GRUPA jednostavno društvo s ograničenom odgovornošću za proizvodnju i usluge, Bjelovar</item>
    </derivirana_varijabla>
  </DomainObject.Predmet.OstaliListFormatedWithAdress>
  <DomainObject.Predmet.OstaliListFormatedWithAdressOIB>
    <izvorni_sadrzaj>
      <item>Darko Markovinović, OIB 91449327206, Petra Preradovića 4, 43000 Bjelovar punomoćnik sudionika u postupku PREPIRUNG GRUPA jednostavno društvo s ograničenom odgovornošću za proizvodnju i usluge, Bjelovar</item>
    </izvorni_sadrzaj>
    <derivirana_varijabla naziv="DomainObject.Predmet.OstaliListFormatedWithAdressOIB_1">
      <item>Darko Markovinović, OIB 91449327206, Petra Preradovića 4, 43000 Bjelovar punomoćnik sudionika u postupku PREPIRUNG GRUPA jednostavno društvo s ograničenom odgovornošću za proizvodnju i usluge, Bjelovar</item>
    </derivirana_varijabla>
  </DomainObject.Predmet.OstaliListFormatedWithAdressOIB>
  <DomainObject.Predmet.OstaliListNazivFormated>
    <izvorni_sadrzaj>
      <item>Darko Markovinović</item>
    </izvorni_sadrzaj>
    <derivirana_varijabla naziv="DomainObject.Predmet.OstaliListNazivFormated_1">
      <item>Darko Markovinović</item>
    </derivirana_varijabla>
  </DomainObject.Predmet.OstaliListNazivFormated>
  <DomainObject.Predmet.OstaliListNazivFormatedOIB>
    <izvorni_sadrzaj>
      <item>Darko Markovinović, OIB 91449327206</item>
    </izvorni_sadrzaj>
    <derivirana_varijabla naziv="DomainObject.Predmet.OstaliListNazivFormatedOIB_1">
      <item>Darko Markovinović, OIB 91449327206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PREPIRUNG GRUPA jednostavno društvo s ograničenom odgovornošću za proizvodnju i usluge, Bjelovar</izvorni_sadrzaj>
    <derivirana_varijabla naziv="DomainObject.Predmet.ProtustrankaIDrugi_1">PREPIRUNG GRUPA jednostavno društvo s ograničenom odgovornošću za proizvodnju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PREPIRUNG GRUPA jednostavno društvo s ograničenom odgovornošću za proizvodnju i usluge, Bjelovar, OIB 11760679600, Ivana Dončevića 25, 43000 Bjelovar</izvorni_sadrzaj>
    <derivirana_varijabla naziv="DomainObject.Predmet.ProtustrankaIDrugiAdressOIB_1">PREPIRUNG GRUPA jednostavno društvo s ograničenom odgovornošću za proizvodnju i usluge, Bjelovar, OIB 11760679600, Ivana Dončevića 25,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PREPIRUNG GRUPA jednostavno društvo s ograničenom odgovornošću za proizvodnju i usluge, Bjelovar</item>
      <item>Darko Markovinović</item>
    </izvorni_sadrzaj>
    <derivirana_varijabla naziv="DomainObject.Predmet.SudioniciListNaziv_1">
      <item>FINA, RC ZAGREB, Podružnica Bjelovar</item>
      <item>PREPIRUNG GRUPA jednostavno društvo s ograničenom odgovornošću za proizvodnju i usluge, Bjelovar</item>
      <item>Darko Markovinović</item>
    </derivirana_varijabla>
  </DomainObject.Predmet.SudioniciListNaziv>
  <DomainObject.Predmet.SudioniciListAdressOIB>
    <izvorni_sadrzaj>
      <item>FINA, RC ZAGREB, Podružnica Bjelovar, OIB 85821130368, F. Supila 4,43000 Bjelovar</item>
      <item>PREPIRUNG GRUPA jednostavno društvo s ograničenom odgovornošću za proizvodnju i usluge, Bjelovar, OIB 11760679600, Ivana Dončevića 25,43000 Bjelovar</item>
      <item>Darko Markovinović, OIB 91449327206, Petra Preradovića 4,43000 Bjelovar</item>
    </izvorni_sadrzaj>
    <derivirana_varijabla naziv="DomainObject.Predmet.SudioniciListAdressOIB_1">
      <item>FINA, RC ZAGREB, Podružnica Bjelovar, OIB 85821130368, F. Supila 4,43000 Bjelovar</item>
      <item>PREPIRUNG GRUPA jednostavno društvo s ograničenom odgovornošću za proizvodnju i usluge, Bjelovar, OIB 11760679600, Ivana Dončevića 25,43000 Bjelovar</item>
      <item>Darko Markovinović, OIB 91449327206, Petra Preradovića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11760679600</item>
      <item>, OIB 91449327206</item>
    </izvorni_sadrzaj>
    <derivirana_varijabla naziv="DomainObject.Predmet.SudioniciListNazivOIB_1">
      <item>, OIB 85821130368</item>
      <item>, OIB 11760679600</item>
      <item>, OIB 91449327206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51EC73-3D71-4971-BEFA-DD1B8DE613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312</properties:Words>
  <properties:Characters>1773</properties:Characters>
  <properties:Lines>50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2015-11-19T08:56:00Z</dcterms:created>
  <dc:creator>ssabljic</dc:creator>
  <cp:lastModifiedBy>Miroslav Lovreković</cp:lastModifiedBy>
  <cp:lastPrinted>2015-11-19T08:55:00Z</cp:lastPrinted>
  <dcterms:modified xmlns:xsi="http://www.w3.org/2001/XMLSchema-instance" xsi:type="dcterms:W3CDTF">2015-11-19T08:57:00Z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