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f61b" w14:paraId="7fff61b" w:rsidRDefault="0032668B" w:rsidP="0032668B" w:rsidR="0032668B" w:rsidRPr="00DE5CE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DE5CE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DE5CE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DE5CE8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DE5CE8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FD5BAD" w:rsidP="00FD5BAD" w:rsidR="0032668B" w:rsidRPr="00DE5CE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96 St-</w:t>
      </w:r>
      <w:r w:rsidR="00FA2B6C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6253</w:t>
      </w:r>
      <w:r w:rsidR="00A633AA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32668B" w:rsidP="0032668B" w:rsidR="0032668B" w:rsidRPr="00DE5CE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DE5CE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 po višoj sudskoj savjetnici Teuti Klinžić Zajec</w:t>
      </w:r>
      <w:r w:rsidR="00DE5CE8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E5CE8" w:rsidRPr="00DE5CE8">
        <w:rPr>
          <w:rFonts w:cs="Times New Roman" w:hAnsi="Times New Roman" w:ascii="Times New Roman"/>
          <w:sz w:val="24"/>
          <w:szCs w:val="24"/>
        </w:rPr>
        <w:t xml:space="preserve">u stečajnom predmetu u povodu zahtjeva FINANCIJSKE AGENCIJE, za provedbu skraćenog stečajnog postupka nad dužnikom </w:t>
      </w:r>
      <w:r w:rsidR="00FA2B6C" w:rsidRPr="00DE5CE8">
        <w:rPr>
          <w:rFonts w:cs="Times New Roman" w:hAnsi="Times New Roman" w:ascii="Times New Roman"/>
          <w:sz w:val="24"/>
          <w:szCs w:val="24"/>
        </w:rPr>
        <w:t>SLAP</w:t>
      </w:r>
      <w:r w:rsidR="00A633AA" w:rsidRPr="00DE5CE8">
        <w:rPr>
          <w:rFonts w:cs="Times New Roman" w:hAnsi="Times New Roman" w:ascii="Times New Roman"/>
          <w:sz w:val="24"/>
          <w:szCs w:val="24"/>
        </w:rPr>
        <w:t xml:space="preserve"> d.o.o., </w:t>
      </w:r>
      <w:r w:rsidR="00FA2B6C" w:rsidRPr="00DE5CE8">
        <w:rPr>
          <w:rFonts w:cs="Times New Roman" w:hAnsi="Times New Roman" w:ascii="Times New Roman"/>
          <w:sz w:val="24"/>
          <w:szCs w:val="24"/>
        </w:rPr>
        <w:t>Zagreb, Mahatma Gandhija 3</w:t>
      </w:r>
      <w:r w:rsidR="007A6212" w:rsidRPr="00DE5CE8">
        <w:rPr>
          <w:rFonts w:cs="Times New Roman" w:hAnsi="Times New Roman" w:ascii="Times New Roman"/>
          <w:sz w:val="24"/>
          <w:szCs w:val="24"/>
        </w:rPr>
        <w:t xml:space="preserve">, OIB: </w:t>
      </w:r>
      <w:r w:rsidR="00FA2B6C" w:rsidRPr="00DE5CE8">
        <w:rPr>
          <w:rFonts w:cs="Times New Roman" w:hAnsi="Times New Roman" w:ascii="Times New Roman"/>
          <w:sz w:val="24"/>
          <w:szCs w:val="24"/>
        </w:rPr>
        <w:t>20485853228</w:t>
      </w:r>
      <w:r w:rsidR="00FA2B6C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4</w:t>
      </w:r>
      <w:r w:rsidR="00A633AA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</w:t>
      </w: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FA2B6C" w:rsidR="0032668B" w:rsidRPr="00DE5CE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DE5CE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DE5CE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FA2B6C" w:rsidRPr="00DE5CE8">
        <w:rPr>
          <w:rFonts w:cs="Times New Roman" w:hAnsi="Times New Roman" w:ascii="Times New Roman"/>
          <w:sz w:val="24"/>
          <w:szCs w:val="24"/>
        </w:rPr>
        <w:t>SLAP d.o.o., Zagreb, Mahatma Gandhija 3, OIB: 20485853228</w:t>
      </w: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DE5CE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FA2B6C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na 4</w:t>
      </w: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67BA3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E45F86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DE5CE8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Snježana Hopp, OIB: 00950074200, Daruvar, Antuna Matije Reljkovića 77</w:t>
      </w:r>
      <w:r w:rsidR="00367BA3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DE5CE8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FA2B6C" w:rsidRPr="00DE5CE8">
        <w:rPr>
          <w:rFonts w:cs="Times New Roman" w:hAnsi="Times New Roman" w:ascii="Times New Roman"/>
          <w:sz w:val="24"/>
          <w:szCs w:val="24"/>
        </w:rPr>
        <w:t>SLAP d.o.o., Zagreb, Mahatma Gandhija 3, OIB: 20485853228</w:t>
      </w: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DE5CE8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FA2B6C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Zagreb </w:t>
      </w: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(dalje:</w:t>
      </w:r>
      <w:r w:rsidR="00DC0FD4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C0FD4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</w:t>
      </w: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71/15, dalje SZ),</w:t>
      </w: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FA2B6C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25F4E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A18B9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A0765F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</w:t>
      </w:r>
      <w:r w:rsidR="00A0765F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podnošenja istog.</w:t>
      </w:r>
    </w:p>
    <w:p w:rsidRDefault="0032668B" w:rsidP="0032668B" w:rsidR="0032668B" w:rsidRPr="00DE5CE8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DE5CE8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A2B6C" w:rsidP="0032668B" w:rsidR="0032668B" w:rsidRPr="00DE5CE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4</w:t>
      </w:r>
      <w:r w:rsidR="0032668B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633AA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32668B"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DE5CE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DE5CE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DE5CE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DE5CE8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DE5CE8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7A6212" w:rsidP="007A6212" w:rsidR="007A6212" w:rsidRPr="00DE5CE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E8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DE5CE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DE5CE8">
      <w:pPr>
        <w:rPr>
          <w:rFonts w:cs="Times New Roman" w:hAnsi="Times New Roman" w:ascii="Times New Roman"/>
          <w:sz w:val="24"/>
          <w:szCs w:val="24"/>
        </w:rPr>
      </w:pPr>
    </w:p>
    <w:sectPr w:rsidSect="0032668B" w:rsidR="00AC26B4" w:rsidRPr="00DE5CE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7056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FA2B6C">
      <w:rPr>
        <w:rFonts w:cs="Times New Roman" w:hAnsi="Times New Roman" w:ascii="Times New Roman"/>
        <w:sz w:val="24"/>
        <w:szCs w:val="24"/>
      </w:rPr>
      <w:t>St-6253</w:t>
    </w:r>
    <w:r w:rsidR="00A633AA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207DF2"/>
    <w:rsid w:val="0032668B"/>
    <w:rsid w:val="00367BA3"/>
    <w:rsid w:val="005D1065"/>
    <w:rsid w:val="00670562"/>
    <w:rsid w:val="006A778A"/>
    <w:rsid w:val="00725F4E"/>
    <w:rsid w:val="007A6212"/>
    <w:rsid w:val="007B6B18"/>
    <w:rsid w:val="009A18B9"/>
    <w:rsid w:val="009D675B"/>
    <w:rsid w:val="009F05F6"/>
    <w:rsid w:val="00A0765F"/>
    <w:rsid w:val="00A633AA"/>
    <w:rsid w:val="00AC26B4"/>
    <w:rsid w:val="00D65FCE"/>
    <w:rsid w:val="00DC0FD4"/>
    <w:rsid w:val="00DE5CE8"/>
    <w:rsid w:val="00E45F86"/>
    <w:rsid w:val="00FA2B6C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56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056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056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056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5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05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05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05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954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6253</izvorni_sadrzaj>
    <derivirana_varijabla naziv="DomainObject.Predmet.Broj_1">6253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St-6253/2015</izvorni_sadrzaj>
    <derivirana_varijabla naziv="DomainObject.Predmet.OznakaBroj_1">St-6253/2015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SLAP d.o.o. zastupanog po punomoćniku GORAN ŠOBAT</izvorni_sadrzaj>
    <derivirana_varijabla naziv="DomainObject.Predmet.ProtustrankaFormated_1">  SLAP d.o.o. zastupanog po punomoćniku GORAN ŠOBAT</derivirana_varijabla>
  </DomainObject.Predmet.ProtustrankaFormated>
  <DomainObject.Predmet.ProtustrankaFormatedOIB>
    <izvorni_sadrzaj>  SLAP d.o.o., OIB 20485853228 zastupanog po punomoćniku GORAN ŠOBAT</izvorni_sadrzaj>
    <derivirana_varijabla naziv="DomainObject.Predmet.ProtustrankaFormatedOIB_1">  SLAP d.o.o., OIB 20485853228 zastupanog po punomoćniku GORAN ŠOBAT</derivirana_varijabla>
  </DomainObject.Predmet.ProtustrankaFormatedOIB>
  <DomainObject.Predmet.ProtustrankaFormatedWithAdress>
    <izvorni_sadrzaj> SLAP d.o.o., Mahatma Gandhija 3, 10000 Zagreb zastupanog po punomoćniku GORAN ŠOBAT</izvorni_sadrzaj>
    <derivirana_varijabla naziv="DomainObject.Predmet.ProtustrankaFormatedWithAdress_1"> SLAP d.o.o., Mahatma Gandhija 3, 10000 Zagreb zastupanog po punomoćniku GORAN ŠOBAT</derivirana_varijabla>
  </DomainObject.Predmet.ProtustrankaFormatedWithAdress>
  <DomainObject.Predmet.ProtustrankaFormatedWithAdressOIB>
    <izvorni_sadrzaj> SLAP d.o.o., OIB 20485853228, Mahatma Gandhija 3, 10000 Zagreb zastupanog po punomoćniku GORAN ŠOBAT</izvorni_sadrzaj>
    <derivirana_varijabla naziv="DomainObject.Predmet.ProtustrankaFormatedWithAdressOIB_1"> SLAP d.o.o., OIB 20485853228, Mahatma Gandhija 3, 10000 Zagreb zastupanog po punomoćniku GORAN ŠOBAT</derivirana_varijabla>
  </DomainObject.Predmet.ProtustrankaFormatedWithAdressOIB>
  <DomainObject.Predmet.ProtustrankaWithAdress>
    <izvorni_sadrzaj>SLAP d.o.o. Mahatma Gandhija 3, 10000 Zagreb</izvorni_sadrzaj>
    <derivirana_varijabla naziv="DomainObject.Predmet.ProtustrankaWithAdress_1">SLAP d.o.o. Mahatma Gandhija 3, 10000 Zagreb</derivirana_varijabla>
  </DomainObject.Predmet.ProtustrankaWithAdress>
  <DomainObject.Predmet.ProtustrankaWithAdressOIB>
    <izvorni_sadrzaj>SLAP d.o.o., OIB 20485853228, Mahatma Gandhija 3, 10000 Zagreb</izvorni_sadrzaj>
    <derivirana_varijabla naziv="DomainObject.Predmet.ProtustrankaWithAdressOIB_1">SLAP d.o.o., OIB 20485853228, Mahatma Gandhija 3, 10000 Zagreb</derivirana_varijabla>
  </DomainObject.Predmet.ProtustrankaWithAdressOIB>
  <DomainObject.Predmet.ProtustrankaNazivFormated>
    <izvorni_sadrzaj>SLAP d.o.o.</izvorni_sadrzaj>
    <derivirana_varijabla naziv="DomainObject.Predmet.ProtustrankaNazivFormated_1">SLAP d.o.o.</derivirana_varijabla>
  </DomainObject.Predmet.ProtustrankaNazivFormated>
  <DomainObject.Predmet.ProtustrankaNazivFormatedOIB>
    <izvorni_sadrzaj>SLAP d.o.o., OIB 20485853228</izvorni_sadrzaj>
    <derivirana_varijabla naziv="DomainObject.Predmet.ProtustrankaNazivFormatedOIB_1">SLAP d.o.o., OIB 20485853228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SLAP d.o.o. zastupanog po punomoćniku GORAN ŠOBAT</item>
    </izvorni_sadrzaj>
    <derivirana_varijabla naziv="DomainObject.Predmet.ProtuStrankaListFormated_1">
      <item>SLAP d.o.o. zastupanog po punomoćniku GORAN ŠOBAT</item>
    </derivirana_varijabla>
  </DomainObject.Predmet.ProtuStrankaListFormated>
  <DomainObject.Predmet.ProtuStrankaListFormatedOIB>
    <izvorni_sadrzaj>
      <item>SLAP d.o.o., OIB 20485853228 zastupanog po punomoćniku GORAN ŠOBAT</item>
    </izvorni_sadrzaj>
    <derivirana_varijabla naziv="DomainObject.Predmet.ProtuStrankaListFormatedOIB_1">
      <item>SLAP d.o.o., OIB 20485853228 zastupanog po punomoćniku GORAN ŠOBAT</item>
    </derivirana_varijabla>
  </DomainObject.Predmet.ProtuStrankaListFormatedOIB>
  <DomainObject.Predmet.ProtuStrankaListFormatedWithAdress>
    <izvorni_sadrzaj>
      <item>SLAP d.o.o., Mahatma Gandhija 3, 10000 Zagreb zastupanog po punomoćniku GORAN ŠOBAT</item>
    </izvorni_sadrzaj>
    <derivirana_varijabla naziv="DomainObject.Predmet.ProtuStrankaListFormatedWithAdress_1">
      <item>SLAP d.o.o., Mahatma Gandhija 3, 10000 Zagreb zastupanog po punomoćniku GORAN ŠOBAT</item>
    </derivirana_varijabla>
  </DomainObject.Predmet.ProtuStrankaListFormatedWithAdress>
  <DomainObject.Predmet.ProtuStrankaListFormatedWithAdressOIB>
    <izvorni_sadrzaj>
      <item>SLAP d.o.o., OIB 20485853228, Mahatma Gandhija 3, 10000 Zagreb zastupanog po punomoćniku GORAN ŠOBAT</item>
    </izvorni_sadrzaj>
    <derivirana_varijabla naziv="DomainObject.Predmet.ProtuStrankaListFormatedWithAdressOIB_1">
      <item>SLAP d.o.o., OIB 20485853228, Mahatma Gandhija 3, 10000 Zagreb zastupanog po punomoćniku GORAN ŠOBAT</item>
    </derivirana_varijabla>
  </DomainObject.Predmet.ProtuStrankaListFormatedWithAdressOIB>
  <DomainObject.Predmet.ProtuStrankaListNazivFormated>
    <izvorni_sadrzaj>
      <item>SLAP d.o.o.</item>
    </izvorni_sadrzaj>
    <derivirana_varijabla naziv="DomainObject.Predmet.ProtuStrankaListNazivFormated_1">
      <item>SLAP d.o.o.</item>
    </derivirana_varijabla>
  </DomainObject.Predmet.ProtuStrankaListNazivFormated>
  <DomainObject.Predmet.ProtuStrankaListNazivFormatedOIB>
    <izvorni_sadrzaj>
      <item>SLAP d.o.o., OIB 20485853228</item>
    </izvorni_sadrzaj>
    <derivirana_varijabla naziv="DomainObject.Predmet.ProtuStrankaListNazivFormatedOIB_1">
      <item>SLAP d.o.o., OIB 20485853228</item>
    </derivirana_varijabla>
  </DomainObject.Predmet.ProtuStrankaListNazivFormatedOIB>
  <DomainObject.Predmet.OstaliListFormated>
    <izvorni_sadrzaj>
      <item>GORAN ŠOBAT punomoćnik sudionika u postupku SLAP d.o.o.</item>
    </izvorni_sadrzaj>
    <derivirana_varijabla naziv="DomainObject.Predmet.OstaliListFormated_1">
      <item>GORAN ŠOBAT punomoćnik sudionika u postupku SLAP d.o.o.</item>
    </derivirana_varijabla>
  </DomainObject.Predmet.OstaliListFormated>
  <DomainObject.Predmet.OstaliListFormatedOIB>
    <izvorni_sadrzaj>
      <item>GORAN ŠOBAT, OIB 43652715643 punomoćnik sudionika u postupku SLAP d.o.o.</item>
    </izvorni_sadrzaj>
    <derivirana_varijabla naziv="DomainObject.Predmet.OstaliListFormatedOIB_1">
      <item>GORAN ŠOBAT, OIB 43652715643 punomoćnik sudionika u postupku SLAP d.o.o.</item>
    </derivirana_varijabla>
  </DomainObject.Predmet.OstaliListFormatedOIB>
  <DomainObject.Predmet.OstaliListFormatedWithAdress>
    <izvorni_sadrzaj>
      <item>GORAN ŠOBAT, Mahatma Gandhija 3, 10000 Zagreb punomoćnik sudionika u postupku SLAP d.o.o.</item>
    </izvorni_sadrzaj>
    <derivirana_varijabla naziv="DomainObject.Predmet.OstaliListFormatedWithAdress_1">
      <item>GORAN ŠOBAT, Mahatma Gandhija 3, 10000 Zagreb punomoćnik sudionika u postupku SLAP d.o.o.</item>
    </derivirana_varijabla>
  </DomainObject.Predmet.OstaliListFormatedWithAdress>
  <DomainObject.Predmet.OstaliListFormatedWithAdressOIB>
    <izvorni_sadrzaj>
      <item>GORAN ŠOBAT, OIB 43652715643, Mahatma Gandhija 3, 10000 Zagreb punomoćnik sudionika u postupku SLAP d.o.o.</item>
    </izvorni_sadrzaj>
    <derivirana_varijabla naziv="DomainObject.Predmet.OstaliListFormatedWithAdressOIB_1">
      <item>GORAN ŠOBAT, OIB 43652715643, Mahatma Gandhija 3, 10000 Zagreb punomoćnik sudionika u postupku SLAP d.o.o.</item>
    </derivirana_varijabla>
  </DomainObject.Predmet.OstaliListFormatedWithAdressOIB>
  <DomainObject.Predmet.OstaliListNazivFormated>
    <izvorni_sadrzaj>
      <item>GORAN ŠOBAT</item>
    </izvorni_sadrzaj>
    <derivirana_varijabla naziv="DomainObject.Predmet.OstaliListNazivFormated_1">
      <item>GORAN ŠOBAT</item>
    </derivirana_varijabla>
  </DomainObject.Predmet.OstaliListNazivFormated>
  <DomainObject.Predmet.OstaliListNazivFormatedOIB>
    <izvorni_sadrzaj>
      <item>GORAN ŠOBAT, OIB 43652715643</item>
    </izvorni_sadrzaj>
    <derivirana_varijabla naziv="DomainObject.Predmet.OstaliListNazivFormatedOIB_1">
      <item>GORAN ŠOBAT, OIB 43652715643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SLAP d.o.o.</izvorni_sadrzaj>
    <derivirana_varijabla naziv="DomainObject.Predmet.ProtustrankaIDrugi_1">SLAP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SLAP d.o.o., OIB 20485853228, Mahatma Gandhija 3, 10000 Zagreb</izvorni_sadrzaj>
    <derivirana_varijabla naziv="DomainObject.Predmet.ProtustrankaIDrugiAdressOIB_1">SLAP d.o.o., OIB 20485853228, Mahatma Gandhija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SLAP d.o.o.</item>
      <item>GORAN ŠOBAT</item>
    </izvorni_sadrzaj>
    <derivirana_varijabla naziv="DomainObject.Predmet.SudioniciListNaziv_1">
      <item>FINA Regionalni centar Zagreb</item>
      <item>SLAP d.o.o.</item>
      <item>GORAN ŠOBAT</item>
    </derivirana_varijabla>
  </DomainObject.Predmet.SudioniciListNaziv>
  <DomainObject.Predmet.SudioniciListAdressOIB>
    <izvorni_sadrzaj>
      <item>FINA Regionalni centar Zagreb, OIB 85821130368, Trg svibanjskih žrtava 1995. 1,10000 Zagreb</item>
      <item>SLAP d.o.o., OIB 20485853228, Mahatma Gandhija 3,10000 Zagreb</item>
      <item>GORAN ŠOBAT, OIB 43652715643, Mahatma Gandhija 3,10000 Zagreb</item>
    </izvorni_sadrzaj>
    <derivirana_varijabla naziv="DomainObject.Predmet.SudioniciListAdressOIB_1">
      <item>FINA Regionalni centar Zagreb, OIB 85821130368, Trg svibanjskih žrtava 1995. 1,10000 Zagreb</item>
      <item>SLAP d.o.o., OIB 20485853228, Mahatma Gandhija 3,10000 Zagreb</item>
      <item>GORAN ŠOBAT, OIB 43652715643, Mahatma Gandhija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20485853228</item>
      <item>, OIB 43652715643</item>
    </izvorni_sadrzaj>
    <derivirana_varijabla naziv="DomainObject.Predmet.SudioniciListNazivOIB_1">
      <item>, OIB 85821130368</item>
      <item>, OIB 20485853228</item>
      <item>, OIB 43652715643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2470</properties:Characters>
  <properties:Lines>86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2016-10-03T12:40:00Z</dcterms:created>
  <dc:creator>Teuta Klinžić Zajec</dc:creator>
  <cp:lastModifiedBy>Teuta Klinžić Zajec</cp:lastModifiedBy>
  <dcterms:modified xmlns:xsi="http://www.w3.org/2001/XMLSchema-instance" xsi:type="dcterms:W3CDTF">2016-10-04T07:39:00Z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