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f314" w14:paraId="336f31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91632">
        <w:t>445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7A0CF1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A91632">
        <w:t>TONIKA UGOSTITELJSTVO</w:t>
      </w:r>
      <w:r w:rsidR="006461E1">
        <w:t xml:space="preserve"> d.o.o</w:t>
      </w:r>
      <w:r w:rsidR="00A91632">
        <w:t>., Split, Glagoljaška 14</w:t>
      </w:r>
      <w:r w:rsidR="006461E1">
        <w:t>, OI</w:t>
      </w:r>
      <w:r w:rsidR="00A91632">
        <w:t>B: 05793843419</w:t>
      </w:r>
      <w:r w:rsidR="00236985">
        <w:t>,</w:t>
      </w:r>
      <w:r w:rsidR="007B2FEE">
        <w:t xml:space="preserve"> MBS: 06</w:t>
      </w:r>
      <w:r w:rsidR="00A91632">
        <w:t>0199591</w:t>
      </w:r>
      <w:r w:rsidR="00D86853">
        <w:t>,</w:t>
      </w:r>
      <w:r w:rsidR="00236985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6273D5" w:rsidRPr="006273D5">
        <w:t xml:space="preserve">TONIKA UGOSTITELJSTVO d.o.o., Split, Glagoljaška 14, OIB: 05793843419, MBS: 060199591, </w:t>
      </w:r>
      <w:r w:rsidR="00236985">
        <w:t xml:space="preserve">na </w:t>
      </w:r>
      <w:r>
        <w:t>dan</w:t>
      </w:r>
      <w:r w:rsidR="007B2FEE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6273D5">
        <w:t>u od 1213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6273D5">
        <w:t>5.863,30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739F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91632">
        <w:t>3. ST-1445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739F5">
        <w:t>a</w:t>
      </w:r>
      <w:r w:rsidR="003D3A71">
        <w:t xml:space="preserve"> ovlašten</w:t>
      </w:r>
      <w:r w:rsidR="00D739F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739F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2E030D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A0CF1"/>
    <w:rsid w:val="007B2FEE"/>
    <w:rsid w:val="007C625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14055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St-1445/2015</izvorni_sadrzaj>
    <derivirana_varijabla naziv="DomainObject.Predmet.OznakaBroj_1">St-1445/2015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TONIKA UGOSTITELJSTVO d.o.o. za ugostiteljstvo, turizam i trgovinu</izvorni_sadrzaj>
    <derivirana_varijabla naziv="DomainObject.Predmet.ProtustrankaFormated_1">  TONIKA UGOSTITELJSTVO d.o.o. za ugostiteljstvo, turizam i trgovinu</derivirana_varijabla>
  </DomainObject.Predmet.ProtustrankaFormated>
  <DomainObject.Predmet.ProtustrankaFormatedOIB>
    <izvorni_sadrzaj>  TONIKA UGOSTITELJSTVO d.o.o. za ugostiteljstvo, turizam i trgovinu, OIB 05793843419</izvorni_sadrzaj>
    <derivirana_varijabla naziv="DomainObject.Predmet.ProtustrankaFormatedOIB_1">  TONIKA UGOSTITELJSTVO d.o.o. za ugostiteljstvo, turizam i trgovinu, OIB 05793843419</derivirana_varijabla>
  </DomainObject.Predmet.ProtustrankaFormatedOIB>
  <DomainObject.Predmet.ProtustrankaFormatedWithAdress>
    <izvorni_sadrzaj> TONIKA UGOSTITELJSTVO d.o.o. za ugostiteljstvo, turizam i trgovinu, Glagoljaška 14, 21000 Split</izvorni_sadrzaj>
    <derivirana_varijabla naziv="DomainObject.Predmet.ProtustrankaFormatedWithAdress_1"> TONIKA UGOSTITELJSTVO d.o.o. za ugostiteljstvo, turizam i trgovinu, Glagoljaška 14, 21000 Split</derivirana_varijabla>
  </DomainObject.Predmet.ProtustrankaFormatedWithAdress>
  <DomainObject.Predmet.ProtustrankaFormatedWithAdressOIB>
    <izvorni_sadrzaj> TONIKA UGOSTITELJSTVO d.o.o. za ugostiteljstvo, turizam i trgovinu, OIB 05793843419, Glagoljaška 14, 21000 Split</izvorni_sadrzaj>
    <derivirana_varijabla naziv="DomainObject.Predmet.ProtustrankaFormatedWithAdressOIB_1"> TONIKA UGOSTITELJSTVO d.o.o. za ugostiteljstvo, turizam i trgovinu, OIB 05793843419, Glagoljaška 14, 21000 Split</derivirana_varijabla>
  </DomainObject.Predmet.ProtustrankaFormatedWithAdressOIB>
  <DomainObject.Predmet.ProtustrankaWithAdress>
    <izvorni_sadrzaj>TONIKA UGOSTITELJSTVO d.o.o. za ugostiteljstvo, turizam i trgovinu Glagoljaška 14, 21000 Split</izvorni_sadrzaj>
    <derivirana_varijabla naziv="DomainObject.Predmet.ProtustrankaWithAdress_1">TONIKA UGOSTITELJSTVO d.o.o. za ugostiteljstvo, turizam i trgovinu Glagoljaška 14, 21000 Split</derivirana_varijabla>
  </DomainObject.Predmet.ProtustrankaWithAdress>
  <DomainObject.Predmet.ProtustrankaWithAdressOIB>
    <izvorni_sadrzaj>TONIKA UGOSTITELJSTVO d.o.o. za ugostiteljstvo, turizam i trgovinu, OIB 05793843419, Glagoljaška 14, 21000 Split</izvorni_sadrzaj>
    <derivirana_varijabla naziv="DomainObject.Predmet.ProtustrankaWithAdressOIB_1">TONIKA UGOSTITELJSTVO d.o.o. za ugostiteljstvo, turizam i trgovinu, OIB 05793843419, Glagoljaška 14, 21000 Split</derivirana_varijabla>
  </DomainObject.Predmet.ProtustrankaWithAdressOIB>
  <DomainObject.Predmet.ProtustrankaNazivFormated>
    <izvorni_sadrzaj>TONIKA UGOSTITELJSTVO d.o.o. za ugostiteljstvo, turizam i trgovinu</izvorni_sadrzaj>
    <derivirana_varijabla naziv="DomainObject.Predmet.ProtustrankaNazivFormated_1">TONIKA UGOSTITELJSTVO d.o.o. za ugostiteljstvo, turizam i trgovinu</derivirana_varijabla>
  </DomainObject.Predmet.ProtustrankaNazivFormated>
  <DomainObject.Predmet.ProtustrankaNazivFormatedOIB>
    <izvorni_sadrzaj>TONIKA UGOSTITELJSTVO d.o.o. za ugostiteljstvo, turizam i trgovinu, OIB 05793843419</izvorni_sadrzaj>
    <derivirana_varijabla naziv="DomainObject.Predmet.ProtustrankaNazivFormatedOIB_1">TONIKA UGOSTITELJSTVO d.o.o. za ugostiteljstvo, turizam i trgovinu, OIB 05793843419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5863.30</izvorni_sadrzaj>
    <derivirana_varijabla naziv="DomainObject.Predmet.TrenutnaVrijednost_1">5863.30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TONIKA UGOSTITELJSTVO d.o.o. za ugostiteljstvo, turizam i trgovinu</item>
    </izvorni_sadrzaj>
    <derivirana_varijabla naziv="DomainObject.Predmet.ProtuStrankaListFormated_1">
      <item>TONIKA UGOSTITELJSTVO d.o.o. za ugostiteljstvo, turizam i trgovinu</item>
    </derivirana_varijabla>
  </DomainObject.Predmet.ProtuStrankaListFormated>
  <DomainObject.Predmet.ProtuStrankaListFormatedOIB>
    <izvorni_sadrzaj>
      <item>TONIKA UGOSTITELJSTVO d.o.o. za ugostiteljstvo, turizam i trgovinu, OIB 05793843419</item>
    </izvorni_sadrzaj>
    <derivirana_varijabla naziv="DomainObject.Predmet.ProtuStrankaListFormatedOIB_1">
      <item>TONIKA UGOSTITELJSTVO d.o.o. za ugostiteljstvo, turizam i trgovinu, OIB 05793843419</item>
    </derivirana_varijabla>
  </DomainObject.Predmet.ProtuStrankaListFormatedOIB>
  <DomainObject.Predmet.ProtuStrankaListFormatedWithAdress>
    <izvorni_sadrzaj>
      <item>TONIKA UGOSTITELJSTVO d.o.o. za ugostiteljstvo, turizam i trgovinu, Glagoljaška 14, 21000 Split</item>
    </izvorni_sadrzaj>
    <derivirana_varijabla naziv="DomainObject.Predmet.ProtuStrankaListFormatedWithAdress_1">
      <item>TONIKA UGOSTITELJSTVO d.o.o. za ugostiteljstvo, turizam i trgovinu, Glagoljaška 14, 21000 Split</item>
    </derivirana_varijabla>
  </DomainObject.Predmet.ProtuStrankaListFormatedWithAdress>
  <DomainObject.Predmet.ProtuStrankaListFormatedWithAdressOIB>
    <izvorni_sadrzaj>
      <item>TONIKA UGOSTITELJSTVO d.o.o. za ugostiteljstvo, turizam i trgovinu, OIB 05793843419, Glagoljaška 14, 21000 Split</item>
    </izvorni_sadrzaj>
    <derivirana_varijabla naziv="DomainObject.Predmet.ProtuStrankaListFormatedWithAdressOIB_1">
      <item>TONIKA UGOSTITELJSTVO d.o.o. za ugostiteljstvo, turizam i trgovinu, OIB 05793843419, Glagoljaška 14, 21000 Split</item>
    </derivirana_varijabla>
  </DomainObject.Predmet.ProtuStrankaListFormatedWithAdressOIB>
  <DomainObject.Predmet.ProtuStrankaListNazivFormated>
    <izvorni_sadrzaj>
      <item>TONIKA UGOSTITELJSTVO d.o.o. za ugostiteljstvo, turizam i trgovinu</item>
    </izvorni_sadrzaj>
    <derivirana_varijabla naziv="DomainObject.Predmet.ProtuStrankaListNazivFormated_1">
      <item>TONIKA UGOSTITELJSTVO d.o.o. za ugostiteljstvo, turizam i trgovinu</item>
    </derivirana_varijabla>
  </DomainObject.Predmet.ProtuStrankaListNazivFormated>
  <DomainObject.Predmet.ProtuStrankaListNazivFormatedOIB>
    <izvorni_sadrzaj>
      <item>TONIKA UGOSTITELJSTVO d.o.o. za ugostiteljstvo, turizam i trgovinu, OIB 05793843419</item>
    </izvorni_sadrzaj>
    <derivirana_varijabla naziv="DomainObject.Predmet.ProtuStrankaListNazivFormatedOIB_1">
      <item>TONIKA UGOSTITELJSTVO d.o.o. za ugostiteljstvo, turizam i trgovinu, OIB 05793843419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TONIKA UGOSTITELJSTVO d.o.o. za ugostiteljstvo, turizam i trgovinu</izvorni_sadrzaj>
    <derivirana_varijabla naziv="DomainObject.Predmet.ProtustrankaIDrugi_1">TONIKA UGOSTITELJSTVO d.o.o. za ugostiteljstvo, turizam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TONIKA UGOSTITELJSTVO d.o.o. za ugostiteljstvo, turizam i trgovinu, OIB 05793843419, Glagoljaška 14, 21000 Split</izvorni_sadrzaj>
    <derivirana_varijabla naziv="DomainObject.Predmet.ProtustrankaIDrugiAdressOIB_1">TONIKA UGOSTITELJSTVO d.o.o. za ugostiteljstvo, turizam i trgovinu, OIB 05793843419, Glagoljaška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TONIKA UGOSTITELJSTVO d.o.o. za ugostiteljstvo, turizam i trgovinu</item>
      <item>FINANCIJSKA AGENCIJA,RC SPLIT</item>
    </izvorni_sadrzaj>
    <derivirana_varijabla naziv="DomainObject.Predmet.SudioniciListNaziv_1">
      <item>TONIKA UGOSTITELJSTVO d.o.o. za ugostiteljstvo, turizam i trgovinu</item>
      <item>FINANCIJSKA AGENCIJA,RC SPLIT</item>
    </derivirana_varijabla>
  </DomainObject.Predmet.SudioniciListNaziv>
  <DomainObject.Predmet.SudioniciListAdressOIB>
    <izvorni_sadrzaj>
      <item>TONIKA UGOSTITELJSTVO d.o.o. za ugostiteljstvo, turizam i trgovinu, OIB 05793843419, Glagoljaška 14,21000 Split</item>
      <item>FINANCIJSKA AGENCIJA,RC SPLIT, OIB 85821130368, Mažuranićevo šetalište 24b,21000 Split</item>
    </izvorni_sadrzaj>
    <derivirana_varijabla naziv="DomainObject.Predmet.SudioniciListAdressOIB_1">
      <item>TONIKA UGOSTITELJSTVO d.o.o. za ugostiteljstvo, turizam i trgovinu, OIB 05793843419, Glagoljaška 14,21000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05793843419</item>
      <item>, OIB 85821130368</item>
    </izvorni_sadrzaj>
    <derivirana_varijabla naziv="DomainObject.Predmet.SudioniciListNazivOIB_1">
      <item>, OIB 05793843419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1783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2015-12-18T07:16:00Z</dcterms:created>
  <dc:creator>Lari Glavaš</dc:creator>
  <cp:lastModifiedBy>Lari Glavaš</cp:lastModifiedBy>
  <cp:lastPrinted>2015-12-18T07:16:00Z</cp:lastPrinted>
  <dcterms:modified xmlns:xsi="http://www.w3.org/2001/XMLSchema-instance" xsi:type="dcterms:W3CDTF">2015-12-18T07:17:00Z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