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92d1" w14:paraId="05492d1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0A2135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8242C" w:rsidP="00070A05" w:rsidR="00B8242C">
      <w:pPr>
        <w:jc w:val="center"/>
        <w:rPr>
          <w:rFonts w:hAnsi="Times New Roman" w:ascii="Times New Roman"/>
          <w:b/>
        </w:rPr>
      </w:pPr>
      <w:r w:rsidRPr="00B8242C">
        <w:rPr>
          <w:rFonts w:hAnsi="Times New Roman" w:ascii="Times New Roman"/>
          <w:b/>
        </w:rPr>
        <w:t>VASIANUM d.o.o. FAŽANA, Fažana, Riva 7, OIB: 16569613306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8242C">
        <w:rPr>
          <w:rFonts w:hAnsi="Times New Roman" w:ascii="Times New Roman"/>
        </w:rPr>
        <w:t>12:00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8022CC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Nikola Japundžić , identitet utvrđen uvidom u OI broj: 105134885.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1D32E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ZZ dužnika Caterina M</w:t>
      </w:r>
      <w:r w:rsidR="00DA0195">
        <w:rPr>
          <w:rFonts w:hAnsi="Times New Roman" w:ascii="Times New Roman"/>
        </w:rPr>
        <w:t>alis</w:t>
      </w:r>
      <w:r>
        <w:rPr>
          <w:rFonts w:hAnsi="Times New Roman" w:ascii="Times New Roman"/>
        </w:rPr>
        <w:t xml:space="preserve">ani, 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F104F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AF104F">
        <w:rPr>
          <w:rFonts w:hAnsi="Times New Roman" w:ascii="Times New Roman"/>
        </w:rPr>
        <w:t>15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F104F">
        <w:rPr>
          <w:rFonts w:hAnsi="Times New Roman" w:ascii="Times New Roman"/>
        </w:rPr>
        <w:t>16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DA0195">
        <w:rPr>
          <w:rFonts w:hAnsi="Times New Roman" w:ascii="Times New Roman"/>
        </w:rPr>
        <w:t xml:space="preserve"> </w:t>
      </w:r>
      <w:r w:rsidR="006E38CB">
        <w:rPr>
          <w:rFonts w:hAnsi="Times New Roman" w:ascii="Times New Roman"/>
        </w:rPr>
        <w:t xml:space="preserve">da ne osporava da je račun dužnika na dan 17.3.2016. bio blokiran u neprekidnom razdoblju od 120 dana na iznos od 373.505,85 kuna. ZZ dužnika navodi da dužnik posluje sezonski te da će u kratko vrijeme biti u mogućnosti podmiriti nastalo dugovanje. Radi se o dugovanju prema državi po osnovi poreza i drugih davanja. Radi navedenog predlaže da se na kratko vrijeme odgodi odluka o otvaranju stečajnog postupka.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AC6C14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nema</w:t>
      </w:r>
      <w:r w:rsidR="00AC6C14">
        <w:rPr>
          <w:rFonts w:hAnsi="Times New Roman" w:ascii="Times New Roman"/>
        </w:rPr>
        <w:t xml:space="preserve">. Dužnik posluje u poslovnom prostoru kojeg ima u zakupu, inventar je vlasništvo dužnika, no po navodima zz dužnika nema veće vrijednosti jer je star 10 godina.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</w:t>
      </w:r>
      <w:r w:rsidR="00F07DE6">
        <w:rPr>
          <w:rFonts w:hAnsi="Times New Roman" w:ascii="Times New Roman"/>
        </w:rPr>
        <w:t xml:space="preserve"> </w:t>
      </w:r>
      <w:r w:rsidRPr="00924A2B">
        <w:rPr>
          <w:rFonts w:hAnsi="Times New Roman" w:ascii="Times New Roman"/>
        </w:rPr>
        <w:t>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C64CDB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C64CDB">
        <w:rPr>
          <w:rFonts w:hAnsi="Times New Roman" w:ascii="Times New Roman"/>
        </w:rPr>
        <w:t xml:space="preserve">dužnik ima oko 60.000,00 kuna otvorenih stavki prema dobavljačima te </w:t>
      </w:r>
      <w:r w:rsidR="00977E6D">
        <w:rPr>
          <w:rFonts w:hAnsi="Times New Roman" w:ascii="Times New Roman"/>
        </w:rPr>
        <w:t xml:space="preserve">po </w:t>
      </w:r>
      <w:r w:rsidR="00C64CDB">
        <w:rPr>
          <w:rFonts w:hAnsi="Times New Roman" w:ascii="Times New Roman"/>
        </w:rPr>
        <w:t xml:space="preserve">osnovi kojeg je račun blokiran.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977E6D">
        <w:rPr>
          <w:rFonts w:hAnsi="Times New Roman" w:ascii="Times New Roman"/>
        </w:rPr>
        <w:t xml:space="preserve"> </w:t>
      </w:r>
      <w:r w:rsidR="0015460F">
        <w:rPr>
          <w:rFonts w:hAnsi="Times New Roman" w:ascii="Times New Roman"/>
        </w:rPr>
        <w:t xml:space="preserve">- </w:t>
      </w:r>
      <w:r w:rsidR="00977E6D">
        <w:rPr>
          <w:rFonts w:hAnsi="Times New Roman" w:ascii="Times New Roman"/>
        </w:rPr>
        <w:t>oko 35.000,00 kuna mjesečno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77E6D" w:rsidP="00753A24" w:rsidR="00977E6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AF50AB" w:rsidP="00F25A8E" w:rsidR="00AF50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F50AB">
        <w:rPr>
          <w:rFonts w:hAnsi="Times New Roman" w:ascii="Times New Roman"/>
        </w:rPr>
        <w:t>Današnje ročište se odgađa te se istovremeno zakazuje iduće za DAN</w:t>
      </w:r>
      <w:r>
        <w:rPr>
          <w:rFonts w:hAnsi="Times New Roman" w:ascii="Times New Roman"/>
        </w:rPr>
        <w:t xml:space="preserve"> 12</w:t>
      </w:r>
      <w:r w:rsidRPr="00AF50A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rujna </w:t>
      </w:r>
      <w:r w:rsidRPr="00AF50AB">
        <w:rPr>
          <w:rFonts w:hAnsi="Times New Roman" w:ascii="Times New Roman"/>
        </w:rPr>
        <w:t>201</w:t>
      </w:r>
      <w:r>
        <w:rPr>
          <w:rFonts w:hAnsi="Times New Roman" w:ascii="Times New Roman"/>
        </w:rPr>
        <w:t>6</w:t>
      </w:r>
      <w:r w:rsidRPr="00AF50AB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 xml:space="preserve">9:30 SATI. </w:t>
      </w:r>
    </w:p>
    <w:p w:rsidRDefault="00AF50AB" w:rsidP="00F25A8E" w:rsidR="00AF50AB">
      <w:pPr>
        <w:jc w:val="both"/>
        <w:rPr>
          <w:rFonts w:hAnsi="Times New Roman" w:ascii="Times New Roman"/>
        </w:rPr>
      </w:pPr>
    </w:p>
    <w:p w:rsidRDefault="00AF50AB" w:rsidP="00F25A8E" w:rsidR="00AF50AB" w:rsidRPr="00AF50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zapisnik će se objaviti na e-oglasnoj ploči suda. </w:t>
      </w:r>
    </w:p>
    <w:p w:rsidRDefault="00C22467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8242C">
        <w:rPr>
          <w:rFonts w:hAnsi="Times New Roman" w:ascii="Times New Roman"/>
        </w:rPr>
        <w:t>12:</w:t>
      </w:r>
      <w:r w:rsidR="00AF50AB">
        <w:rPr>
          <w:rFonts w:hAnsi="Times New Roman" w:ascii="Times New Roman"/>
        </w:rPr>
        <w:t>15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</w:t>
      </w:r>
      <w:r w:rsidR="00AF104F">
        <w:rPr>
          <w:rFonts w:hAnsi="Times New Roman" w:ascii="Times New Roman"/>
        </w:rPr>
        <w:t xml:space="preserve">                         </w:t>
      </w:r>
      <w:r w:rsidR="004D73AE">
        <w:rPr>
          <w:rFonts w:hAnsi="Times New Roman" w:ascii="Times New Roman"/>
        </w:rPr>
        <w:t xml:space="preserve">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AF104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F104F" w:rsidP="00175DF2" w:rsidR="00AF104F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</w:t>
      </w:r>
      <w:r w:rsidR="00AF104F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6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242C" w:rsidP="00B8242C" w:rsidR="00B8242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515/2016-8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B8242C">
      <w:rPr>
        <w:sz w:val="22"/>
        <w:szCs w:val="22"/>
      </w:rPr>
      <w:t>515/2016-8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2135"/>
    <w:rsid w:val="000A7400"/>
    <w:rsid w:val="000E6670"/>
    <w:rsid w:val="0011404E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D32EA"/>
    <w:rsid w:val="002107A0"/>
    <w:rsid w:val="0021775B"/>
    <w:rsid w:val="0023373E"/>
    <w:rsid w:val="0024037F"/>
    <w:rsid w:val="0024367D"/>
    <w:rsid w:val="00266A0E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97C32"/>
    <w:rsid w:val="004D73AE"/>
    <w:rsid w:val="00547932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38CB"/>
    <w:rsid w:val="00753A24"/>
    <w:rsid w:val="00762F0D"/>
    <w:rsid w:val="00801E61"/>
    <w:rsid w:val="008022CC"/>
    <w:rsid w:val="008072B5"/>
    <w:rsid w:val="008145B5"/>
    <w:rsid w:val="0081659F"/>
    <w:rsid w:val="00825065"/>
    <w:rsid w:val="008357EF"/>
    <w:rsid w:val="00874813"/>
    <w:rsid w:val="008936AA"/>
    <w:rsid w:val="008B3034"/>
    <w:rsid w:val="008C0427"/>
    <w:rsid w:val="0091062F"/>
    <w:rsid w:val="00912E0B"/>
    <w:rsid w:val="00924A2B"/>
    <w:rsid w:val="0093737F"/>
    <w:rsid w:val="00937EFC"/>
    <w:rsid w:val="00940C4B"/>
    <w:rsid w:val="00963B1D"/>
    <w:rsid w:val="00966256"/>
    <w:rsid w:val="009732C9"/>
    <w:rsid w:val="0097467C"/>
    <w:rsid w:val="00977E6D"/>
    <w:rsid w:val="009836F3"/>
    <w:rsid w:val="009C512A"/>
    <w:rsid w:val="009F687B"/>
    <w:rsid w:val="00A61E53"/>
    <w:rsid w:val="00A73FBB"/>
    <w:rsid w:val="00A830AE"/>
    <w:rsid w:val="00AB50C1"/>
    <w:rsid w:val="00AC33A7"/>
    <w:rsid w:val="00AC6C14"/>
    <w:rsid w:val="00AE7D77"/>
    <w:rsid w:val="00AF104F"/>
    <w:rsid w:val="00AF50AB"/>
    <w:rsid w:val="00B12902"/>
    <w:rsid w:val="00B200C4"/>
    <w:rsid w:val="00B34A29"/>
    <w:rsid w:val="00B4044D"/>
    <w:rsid w:val="00B46C27"/>
    <w:rsid w:val="00B4764C"/>
    <w:rsid w:val="00B8242C"/>
    <w:rsid w:val="00BE3960"/>
    <w:rsid w:val="00C14820"/>
    <w:rsid w:val="00C22467"/>
    <w:rsid w:val="00C50565"/>
    <w:rsid w:val="00C64CDB"/>
    <w:rsid w:val="00C66696"/>
    <w:rsid w:val="00C67C0F"/>
    <w:rsid w:val="00C917D3"/>
    <w:rsid w:val="00C91BCA"/>
    <w:rsid w:val="00CD254E"/>
    <w:rsid w:val="00CD2568"/>
    <w:rsid w:val="00CF7611"/>
    <w:rsid w:val="00D972F1"/>
    <w:rsid w:val="00DA0195"/>
    <w:rsid w:val="00DF0331"/>
    <w:rsid w:val="00E3781E"/>
    <w:rsid w:val="00E51C1E"/>
    <w:rsid w:val="00F07DE6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6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6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2016.</izvorni_sadrzaj>
    <derivirana_varijabla naziv="DomainObject.StvarniPocetakDatum_1">18. svibnja 2016.</derivirana_varijabla>
  </DomainObject.StvarniPocetakDatum>
  <DomainObject.StvarniZavrsetakDatum>
    <izvorni_sadrzaj>18. svibnja 2016.</izvorni_sadrzaj>
    <derivirana_varijabla naziv="DomainObject.StvarniZavrsetakDatum_1">18. svibnja 2016.</derivirana_varijabla>
  </DomainObject.StvarniZavrsetakDatum>
  <DomainObject.PlaniraniZavrsetakDatum>
    <izvorni_sadrzaj>18. svibnja 2016.</izvorni_sadrzaj>
    <derivirana_varijabla naziv="DomainObject.PlaniraniZavrsetakDatum_1">18. svibnja 2016.</derivirana_varijabla>
  </DomainObject.PlaniraniZavrsetakDatum>
  <DomainObject.PlaniraniPocetakDatum>
    <izvorni_sadrzaj>18. svibnja 2016.</izvorni_sadrzaj>
    <derivirana_varijabla naziv="DomainObject.PlaniraniPocetakDatum_1">18. svibnja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Nikola Japundžić</item>
      <item>VASIANUM d.o.o. FAŽANA</item>
      <item>Caterina Malisani</item>
      <item>FINANCIJSKA AGENCIJA, RC RIJEKA, PODRUŽNICA PULA, PULA</item>
    </izvorni_sadrzaj>
    <derivirana_varijabla naziv="DomainObject.UcesnikSudskeRadnjeListNaziv_1">
      <item>Nikola Japundžić</item>
      <item>VASIANUM d.o.o. FAŽANA</item>
      <item>Caterina Malisani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VASIANUM d.o.o. FAŽANA</izvorni_sadrzaj>
    <derivirana_varijabla naziv="DomainObject.Predmet.ProtustrankaFormated_1">  VASIANUM d.o.o. FAŽANA</derivirana_varijabla>
  </DomainObject.Predmet.ProtustrankaFormated>
  <DomainObject.Predmet.ProtustrankaFormatedOIB>
    <izvorni_sadrzaj>  VASIANUM d.o.o. FAŽANA, OIB 16569613306</izvorni_sadrzaj>
    <derivirana_varijabla naziv="DomainObject.Predmet.ProtustrankaFormatedOIB_1">  VASIANUM d.o.o. FAŽANA, OIB 16569613306</derivirana_varijabla>
  </DomainObject.Predmet.ProtustrankaFormatedOIB>
  <DomainObject.Predmet.ProtustrankaFormatedWithAdress>
    <izvorni_sadrzaj> VASIANUM d.o.o. FAŽANA, Riva 7, 52100 Fažana</izvorni_sadrzaj>
    <derivirana_varijabla naziv="DomainObject.Predmet.ProtustrankaFormatedWithAdress_1"> VASIANUM d.o.o. FAŽANA, Riva 7, 52100 Fažana</derivirana_varijabla>
  </DomainObject.Predmet.ProtustrankaFormatedWithAdress>
  <DomainObject.Predmet.ProtustrankaFormatedWithAdressOIB>
    <izvorni_sadrzaj> VASIANUM d.o.o. FAŽANA, OIB 16569613306, Riva 7, 52100 Fažana</izvorni_sadrzaj>
    <derivirana_varijabla naziv="DomainObject.Predmet.ProtustrankaFormatedWithAdressOIB_1"> VASIANUM d.o.o. FAŽANA, OIB 16569613306, Riva 7, 52100 Fažana</derivirana_varijabla>
  </DomainObject.Predmet.ProtustrankaFormatedWithAdressOIB>
  <DomainObject.Predmet.ProtustrankaWithAdress>
    <izvorni_sadrzaj>VASIANUM d.o.o. FAŽANA Riva 7, 52100 Fažana</izvorni_sadrzaj>
    <derivirana_varijabla naziv="DomainObject.Predmet.ProtustrankaWithAdress_1">VASIANUM d.o.o. FAŽANA Riva 7, 52100 Fažana</derivirana_varijabla>
  </DomainObject.Predmet.ProtustrankaWithAdress>
  <DomainObject.Predmet.ProtustrankaWithAdressOIB>
    <izvorni_sadrzaj>VASIANUM d.o.o. FAŽANA, OIB 16569613306, Riva 7, 52100 Fažana</izvorni_sadrzaj>
    <derivirana_varijabla naziv="DomainObject.Predmet.ProtustrankaWithAdressOIB_1">VASIANUM d.o.o. FAŽANA, OIB 16569613306, Riva 7, 52100 Fažana</derivirana_varijabla>
  </DomainObject.Predmet.ProtustrankaWithAdressOIB>
  <DomainObject.Predmet.ProtustrankaNazivFormated>
    <izvorni_sadrzaj>VASIANUM d.o.o. FAŽANA</izvorni_sadrzaj>
    <derivirana_varijabla naziv="DomainObject.Predmet.ProtustrankaNazivFormated_1">VASIANUM d.o.o. FAŽANA</derivirana_varijabla>
  </DomainObject.Predmet.ProtustrankaNazivFormated>
  <DomainObject.Predmet.ProtustrankaNazivFormatedOIB>
    <izvorni_sadrzaj>VASIANUM d.o.o. FAŽANA, OIB 16569613306</izvorni_sadrzaj>
    <derivirana_varijabla naziv="DomainObject.Predmet.ProtustrankaNazivFormatedOIB_1">VASIANUM d.o.o. FAŽANA, OIB 16569613306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373505.85</izvorni_sadrzaj>
    <derivirana_varijabla naziv="DomainObject.Predmet.TrenutnaVrijednost_1">373505.85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VASIANUM d.o.o. FAŽANA</item>
    </izvorni_sadrzaj>
    <derivirana_varijabla naziv="DomainObject.Predmet.ProtuStrankaListFormated_1">
      <item>VASIANUM d.o.o. FAŽANA</item>
    </derivirana_varijabla>
  </DomainObject.Predmet.ProtuStrankaListFormated>
  <DomainObject.Predmet.ProtuStrankaListFormatedOIB>
    <izvorni_sadrzaj>
      <item>VASIANUM d.o.o. FAŽANA, OIB 16569613306</item>
    </izvorni_sadrzaj>
    <derivirana_varijabla naziv="DomainObject.Predmet.ProtuStrankaListFormatedOIB_1">
      <item>VASIANUM d.o.o. FAŽANA, OIB 16569613306</item>
    </derivirana_varijabla>
  </DomainObject.Predmet.ProtuStrankaListFormatedOIB>
  <DomainObject.Predmet.ProtuStrankaListFormatedWithAdress>
    <izvorni_sadrzaj>
      <item>VASIANUM d.o.o. FAŽANA, Riva 7, 52100 Fažana</item>
    </izvorni_sadrzaj>
    <derivirana_varijabla naziv="DomainObject.Predmet.ProtuStrankaListFormatedWithAdress_1">
      <item>VASIANUM d.o.o. FAŽANA, Riva 7, 52100 Fažana</item>
    </derivirana_varijabla>
  </DomainObject.Predmet.ProtuStrankaListFormatedWithAdress>
  <DomainObject.Predmet.ProtuStrankaListFormatedWithAdressOIB>
    <izvorni_sadrzaj>
      <item>VASIANUM d.o.o. FAŽANA, OIB 16569613306, Riva 7, 52100 Fažana</item>
    </izvorni_sadrzaj>
    <derivirana_varijabla naziv="DomainObject.Predmet.ProtuStrankaListFormatedWithAdressOIB_1">
      <item>VASIANUM d.o.o. FAŽANA, OIB 16569613306, Riva 7, 52100 Fažana</item>
    </derivirana_varijabla>
  </DomainObject.Predmet.ProtuStrankaListFormatedWithAdressOIB>
  <DomainObject.Predmet.ProtuStrankaListNazivFormated>
    <izvorni_sadrzaj>
      <item>VASIANUM d.o.o. FAŽANA</item>
    </izvorni_sadrzaj>
    <derivirana_varijabla naziv="DomainObject.Predmet.ProtuStrankaListNazivFormated_1">
      <item>VASIANUM d.o.o. FAŽANA</item>
    </derivirana_varijabla>
  </DomainObject.Predmet.ProtuStrankaListNazivFormated>
  <DomainObject.Predmet.ProtuStrankaListNazivFormatedOIB>
    <izvorni_sadrzaj>
      <item>VASIANUM d.o.o. FAŽANA, OIB 16569613306</item>
    </izvorni_sadrzaj>
    <derivirana_varijabla naziv="DomainObject.Predmet.ProtuStrankaListNazivFormatedOIB_1">
      <item>VASIANUM d.o.o. FAŽANA, OIB 16569613306</item>
    </derivirana_varijabla>
  </DomainObject.Predmet.ProtuStrankaListNazivFormatedOIB>
  <DomainObject.Predmet.OstaliListFormated>
    <izvorni_sadrzaj>
      <item>Caterina Malisani</item>
      <item>Nikola Japundžić</item>
    </izvorni_sadrzaj>
    <derivirana_varijabla naziv="DomainObject.Predmet.OstaliListFormated_1">
      <item>Caterina Malisani</item>
      <item>Nikola Japundžić</item>
    </derivirana_varijabla>
  </DomainObject.Predmet.OstaliListFormated>
  <DomainObject.Predmet.OstaliListFormatedOIB>
    <izvorni_sadrzaj>
      <item>Caterina Malisani, OIB 15312827044</item>
      <item>Nikola Japundžić, OIB 80550816181</item>
    </izvorni_sadrzaj>
    <derivirana_varijabla naziv="DomainObject.Predmet.OstaliListFormatedOIB_1">
      <item>Caterina Malisani, OIB 15312827044</item>
      <item>Nikola Japundžić, OIB 80550816181</item>
    </derivirana_varijabla>
  </DomainObject.Predmet.OstaliListFormatedOIB>
  <DomainObject.Predmet.OstaliListFormatedWithAdress>
    <izvorni_sadrzaj>
      <item>Caterina Malisani, Via Dante Alighieri 15, 30026 Portogruaro </item>
      <item>Nikola Japundžić, Ljudevita Posavskog 9, 52100 Pula</item>
    </izvorni_sadrzaj>
    <derivirana_varijabla naziv="DomainObject.Predmet.OstaliListFormatedWithAdress_1">
      <item>Caterina Malisani, Via Dante Alighieri 15, 30026 Portogruaro </item>
      <item>Nikola Japundžić, Ljudevita Posavskog 9, 52100 Pula</item>
    </derivirana_varijabla>
  </DomainObject.Predmet.OstaliListFormatedWithAdress>
  <DomainObject.Predmet.OstaliListFormatedWithAdressOIB>
    <izvorni_sadrzaj>
      <item>Caterina Malisani, OIB 15312827044, Via Dante Alighieri 15, 30026 Portogruaro </item>
      <item>Nikola Japundžić, OIB 80550816181, Ljudevita Posavskog 9, 52100 Pula</item>
    </izvorni_sadrzaj>
    <derivirana_varijabla naziv="DomainObject.Predmet.OstaliListFormatedWithAdressOIB_1">
      <item>Caterina Malisani, OIB 15312827044, Via Dante Alighieri 15, 30026 Portogruaro </item>
      <item>Nikola Japundžić, OIB 80550816181, Ljudevita Posavskog 9, 52100 Pula</item>
    </derivirana_varijabla>
  </DomainObject.Predmet.OstaliListFormatedWithAdressOIB>
  <DomainObject.Predmet.OstaliListNazivFormated>
    <izvorni_sadrzaj>
      <item>Caterina Malisani</item>
      <item>Nikola Japundžić</item>
    </izvorni_sadrzaj>
    <derivirana_varijabla naziv="DomainObject.Predmet.OstaliListNazivFormated_1">
      <item>Caterina Malisani</item>
      <item>Nikola Japundžić</item>
    </derivirana_varijabla>
  </DomainObject.Predmet.OstaliListNazivFormated>
  <DomainObject.Predmet.OstaliListNazivFormatedOIB>
    <izvorni_sadrzaj>
      <item>Caterina Malisani, OIB 15312827044</item>
      <item>Nikola Japundžić, OIB 80550816181</item>
    </izvorni_sadrzaj>
    <derivirana_varijabla naziv="DomainObject.Predmet.OstaliListNazivFormatedOIB_1">
      <item>Caterina Malisani, OIB 15312827044</item>
      <item>Nikola Japundžić, OIB 80550816181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VASIANUM d.o.o. FAŽANA</izvorni_sadrzaj>
    <derivirana_varijabla naziv="DomainObject.Predmet.ProtustrankaIDrugi_1">VASIANUM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VASIANUM d.o.o. FAŽANA, OIB 16569613306, Riva 7, 52100 Fažana</izvorni_sadrzaj>
    <derivirana_varijabla naziv="DomainObject.Predmet.ProtustrankaIDrugiAdressOIB_1">VASIANUM d.o.o. FAŽANA, OIB 16569613306, Riva 7,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VASIANUM d.o.o. FAŽANA</item>
      <item>Caterina Malisani</item>
      <item>Nikola Japundžić</item>
    </izvorni_sadrzaj>
    <derivirana_varijabla naziv="DomainObject.Predmet.SudioniciListNaziv_1">
      <item>FINANCIJSKA AGENCIJA, RC RIJEKA, PODRUŽNICA PULA, PULA</item>
      <item>VASIANUM d.o.o. FAŽANA</item>
      <item>Caterina Malisani</item>
      <item>Nikola Japundžić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izvorni_sadrzaj>
    <derivirana_varijabla naziv="DomainObject.Predmet.SudioniciListAdressOIB_1"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16569613306</item>
      <item>, OIB 15312827044</item>
      <item>, OIB 80550816181</item>
    </izvorni_sadrzaj>
    <derivirana_varijabla naziv="DomainObject.Predmet.SudioniciListNazivOIB_1">
      <item>, OIB 85821130368</item>
      <item>, OIB 16569613306</item>
      <item>, OIB 15312827044</item>
      <item>, OIB 80550816181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BE4D3-5832-49B8-B896-DD8C4C3F8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2588</properties:Characters>
  <properties:Lines>97</properties:Lines>
  <properties:Paragraphs>39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3128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2016-05-18T06:13:00Z</dcterms:created>
  <dc:creator>epincin</dc:creator>
  <cp:lastModifiedBy>Sanja Prodan</cp:lastModifiedBy>
  <cp:lastPrinted>2015-12-17T09:17:00Z</cp:lastPrinted>
  <dcterms:modified xmlns:xsi="http://www.w3.org/2001/XMLSchema-instance" xsi:type="dcterms:W3CDTF">2016-05-18T10:57:00Z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