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46e740e" w14:textId="46e740e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B4A0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EB4A0A">
        <w:rPr>
          <w:rFonts w:ascii="Times New Roman" w:hAnsi="Times New Roman"/>
          <w:sz w:val="24"/>
          <w:szCs w:val="24"/>
        </w:rPr>
        <w:t>SSKa</w:t>
      </w:r>
      <w:proofErr w:type="spellEnd"/>
      <w:r w:rsidR="00EB4A0A">
        <w:rPr>
          <w:rFonts w:ascii="Times New Roman" w:hAnsi="Times New Roman"/>
          <w:sz w:val="24"/>
          <w:szCs w:val="24"/>
        </w:rPr>
        <w:t xml:space="preserve"> St-747/2019</w:t>
      </w:r>
    </w:p>
    <w:p w:rsidR="00FD07D2" w:rsidP="00FD07D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EB4A0A" w:rsidP="00EB4A0A" w:rsidRDefault="00EB4A0A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St-747/2019</w:t>
      </w:r>
    </w:p>
    <w:p w:rsidR="00FD07D2" w:rsidP="000A180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Pr="000A1802" w:rsidR="000A1802" w:rsidP="000A1802" w:rsidRDefault="000A180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A1802">
        <w:rPr>
          <w:rFonts w:ascii="Times New Roman" w:hAnsi="Times New Roman"/>
          <w:sz w:val="24"/>
          <w:szCs w:val="24"/>
        </w:rPr>
        <w:t>OKUS DOMA - zadr</w:t>
      </w:r>
      <w:r>
        <w:rPr>
          <w:rFonts w:ascii="Times New Roman" w:hAnsi="Times New Roman"/>
          <w:sz w:val="24"/>
          <w:szCs w:val="24"/>
        </w:rPr>
        <w:t xml:space="preserve">uga za </w:t>
      </w:r>
      <w:proofErr w:type="spellStart"/>
      <w:r>
        <w:rPr>
          <w:rFonts w:ascii="Times New Roman" w:hAnsi="Times New Roman"/>
          <w:sz w:val="24"/>
          <w:szCs w:val="24"/>
        </w:rPr>
        <w:t>interkulturalnu</w:t>
      </w:r>
      <w:proofErr w:type="spellEnd"/>
      <w:r>
        <w:rPr>
          <w:rFonts w:ascii="Times New Roman" w:hAnsi="Times New Roman"/>
          <w:sz w:val="24"/>
          <w:szCs w:val="24"/>
        </w:rPr>
        <w:t xml:space="preserve"> suradnju,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Selska 112a,</w:t>
      </w:r>
    </w:p>
    <w:p w:rsidR="007D35D0" w:rsidP="000A1802" w:rsidRDefault="000A180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64901571510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="00FD07D2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1802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A18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1802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A1802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A180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A180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80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180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18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18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St-747/2019</izvorni_sadrzaj>
    <derivirana_varijabla naziv="DomainObject.Predmet.OznakaBroj_1">St-747/2019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DOMA - zadruga za interkulturalnu suradnju zastupanog po punomoćniku Vera Gjokaj</izvorni_sadrzaj>
    <derivirana_varijabla naziv="DomainObject.Predmet.ProtustrankaFormated_1">  OKUS DOMA - zadruga za interkulturalnu suradnju zastupanog po punomoćniku Vera Gjokaj</derivirana_varijabla>
  </DomainObject.Predmet.ProtustrankaFormated>
  <DomainObject.Predmet.ProtustrankaFormatedOIB>
    <izvorni_sadrzaj>  OKUS DOMA - zadruga za interkulturalnu suradnju, OIB 64901571510 zastupanog po punomoćniku Vera Gjokaj</izvorni_sadrzaj>
    <derivirana_varijabla naziv="DomainObject.Predmet.ProtustrankaFormatedOIB_1">  OKUS DOMA - zadruga za interkulturalnu suradnju, OIB 64901571510 zastupanog po punomoćniku Vera Gjokaj</derivirana_varijabla>
  </DomainObject.Predmet.ProtustrankaFormatedOIB>
  <DomainObject.Predmet.ProtustrankaFormatedWithAdress>
    <izvorni_sadrzaj> OKUS DOMA - zadruga za interkulturalnu suradnju, Selska 112a, 10000 Zagreb zastupanog po punomoćniku Vera Gjokaj</izvorni_sadrzaj>
    <derivirana_varijabla naziv="DomainObject.Predmet.ProtustrankaFormatedWithAdress_1"> OKUS DOMA - zadruga za interkulturalnu suradnju, Selska 112a, 10000 Zagreb zastupanog po punomoćniku Vera Gjokaj</derivirana_varijabla>
  </DomainObject.Predmet.ProtustrankaFormatedWithAdress>
  <DomainObject.Predmet.ProtustrankaFormatedWithAdressOIB>
    <izvorni_sadrzaj> OKUS DOMA - zadruga za interkulturalnu suradnju, OIB 64901571510, Selska 112a, 10000 Zagreb zastupanog po punomoćniku Vera Gjokaj</izvorni_sadrzaj>
    <derivirana_varijabla naziv="DomainObject.Predmet.ProtustrankaFormatedWithAdressOIB_1"> OKUS DOMA - zadruga za interkulturalnu suradnju, OIB 64901571510, Selska 112a, 10000 Zagreb zastupanog po punomoćniku Vera Gjokaj</derivirana_varijabla>
  </DomainObject.Predmet.ProtustrankaFormatedWithAdressOIB>
  <DomainObject.Predmet.ProtustrankaWithAdress>
    <izvorni_sadrzaj>OKUS DOMA - zadruga za interkulturalnu suradnju Selska 112a, 10000 Zagreb</izvorni_sadrzaj>
    <derivirana_varijabla naziv="DomainObject.Predmet.ProtustrankaWithAdress_1">OKUS DOMA - zadruga za interkulturalnu suradnju Selska 112a, 10000 Zagreb</derivirana_varijabla>
  </DomainObject.Predmet.ProtustrankaWithAdress>
  <DomainObject.Predmet.ProtustrankaWithAdressOIB>
    <izvorni_sadrzaj>OKUS DOMA - zadruga za interkulturalnu suradnju, OIB 64901571510, Selska 112a, 10000 Zagreb</izvorni_sadrzaj>
    <derivirana_varijabla naziv="DomainObject.Predmet.ProtustrankaWithAdressOIB_1">OKUS DOMA - zadruga za interkulturalnu suradnju, OIB 64901571510, Selska 112a, 10000 Zagreb</derivirana_varijabla>
  </DomainObject.Predmet.ProtustrankaWithAdressOIB>
  <DomainObject.Predmet.ProtustrankaNazivFormated>
    <izvorni_sadrzaj>OKUS DOMA - zadruga za interkulturalnu suradnju</izvorni_sadrzaj>
    <derivirana_varijabla naziv="DomainObject.Predmet.ProtustrankaNazivFormated_1">OKUS DOMA - zadruga za interkulturalnu suradnju</derivirana_varijabla>
  </DomainObject.Predmet.ProtustrankaNazivFormated>
  <DomainObject.Predmet.ProtustrankaNazivFormatedOIB>
    <izvorni_sadrzaj>OKUS DOMA - zadruga za interkulturalnu suradnju, OIB 64901571510</izvorni_sadrzaj>
    <derivirana_varijabla naziv="DomainObject.Predmet.ProtustrankaNazivFormatedOIB_1">OKUS DOMA - zadruga za interkulturalnu suradnju, OIB 64901571510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OKUS DOMA - zadruga za interkulturalnu suradnju zastupanog po punomoćniku Vera Gjokaj</item>
    </izvorni_sadrzaj>
    <derivirana_varijabla naziv="DomainObject.Predmet.ProtuStrankaListFormated_1">
      <item>OKUS DOMA - zadruga za interkulturalnu suradnju zastupanog po punomoćniku Vera Gjokaj</item>
    </derivirana_varijabla>
  </DomainObject.Predmet.ProtuStrankaListFormated>
  <DomainObject.Predmet.ProtuStrankaListFormatedOIB>
    <izvorni_sadrzaj>
      <item>OKUS DOMA - zadruga za interkulturalnu suradnju, OIB 64901571510 zastupanog po punomoćniku Vera Gjokaj</item>
    </izvorni_sadrzaj>
    <derivirana_varijabla naziv="DomainObject.Predmet.ProtuStrankaListFormatedOIB_1">
      <item>OKUS DOMA - zadruga za interkulturalnu suradnju, OIB 64901571510 zastupanog po punomoćniku Vera Gjokaj</item>
    </derivirana_varijabla>
  </DomainObject.Predmet.ProtuStrankaListFormatedOIB>
  <DomainObject.Predmet.ProtuStrankaListFormatedWithAdress>
    <izvorni_sadrzaj>
      <item>OKUS DOMA - zadruga za interkulturalnu suradnju, Selska 112a, 10000 Zagreb zastupanog po punomoćniku Vera Gjokaj</item>
    </izvorni_sadrzaj>
    <derivirana_varijabla naziv="DomainObject.Predmet.ProtuStrankaListFormatedWithAdress_1">
      <item>OKUS DOMA - zadruga za interkulturalnu suradnju, Selska 112a, 10000 Zagreb zastupanog po punomoćniku Vera Gjokaj</item>
    </derivirana_varijabla>
  </DomainObject.Predmet.ProtuStrankaListFormatedWithAdress>
  <DomainObject.Predmet.ProtuStrankaListFormatedWithAdressOIB>
    <izvorni_sadrzaj>
      <item>OKUS DOMA - zadruga za interkulturalnu suradnju, OIB 64901571510, Selska 112a, 10000 Zagreb zastupanog po punomoćniku Vera Gjokaj</item>
    </izvorni_sadrzaj>
    <derivirana_varijabla naziv="DomainObject.Predmet.ProtuStrankaListFormatedWithAdressOIB_1">
      <item>OKUS DOMA - zadruga za interkulturalnu suradnju, OIB 64901571510, Selska 112a, 10000 Zagreb zastupanog po punomoćniku Vera Gjokaj</item>
    </derivirana_varijabla>
  </DomainObject.Predmet.ProtuStrankaListFormatedWithAdressOIB>
  <DomainObject.Predmet.ProtuStrankaListNazivFormated>
    <izvorni_sadrzaj>
      <item>OKUS DOMA - zadruga za interkulturalnu suradnju</item>
    </izvorni_sadrzaj>
    <derivirana_varijabla naziv="DomainObject.Predmet.ProtuStrankaListNazivFormated_1">
      <item>OKUS DOMA - zadruga za interkulturalnu suradnju</item>
    </derivirana_varijabla>
  </DomainObject.Predmet.ProtuStrankaListNazivFormated>
  <DomainObject.Predmet.ProtuStrankaListNazivFormatedOIB>
    <izvorni_sadrzaj>
      <item>OKUS DOMA - zadruga za interkulturalnu suradnju, OIB 64901571510</item>
    </izvorni_sadrzaj>
    <derivirana_varijabla naziv="DomainObject.Predmet.ProtuStrankaListNazivFormatedOIB_1">
      <item>OKUS DOMA - zadruga za interkulturalnu suradnju, OIB 64901571510</item>
    </derivirana_varijabla>
  </DomainObject.Predmet.ProtuStrankaListNazivFormatedOIB>
  <DomainObject.Predmet.OstaliListFormated>
    <izvorni_sadrzaj>
      <item>Vera Gjokaj punomoćnica sudionika u postupku OKUS DOMA - zadruga za interkulturalnu suradnju</item>
    </izvorni_sadrzaj>
    <derivirana_varijabla naziv="DomainObject.Predmet.OstaliListFormated_1">
      <item>Vera Gjokaj punomoćnica sudionika u postupku OKUS DOMA - zadruga za interkulturalnu suradnju</item>
    </derivirana_varijabla>
  </DomainObject.Predmet.OstaliListFormated>
  <DomainObject.Predmet.OstaliListFormatedOIB>
    <izvorni_sadrzaj>
      <item>Vera Gjokaj, OIB 62979393911 punomoćnica sudionika u postupku OKUS DOMA - zadruga za interkulturalnu suradnju</item>
    </izvorni_sadrzaj>
    <derivirana_varijabla naziv="DomainObject.Predmet.OstaliListFormatedOIB_1">
      <item>Vera Gjokaj, OIB 62979393911 punomoćnica sudionika u postupku OKUS DOMA - zadruga za interkulturalnu suradnju</item>
    </derivirana_varijabla>
  </DomainObject.Predmet.OstaliListFormatedOIB>
  <DomainObject.Predmet.OstaliListFormatedWithAdress>
    <izvorni_sadrzaj>
      <item>Vera Gjokaj, Vukomerić 23, 10418 Vukomerić punomoćnica sudionika u postupku OKUS DOMA - zadruga za interkulturalnu suradnju</item>
    </izvorni_sadrzaj>
    <derivirana_varijabla naziv="DomainObject.Predmet.OstaliListFormatedWithAdress_1">
      <item>Vera Gjokaj, Vukomerić 23, 10418 Vukomerić punomoćnica sudionika u postupku OKUS DOMA - zadruga za interkulturalnu suradnju</item>
    </derivirana_varijabla>
  </DomainObject.Predmet.OstaliListFormatedWithAdress>
  <DomainObject.Predmet.OstaliListFormatedWithAdressOIB>
    <izvorni_sadrzaj>
      <item>Vera Gjokaj, OIB 62979393911, Vukomerić 23, 10418 Vukomerić punomoćnica sudionika u postupku OKUS DOMA - zadruga za interkulturalnu suradnju</item>
    </izvorni_sadrzaj>
    <derivirana_varijabla naziv="DomainObject.Predmet.OstaliListFormatedWithAdressOIB_1">
      <item>Vera Gjokaj, OIB 62979393911, Vukomerić 23, 10418 Vukomerić punomoćnica sudionika u postupku OKUS DOMA - zadruga za interkulturalnu suradnju</item>
    </derivirana_varijabla>
  </DomainObject.Predmet.OstaliListFormatedWithAdressOIB>
  <DomainObject.Predmet.OstaliListNazivFormated>
    <izvorni_sadrzaj>
      <item>Vera Gjokaj</item>
    </izvorni_sadrzaj>
    <derivirana_varijabla naziv="DomainObject.Predmet.OstaliListNazivFormated_1">
      <item>Vera Gjokaj</item>
    </derivirana_varijabla>
  </DomainObject.Predmet.OstaliListNazivFormated>
  <DomainObject.Predmet.OstaliListNazivFormatedOIB>
    <izvorni_sadrzaj>
      <item>Vera Gjokaj, OIB 62979393911</item>
    </izvorni_sadrzaj>
    <derivirana_varijabla naziv="DomainObject.Predmet.OstaliListNazivFormatedOIB_1">
      <item>Vera Gjokaj, OIB 62979393911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OKUS DOMA - zadruga za interkulturalnu suradnju</izvorni_sadrzaj>
    <derivirana_varijabla naziv="DomainObject.Predmet.ProtustrankaIDrugi_1">OKUS DOMA - zadruga za interkulturalnu suradnju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OKUS DOMA - zadruga za interkulturalnu suradnju, OIB 64901571510, Selska 112a, 10000 Zagreb</izvorni_sadrzaj>
    <derivirana_varijabla naziv="DomainObject.Predmet.ProtustrankaIDrugiAdressOIB_1">OKUS DOMA - zadruga za interkulturalnu suradnju, OIB 64901571510, Selska 112a,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OKUS DOMA - zadruga za interkulturalnu suradnju</item>
      <item>FINANCIJSKA AGENCIJA, RC Zagreb</item>
      <item>Vera Gjokaj</item>
    </izvorni_sadrzaj>
    <derivirana_varijabla naziv="DomainObject.Predmet.SudioniciListNaziv_1">
      <item>OKUS DOMA - zadruga za interkulturalnu suradnju</item>
      <item>FINANCIJSKA AGENCIJA, RC Zagreb</item>
      <item>Vera Gjokaj</item>
    </derivirana_varijabla>
  </DomainObject.Predmet.SudioniciListNaziv>
  <DomainObject.Predmet.SudioniciListAdressOIB>
    <izvorni_sadrzaj>
      <item>OKUS DOMA - zadruga za interkulturalnu suradnju, OIB 64901571510, Selska 112a,10000 Zagreb</item>
      <item>FINANCIJSKA AGENCIJA, RC Zagreb, OIB 85821130368, Trg svibanjskih žrtava 1995. 1,10000 Zagreb</item>
      <item>Vera Gjokaj, OIB 62979393911, Vukomerić 23,10418 Vukomerić</item>
    </izvorni_sadrzaj>
    <derivirana_varijabla naziv="DomainObject.Predmet.SudioniciListAdressOIB_1">
      <item>OKUS DOMA - zadruga za interkulturalnu suradnju, OIB 64901571510, Selska 112a,10000 Zagreb</item>
      <item>FINANCIJSKA AGENCIJA, RC Zagreb, OIB 85821130368, Trg svibanjskih žrtava 1995. 1,10000 Zagreb</item>
      <item>Vera Gjokaj, OIB 62979393911, Vukomerić 23,10418 Vukomerić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64901571510</item>
      <item>, OIB 85821130368</item>
      <item>, OIB 62979393911</item>
    </izvorni_sadrzaj>
    <derivirana_varijabla naziv="DomainObject.Predmet.SudioniciListNazivOIB_1">
      <item>, OIB 64901571510</item>
      <item>, OIB 85821130368</item>
      <item>, OIB 62979393911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F4430-38C5-4FAC-BBFF-8F3AB4E312E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848</properties:Characters>
  <properties:Lines>47</properties:Lines>
  <properties:Paragraphs>24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2019-09-03T06:42:00Z</cp:lastPrinted>
  <dcterms:modified xmlns:xsi="http://www.w3.org/2001/XMLSchema-instance" xsi:type="dcterms:W3CDTF">2019-09-03T06:42:00Z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