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c0c4" w14:paraId="197c0c4" w:rsidRDefault="00E5541D" w:rsidP="00E5541D" w:rsidR="00E5541D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5541D" w:rsidP="00E5541D" w:rsidR="00E5541D">
      <w:pPr>
        <w:spacing w:after="0"/>
      </w:pPr>
    </w:p>
    <w:p w:rsidRDefault="00E5541D" w:rsidP="00E5541D" w:rsidR="00E5541D">
      <w:pPr>
        <w:spacing w:after="0"/>
      </w:pPr>
    </w:p>
    <w:p w:rsidRDefault="00E5541D" w:rsidP="00E5541D" w:rsidR="00E5541D">
      <w:pPr>
        <w:spacing w:after="0"/>
      </w:pPr>
      <w:r>
        <w:t xml:space="preserve">        REPUBLIKA HRVATSKA</w:t>
      </w:r>
    </w:p>
    <w:p w:rsidRDefault="00E5541D" w:rsidP="00E5541D" w:rsidR="00E5541D">
      <w:pPr>
        <w:spacing w:after="0"/>
      </w:pPr>
      <w:r>
        <w:t>TRGOVAČKI SUD U VARAŽDINU</w:t>
      </w:r>
    </w:p>
    <w:p w:rsidRDefault="00E5541D" w:rsidP="00E5541D" w:rsidR="00E5541D">
      <w:pPr>
        <w:spacing w:after="0"/>
      </w:pPr>
      <w:r>
        <w:t xml:space="preserve">                Braće Radić 2/II</w:t>
      </w:r>
    </w:p>
    <w:p w:rsidRDefault="00E5541D" w:rsidP="00E5541D" w:rsidR="00E5541D">
      <w:pPr>
        <w:spacing w:after="0"/>
      </w:pPr>
    </w:p>
    <w:p w:rsidRDefault="00E5541D" w:rsidP="00E5541D" w:rsidR="00E5541D">
      <w:pPr>
        <w:pStyle w:val="SudNaziv"/>
        <w:rPr>
          <w:b w:val="false"/>
        </w:rPr>
      </w:pPr>
    </w:p>
    <w:p w:rsidRDefault="00E5541D" w:rsidP="00E5541D" w:rsidR="00E5541D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E5541D" w:rsidP="00E5541D" w:rsidR="00E5541D">
      <w:pPr>
        <w:pStyle w:val="SudNaziv"/>
        <w:rPr>
          <w:b w:val="false"/>
        </w:rPr>
      </w:pPr>
    </w:p>
    <w:p w:rsidRDefault="00E5541D" w:rsidP="00E5541D" w:rsidR="00E5541D">
      <w:pPr>
        <w:spacing w:after="0"/>
        <w:jc w:val="center"/>
      </w:pPr>
      <w:r>
        <w:t>R  J  E  Š  E  NJ  E</w:t>
      </w:r>
    </w:p>
    <w:p w:rsidRDefault="00E5541D" w:rsidP="00E5541D" w:rsidR="00E5541D">
      <w:pPr>
        <w:spacing w:after="0"/>
        <w:jc w:val="center"/>
      </w:pPr>
    </w:p>
    <w:p w:rsidRDefault="00E5541D" w:rsidP="00E5541D" w:rsidR="00E5541D">
      <w:pPr>
        <w:spacing w:after="0"/>
        <w:jc w:val="both"/>
      </w:pPr>
    </w:p>
    <w:p w:rsidRDefault="00E5541D" w:rsidP="00E5541D" w:rsidR="00E5541D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 EVO d.o.o., OIB: 93293788231 sa sjedištem u Zagrebačka 13, 42000 Varaždin,</w:t>
      </w:r>
      <w:r>
        <w:t xml:space="preserve"> 29. svibnja 2017.,</w:t>
      </w:r>
    </w:p>
    <w:p w:rsidRDefault="00E5541D" w:rsidP="00E5541D" w:rsidR="00E5541D">
      <w:pPr>
        <w:spacing w:after="0"/>
        <w:jc w:val="both"/>
      </w:pPr>
    </w:p>
    <w:p w:rsidRDefault="00E5541D" w:rsidP="00E5541D" w:rsidR="00E5541D">
      <w:pPr>
        <w:spacing w:after="0"/>
        <w:jc w:val="center"/>
      </w:pPr>
      <w:r>
        <w:t>r i j e š i o     j e</w:t>
      </w:r>
    </w:p>
    <w:p w:rsidRDefault="00E5541D" w:rsidP="00E5541D" w:rsidR="00E5541D">
      <w:pPr>
        <w:spacing w:after="0"/>
        <w:jc w:val="center"/>
      </w:pPr>
    </w:p>
    <w:p w:rsidRDefault="00E5541D" w:rsidP="00E5541D" w:rsidR="00E5541D">
      <w:pPr>
        <w:spacing w:after="0"/>
        <w:jc w:val="center"/>
      </w:pPr>
    </w:p>
    <w:p w:rsidRDefault="00E5541D" w:rsidP="00E5541D" w:rsidR="00E5541D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EVO d.o.o., OIB: 93293788231 sa sjedištem u Zagrebačka 13, 42000 Varaždin</w:t>
      </w:r>
      <w:r>
        <w:t>, unatoč utvrđenoj nedostatnosti stečajne mase, da uplate predujam koji je dostatan za pokriće troškova kako prethodnog, tako i otvorenog stečajnog postupka.</w:t>
      </w:r>
    </w:p>
    <w:p w:rsidRDefault="00E5541D" w:rsidP="00E5541D" w:rsidR="00E5541D">
      <w:pPr>
        <w:spacing w:after="0"/>
        <w:ind w:firstLine="708"/>
        <w:jc w:val="both"/>
      </w:pPr>
    </w:p>
    <w:p w:rsidRDefault="00E5541D" w:rsidP="00E5541D" w:rsidR="00E5541D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d.d., pozivom na broj spisa St-708/16 -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E5541D" w:rsidP="00E5541D" w:rsidR="00E5541D">
      <w:pPr>
        <w:spacing w:after="0"/>
        <w:ind w:firstLine="708"/>
        <w:jc w:val="both"/>
      </w:pPr>
    </w:p>
    <w:p w:rsidRDefault="00E5541D" w:rsidP="00E5541D" w:rsidR="00E5541D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EVO d.o.o., OIB: 93293788231 sa sjedištem u Zagrebačka 13, 42000 Varaždin</w:t>
      </w:r>
      <w:r>
        <w:t>.</w:t>
      </w:r>
    </w:p>
    <w:p w:rsidRDefault="00E5541D" w:rsidP="00E5541D" w:rsidR="00E5541D">
      <w:pPr>
        <w:spacing w:after="0"/>
        <w:ind w:firstLine="708"/>
        <w:jc w:val="both"/>
      </w:pPr>
    </w:p>
    <w:p w:rsidRDefault="00E5541D" w:rsidP="00E5541D" w:rsidR="00E5541D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EVO d.o.o., OIB: 93293788231 sa sjedištem u Zagrebačka 13, 42000 Varaždin</w:t>
      </w:r>
      <w:r>
        <w:t>.</w:t>
      </w:r>
    </w:p>
    <w:p w:rsidRDefault="00E5541D" w:rsidP="00E5541D" w:rsidR="00E5541D">
      <w:pPr>
        <w:spacing w:after="0"/>
        <w:jc w:val="center"/>
      </w:pPr>
    </w:p>
    <w:p w:rsidRDefault="00E5541D" w:rsidP="00E5541D" w:rsidR="00E5541D">
      <w:pPr>
        <w:spacing w:after="0"/>
        <w:jc w:val="center"/>
      </w:pPr>
      <w:r>
        <w:t>Obrazloženje</w:t>
      </w:r>
    </w:p>
    <w:p w:rsidRDefault="00E5541D" w:rsidP="00E5541D" w:rsidR="00E5541D">
      <w:pPr>
        <w:spacing w:after="0"/>
        <w:jc w:val="both"/>
      </w:pPr>
    </w:p>
    <w:p w:rsidRDefault="00E5541D" w:rsidP="00E5541D" w:rsidR="00E5541D">
      <w:pPr>
        <w:spacing w:after="0"/>
        <w:jc w:val="both"/>
        <w:rPr>
          <w:rStyle w:val="Naglaeno"/>
          <w:b w:val="false"/>
        </w:rPr>
      </w:pPr>
      <w:r>
        <w:tab/>
        <w:t>Predlagatelj Financijska agencija podnio je ovome sudu 28. travnja 2016. prijedlog za otvaranje stečajnog postupka nad dužnikom</w:t>
      </w:r>
      <w:r>
        <w:rPr>
          <w:rStyle w:val="Naglaeno"/>
          <w:b w:val="false"/>
        </w:rPr>
        <w:t>, pa je zbog navedenog ovaj sud rješenjem poslovni broj</w:t>
      </w:r>
      <w:r w:rsidR="003327BD">
        <w:rPr>
          <w:rStyle w:val="Naglaeno"/>
          <w:b w:val="false"/>
        </w:rPr>
        <w:t xml:space="preserve"> 6 St-708/16-4</w:t>
      </w:r>
      <w:r>
        <w:rPr>
          <w:rStyle w:val="Naglaeno"/>
          <w:b w:val="false"/>
        </w:rPr>
        <w:t xml:space="preserve"> od </w:t>
      </w:r>
      <w:r w:rsidR="003327BD">
        <w:rPr>
          <w:rStyle w:val="Naglaeno"/>
          <w:b w:val="false"/>
        </w:rPr>
        <w:t xml:space="preserve">6. listopada 2016. </w:t>
      </w:r>
      <w:r>
        <w:rPr>
          <w:rStyle w:val="Naglaeno"/>
          <w:b w:val="false"/>
        </w:rPr>
        <w:t>pokrenuo prethodni postupak radi utvrđivanja uvjeta za otvaranje stečajnog postupka, te je ujedno, između ostalog, odredio i ročište radi izjašnjenja o tom prijedlogu.</w:t>
      </w:r>
    </w:p>
    <w:p w:rsidRDefault="00E5541D" w:rsidP="00E5541D" w:rsidR="00E5541D">
      <w:pPr>
        <w:spacing w:after="0"/>
        <w:jc w:val="both"/>
        <w:rPr>
          <w:rStyle w:val="Naglaeno"/>
          <w:b w:val="false"/>
        </w:rPr>
      </w:pPr>
    </w:p>
    <w:p w:rsidRDefault="00E5541D" w:rsidP="00E5541D" w:rsidR="00E554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 ročište nije pristupio uredno pozvani direktor društva dužnika, ali je dana 6. ožujka 2017. dostavio ovome sudu podnesak u kojem je naveo da su točni podaci Financijske agencije iz prijedloga za otvaranje stečajnog postupka iz razloga što je žiro račun društva dužnika u neprekidnoj blokadi unazad nekoliko godina te da društvo nema u vlasništvu nikakve imovine.</w:t>
      </w:r>
    </w:p>
    <w:p w:rsidRDefault="00E5541D" w:rsidP="00E5541D" w:rsidR="00E554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utvrdio da društvo nije vlasnik niti pokretne, a niti nepokretne imovine.</w:t>
      </w:r>
    </w:p>
    <w:p w:rsidRDefault="00E5541D" w:rsidP="00E5541D" w:rsidR="00E554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E5541D" w:rsidP="00E5541D" w:rsidR="00E554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E5541D" w:rsidP="00E5541D" w:rsidR="00E5541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E5541D" w:rsidP="00E5541D" w:rsidR="00E5541D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E5541D" w:rsidP="00E5541D" w:rsidR="00E5541D">
      <w:pPr>
        <w:spacing w:after="0"/>
        <w:jc w:val="both"/>
      </w:pPr>
      <w:r>
        <w:tab/>
      </w:r>
    </w:p>
    <w:p w:rsidRDefault="00E5541D" w:rsidP="00E5541D" w:rsidR="00E5541D">
      <w:pPr>
        <w:spacing w:after="0"/>
        <w:jc w:val="both"/>
      </w:pPr>
    </w:p>
    <w:p w:rsidRDefault="00E5541D" w:rsidP="00E5541D" w:rsidR="00E5541D">
      <w:pPr>
        <w:spacing w:after="0"/>
        <w:jc w:val="center"/>
      </w:pPr>
      <w:r>
        <w:t>U Varaždinu, 29. svibnja 2017.</w:t>
      </w:r>
    </w:p>
    <w:p w:rsidRDefault="00E5541D" w:rsidP="00E5541D" w:rsidR="00E5541D">
      <w:pPr>
        <w:spacing w:after="0"/>
        <w:jc w:val="center"/>
      </w:pPr>
    </w:p>
    <w:p w:rsidRDefault="00E5541D" w:rsidP="00E5541D" w:rsidR="00E5541D">
      <w:pPr>
        <w:spacing w:after="0"/>
        <w:jc w:val="center"/>
      </w:pPr>
    </w:p>
    <w:p w:rsidRDefault="00E5541D" w:rsidP="00E5541D" w:rsidR="00E5541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47D0E">
        <w:t xml:space="preserve">  </w:t>
      </w:r>
      <w:bookmarkStart w:name="_GoBack" w:id="0"/>
      <w:bookmarkEnd w:id="0"/>
      <w:r>
        <w:t>SUDAC</w:t>
      </w:r>
    </w:p>
    <w:p w:rsidRDefault="00E5541D" w:rsidP="00E5541D" w:rsidR="00E5541D">
      <w:pPr>
        <w:spacing w:after="0"/>
        <w:jc w:val="both"/>
      </w:pPr>
    </w:p>
    <w:p w:rsidRDefault="00E5541D" w:rsidP="00E5541D" w:rsidR="00E5541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Hugo </w:t>
      </w:r>
      <w:proofErr w:type="spellStart"/>
      <w:r>
        <w:t>Wedemeyer</w:t>
      </w:r>
      <w:proofErr w:type="spellEnd"/>
      <w:r w:rsidR="00747D0E">
        <w:t>, v.r.</w:t>
      </w:r>
    </w:p>
    <w:p w:rsidRDefault="00E5541D" w:rsidP="00E5541D" w:rsidR="00E5541D">
      <w:pPr>
        <w:spacing w:after="0"/>
        <w:jc w:val="both"/>
      </w:pPr>
    </w:p>
    <w:p w:rsidRDefault="00E5541D" w:rsidP="00E5541D" w:rsidR="00E5541D">
      <w:pPr>
        <w:spacing w:after="0"/>
        <w:jc w:val="both"/>
      </w:pPr>
    </w:p>
    <w:p w:rsidRDefault="00E5541D" w:rsidP="00E5541D" w:rsidR="00E5541D">
      <w:pPr>
        <w:spacing w:after="0"/>
        <w:jc w:val="both"/>
      </w:pPr>
    </w:p>
    <w:p w:rsidRDefault="00E5541D" w:rsidP="00E5541D" w:rsidR="00E5541D">
      <w:pPr>
        <w:spacing w:after="0"/>
        <w:jc w:val="both"/>
      </w:pPr>
      <w:r>
        <w:t>UPUTA O PRAVOM LIJEKU:</w:t>
      </w:r>
    </w:p>
    <w:p w:rsidRDefault="00E5541D" w:rsidP="00E5541D" w:rsidR="00E5541D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E5541D" w:rsidP="00E5541D" w:rsidR="00E5541D">
      <w:pPr>
        <w:spacing w:after="0"/>
        <w:jc w:val="both"/>
      </w:pPr>
    </w:p>
    <w:p w:rsidRDefault="00E5541D" w:rsidP="00E5541D" w:rsidR="00E5541D">
      <w:pPr>
        <w:spacing w:after="0"/>
        <w:jc w:val="both"/>
      </w:pPr>
    </w:p>
    <w:p w:rsidRDefault="00E5541D" w:rsidP="00E5541D" w:rsidR="00E5541D">
      <w:pPr>
        <w:spacing w:after="0"/>
        <w:jc w:val="both"/>
      </w:pPr>
      <w:r>
        <w:t>DNA:</w:t>
      </w:r>
    </w:p>
    <w:p w:rsidRDefault="00E5541D" w:rsidP="00E5541D" w:rsidR="00E5541D">
      <w:pPr>
        <w:spacing w:after="0"/>
        <w:jc w:val="both"/>
      </w:pPr>
      <w:r>
        <w:t>1. e-Oglasna ploča ovoga suda</w:t>
      </w:r>
      <w:r>
        <w:tab/>
      </w:r>
    </w:p>
    <w:p w:rsidRDefault="00E5541D" w:rsidP="00E5541D" w:rsidR="00E5541D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5541D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06F" w:rsidP="00537B78" w:rsidR="0065606F">
      <w:r>
        <w:separator/>
      </w:r>
    </w:p>
  </w:endnote>
  <w:endnote w:id="0" w:type="continuationSeparator">
    <w:p w:rsidRDefault="0065606F" w:rsidP="00537B78" w:rsidR="00656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06F" w:rsidP="00537B78" w:rsidR="0065606F">
      <w:r>
        <w:separator/>
      </w:r>
    </w:p>
  </w:footnote>
  <w:footnote w:id="0" w:type="continuationSeparator">
    <w:p w:rsidRDefault="0065606F" w:rsidP="00537B78" w:rsidR="006560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541D" w:rsidR="008333A9">
    <w:pPr>
      <w:pStyle w:val="Zaglavlje"/>
    </w:pPr>
    <w:r>
      <w:rPr>
        <w:rStyle w:val="PozadinaSvijetloCrvena"/>
        <w:shd w:fill="auto" w:color="auto" w:val="clear"/>
      </w:rPr>
      <w:t>Poslovni broj: 6 St-708/16-14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8A7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7BD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06F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47D0E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48D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541D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36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St-708/2016-14</izvorni_sadrzaj>
    <derivirana_varijabla naziv="DomainObject.Oznaka_1">St-708/2016-14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EVO društvo s ograničenom odgovornošću za usluge i trgovinu</izvorni_sadrzaj>
    <derivirana_varijabla naziv="DomainObject.Predmet.ProtustrankaFormated_1">  EVO društvo s ograničenom odgovornošću za usluge i trgovinu</derivirana_varijabla>
  </DomainObject.Predmet.ProtustrankaFormated>
  <DomainObject.Predmet.ProtustrankaFormatedOIB>
    <izvorni_sadrzaj>  EVO društvo s ograničenom odgovornošću za usluge i trgovinu, OIB 93293788231</izvorni_sadrzaj>
    <derivirana_varijabla naziv="DomainObject.Predmet.ProtustrankaFormatedOIB_1">  EVO društvo s ograničenom odgovornošću za usluge i trgovinu, OIB 93293788231</derivirana_varijabla>
  </DomainObject.Predmet.ProtustrankaFormatedOIB>
  <DomainObject.Predmet.ProtustrankaFormatedWithAdress>
    <izvorni_sadrzaj> EVO društvo s ograničenom odgovornošću za usluge i trgovinu, Zagrebačka 13, 42000 Varaždin</izvorni_sadrzaj>
    <derivirana_varijabla naziv="DomainObject.Predmet.ProtustrankaFormatedWithAdress_1"> EVO društvo s ograničenom odgovornošću za usluge i trgovinu, Zagrebačka 13, 42000 Varaždin</derivirana_varijabla>
  </DomainObject.Predmet.ProtustrankaFormatedWithAdress>
  <DomainObject.Predmet.ProtustrankaFormatedWithAdressOIB>
    <izvorni_sadrzaj> EVO društvo s ograničenom odgovornošću za usluge i trgovinu, OIB 93293788231, Zagrebačka 13, 42000 Varaždin</izvorni_sadrzaj>
    <derivirana_varijabla naziv="DomainObject.Predmet.ProtustrankaFormatedWithAdressOIB_1"> EVO društvo s ograničenom odgovornošću za usluge i trgovinu, OIB 93293788231, Zagrebačka 13, 42000 Varaždin</derivirana_varijabla>
  </DomainObject.Predmet.ProtustrankaFormatedWithAdressOIB>
  <DomainObject.Predmet.ProtustrankaWithAdress>
    <izvorni_sadrzaj>EVO društvo s ograničenom odgovornošću za usluge i trgovinu Zagrebačka 13, 42000 Varaždin</izvorni_sadrzaj>
    <derivirana_varijabla naziv="DomainObject.Predmet.ProtustrankaWithAdress_1">EVO društvo s ograničenom odgovornošću za usluge i trgovinu Zagrebačka 13, 42000 Varaždin</derivirana_varijabla>
  </DomainObject.Predmet.ProtustrankaWithAdress>
  <DomainObject.Predmet.ProtustrankaWithAdressOIB>
    <izvorni_sadrzaj>EVO društvo s ograničenom odgovornošću za usluge i trgovinu, OIB 93293788231, Zagrebačka 13, 42000 Varaždin</izvorni_sadrzaj>
    <derivirana_varijabla naziv="DomainObject.Predmet.ProtustrankaWithAdressOIB_1">EVO društvo s ograničenom odgovornošću za usluge i trgovinu, OIB 93293788231, Zagrebačka 13, 42000 Varaždin</derivirana_varijabla>
  </DomainObject.Predmet.ProtustrankaWithAdressOIB>
  <DomainObject.Predmet.ProtustrankaNazivFormated>
    <izvorni_sadrzaj>EVO društvo s ograničenom odgovornošću za usluge i trgovinu</izvorni_sadrzaj>
    <derivirana_varijabla naziv="DomainObject.Predmet.ProtustrankaNazivFormated_1">EVO društvo s ograničenom odgovornošću za usluge i trgovinu</derivirana_varijabla>
  </DomainObject.Predmet.ProtustrankaNazivFormated>
  <DomainObject.Predmet.ProtustrankaNazivFormatedOIB>
    <izvorni_sadrzaj>EVO društvo s ograničenom odgovornošću za usluge i trgovinu, OIB 93293788231</izvorni_sadrzaj>
    <derivirana_varijabla naziv="DomainObject.Predmet.ProtustrankaNazivFormatedOIB_1">EVO društvo s ograničenom odgovornošću za usluge i trgovinu, OIB 93293788231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11708.91</izvorni_sadrzaj>
    <derivirana_varijabla naziv="DomainObject.Predmet.TrenutnaVrijednost_1">11708.91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EVO društvo s ograničenom odgovornošću za usluge i trgovinu</item>
    </izvorni_sadrzaj>
    <derivirana_varijabla naziv="DomainObject.Predmet.ProtuStrankaListFormated_1">
      <item>EVO društvo s ograničenom odgovornošću za usluge i trgovinu</item>
    </derivirana_varijabla>
  </DomainObject.Predmet.ProtuStrankaListFormated>
  <DomainObject.Predmet.ProtuStrankaListFormatedOIB>
    <izvorni_sadrzaj>
      <item>EVO društvo s ograničenom odgovornošću za usluge i trgovinu, OIB 93293788231</item>
    </izvorni_sadrzaj>
    <derivirana_varijabla naziv="DomainObject.Predmet.ProtuStrankaListFormatedOIB_1">
      <item>EVO društvo s ograničenom odgovornošću za usluge i trgovinu, OIB 93293788231</item>
    </derivirana_varijabla>
  </DomainObject.Predmet.ProtuStrankaListFormatedOIB>
  <DomainObject.Predmet.ProtuStrankaListFormatedWithAdress>
    <izvorni_sadrzaj>
      <item>EVO društvo s ograničenom odgovornošću za usluge i trgovinu, Zagrebačka 13, 42000 Varaždin</item>
    </izvorni_sadrzaj>
    <derivirana_varijabla naziv="DomainObject.Predmet.ProtuStrankaListFormatedWithAdress_1">
      <item>EVO društvo s ograničenom odgovornošću za usluge i trgovinu, Zagrebačka 13, 42000 Varaždin</item>
    </derivirana_varijabla>
  </DomainObject.Predmet.ProtuStrankaListFormatedWithAdress>
  <DomainObject.Predmet.ProtuStrankaListFormatedWithAdressOIB>
    <izvorni_sadrzaj>
      <item>EVO društvo s ograničenom odgovornošću za usluge i trgovinu, OIB 93293788231, Zagrebačka 13, 42000 Varaždin</item>
    </izvorni_sadrzaj>
    <derivirana_varijabla naziv="DomainObject.Predmet.ProtuStrankaListFormatedWithAdressOIB_1">
      <item>EVO društvo s ograničenom odgovornošću za usluge i trgovinu, OIB 93293788231, Zagrebačka 13, 42000 Varaždin</item>
    </derivirana_varijabla>
  </DomainObject.Predmet.ProtuStrankaListFormatedWithAdressOIB>
  <DomainObject.Predmet.ProtuStrankaListNazivFormated>
    <izvorni_sadrzaj>
      <item>EVO društvo s ograničenom odgovornošću za usluge i trgovinu</item>
    </izvorni_sadrzaj>
    <derivirana_varijabla naziv="DomainObject.Predmet.ProtuStrankaListNazivFormated_1">
      <item>EVO društvo s ograničenom odgovornošću za usluge i trgovinu</item>
    </derivirana_varijabla>
  </DomainObject.Predmet.ProtuStrankaListNazivFormated>
  <DomainObject.Predmet.ProtuStrankaListNazivFormatedOIB>
    <izvorni_sadrzaj>
      <item>EVO društvo s ograničenom odgovornošću za usluge i trgovinu, OIB 93293788231</item>
    </izvorni_sadrzaj>
    <derivirana_varijabla naziv="DomainObject.Predmet.ProtuStrankaListNazivFormatedOIB_1">
      <item>EVO društvo s ograničenom odgovornošću za usluge i trgovinu, OIB 93293788231</item>
    </derivirana_varijabla>
  </DomainObject.Predmet.ProtuStrankaListNazivFormatedOIB>
  <DomainObject.Predmet.OstaliListFormated>
    <izvorni_sadrzaj>
      <item>sudski registar</item>
      <item>Bojan Grganović</item>
    </izvorni_sadrzaj>
    <derivirana_varijabla naziv="DomainObject.Predmet.OstaliListFormated_1">
      <item>sudski registar</item>
      <item>Bojan Grganović</item>
    </derivirana_varijabla>
  </DomainObject.Predmet.OstaliListFormated>
  <DomainObject.Predmet.OstaliListFormatedOIB>
    <izvorni_sadrzaj>
      <item>sudski registar</item>
      <item>Bojan Grganović, OIB 91560266492</item>
    </izvorni_sadrzaj>
    <derivirana_varijabla naziv="DomainObject.Predmet.OstaliListFormatedOIB_1">
      <item>sudski registar</item>
      <item>Bojan Grganović, OIB 91560266492</item>
    </derivirana_varijabla>
  </DomainObject.Predmet.OstaliListFormatedOIB>
  <DomainObject.Predmet.OstaliListFormatedWithAdress>
    <izvorni_sadrzaj>
      <item>sudski registar</item>
      <item>Bojan Grganović, Ulica Osječka 64, 31418 Bračevci</item>
    </izvorni_sadrzaj>
    <derivirana_varijabla naziv="DomainObject.Predmet.OstaliListFormatedWithAdress_1">
      <item>sudski registar</item>
      <item>Bojan Grganović, Ulica Osječka 64, 31418 Bračevci</item>
    </derivirana_varijabla>
  </DomainObject.Predmet.OstaliListFormatedWithAdress>
  <DomainObject.Predmet.OstaliListFormatedWithAdressOIB>
    <izvorni_sadrzaj>
      <item>sudski registar</item>
      <item>Bojan Grganović, OIB 91560266492, Ulica Osječka 64, 31418 Bračevci</item>
    </izvorni_sadrzaj>
    <derivirana_varijabla naziv="DomainObject.Predmet.OstaliListFormatedWithAdressOIB_1">
      <item>sudski registar</item>
      <item>Bojan Grganović, OIB 91560266492, Ulica Osječka 64, 31418 Bračevci</item>
    </derivirana_varijabla>
  </DomainObject.Predmet.OstaliListFormatedWithAdressOIB>
  <DomainObject.Predmet.OstaliListNazivFormated>
    <izvorni_sadrzaj>
      <item>sudski registar</item>
      <item>Bojan Grganović</item>
    </izvorni_sadrzaj>
    <derivirana_varijabla naziv="DomainObject.Predmet.OstaliListNazivFormated_1">
      <item>sudski registar</item>
      <item>Bojan Grganović</item>
    </derivirana_varijabla>
  </DomainObject.Predmet.OstaliListNazivFormated>
  <DomainObject.Predmet.OstaliListNazivFormatedOIB>
    <izvorni_sadrzaj>
      <item>sudski registar</item>
      <item>Bojan Grganović, OIB 91560266492</item>
    </izvorni_sadrzaj>
    <derivirana_varijabla naziv="DomainObject.Predmet.OstaliListNazivFormatedOIB_1">
      <item>sudski registar</item>
      <item>Bojan Grganović, OIB 91560266492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St-708/2016-14</izvorni_sadrzaj>
    <derivirana_varijabla naziv="DomainObject.PoslovniBrojDokumenta_1">St-708/2016-14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EVO društvo s ograničenom odgovornošću za usluge i trgovinu</izvorni_sadrzaj>
    <derivirana_varijabla naziv="DomainObject.Predmet.ProtustrankaIDrugi_1">EVO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EVO društvo s ograničenom odgovornošću za usluge i trgovinu, OIB 93293788231, Zagrebačka 13, 42000 Varaždin</izvorni_sadrzaj>
    <derivirana_varijabla naziv="DomainObject.Predmet.ProtustrankaIDrugiAdressOIB_1">EVO društvo s ograničenom odgovornošću za usluge i trgovinu, OIB 93293788231, Zagrebačka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EVO društvo s ograničenom odgovornošću za usluge i trgovinu</item>
      <item>sudski registar</item>
      <item>Bojan Grganović</item>
    </izvorni_sadrzaj>
    <derivirana_varijabla naziv="DomainObject.Predmet.SudioniciListNaziv_1">
      <item>Financijska agencija</item>
      <item>EVO društvo s ograničenom odgovornošću za usluge i trgovinu</item>
      <item>sudski registar</item>
      <item>Bojan Grganović</item>
    </derivirana_varijabla>
  </DomainObject.Predmet.SudioniciListNaziv>
  <DomainObject.Predmet.SudioniciListAdressOIB>
    <izvorni_sadrzaj>
      <item>Financijska agencija, OIB 85821130368</item>
      <item>EVO društvo s ograničenom odgovornošću za usluge i trgovinu, OIB 93293788231, Zagrebačka 13,42000 Varaždin</item>
      <item>sudski registar</item>
      <item>Bojan Grganović, OIB 91560266492, Ulica Osječka 64,31418 Bračevci</item>
    </izvorni_sadrzaj>
    <derivirana_varijabla naziv="DomainObject.Predmet.SudioniciListAdressOIB_1">
      <item>Financijska agencija, OIB 85821130368</item>
      <item>EVO društvo s ograničenom odgovornošću za usluge i trgovinu, OIB 93293788231, Zagrebačka 13,42000 Varaždin</item>
      <item>sudski registar</item>
      <item>Bojan Grganović, OIB 91560266492, Ulica Osječka 64,31418 Bračevci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ADA032-8625-47C9-8261-F304287CE4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3454</properties:Characters>
  <properties:Lines>94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2017-05-26T06:26:00Z</cp:lastPrinted>
  <dcterms:modified xmlns:xsi="http://www.w3.org/2001/XMLSchema-instance" xsi:type="dcterms:W3CDTF">2017-05-26T06:26:00Z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St-708/2016-14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