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c034" w14:paraId="270c034" w:rsidRDefault="00771F82" w:rsidP="00771F82" w:rsidR="00771F82">
      <w:pPr>
        <w:pStyle w:val="Naslov"/>
        <w15:collapsed w:val="false"/>
      </w:pPr>
      <w:bookmarkStart w:name="_GoBack" w:id="0"/>
      <w:bookmarkEnd w:id="0"/>
      <w:r>
        <w:t>STEČAJNI UPRAVITELJ</w:t>
      </w:r>
    </w:p>
    <w:p w:rsidRDefault="00771F82" w:rsidP="00771F82" w:rsidR="00771F82">
      <w:pPr>
        <w:pStyle w:val="Naslov"/>
      </w:pPr>
      <w:r>
        <w:t>MARTIN LUKIN</w:t>
      </w:r>
    </w:p>
    <w:p w:rsidRDefault="00771F82" w:rsidP="00771F82" w:rsidR="00771F82" w:rsidRPr="00771F82">
      <w:pPr>
        <w:pStyle w:val="Naslov"/>
        <w:jc w:val="both"/>
        <w:rPr>
          <w:sz w:val="20"/>
        </w:rPr>
      </w:pPr>
      <w:r>
        <w:t xml:space="preserve">      </w:t>
      </w:r>
      <w:r w:rsidRPr="00771F82">
        <w:rPr>
          <w:sz w:val="20"/>
        </w:rPr>
        <w:t xml:space="preserve">10 000 Zagreb, Gračanska cesta 145-F  </w:t>
      </w:r>
      <w:proofErr w:type="spellStart"/>
      <w:r w:rsidRPr="00771F82">
        <w:rPr>
          <w:sz w:val="20"/>
        </w:rPr>
        <w:t>tel</w:t>
      </w:r>
      <w:proofErr w:type="spellEnd"/>
      <w:r w:rsidRPr="00771F82">
        <w:rPr>
          <w:sz w:val="20"/>
        </w:rPr>
        <w:t>: 4646-113,</w:t>
      </w:r>
      <w:proofErr w:type="spellStart"/>
      <w:r w:rsidRPr="00771F82">
        <w:rPr>
          <w:sz w:val="20"/>
        </w:rPr>
        <w:t>Fax</w:t>
      </w:r>
      <w:proofErr w:type="spellEnd"/>
      <w:r w:rsidRPr="00771F82">
        <w:rPr>
          <w:sz w:val="20"/>
        </w:rPr>
        <w:t xml:space="preserve">: 4646-114, 098/1841-745 </w:t>
      </w:r>
    </w:p>
    <w:p w:rsidRDefault="00771F82" w:rsidP="00771F82" w:rsidR="004B1EF0" w:rsidRPr="00771F82">
      <w:pPr>
        <w:pStyle w:val="Naslov"/>
        <w:jc w:val="both"/>
        <w:rPr>
          <w:sz w:val="20"/>
        </w:rPr>
      </w:pPr>
      <w:r>
        <w:t xml:space="preserve">                                        </w:t>
      </w:r>
      <w:r w:rsidRPr="00771F82">
        <w:rPr>
          <w:sz w:val="20"/>
        </w:rPr>
        <w:t>e-mail: odvjetnik.martin.lukin@</w:t>
      </w:r>
      <w:proofErr w:type="spellStart"/>
      <w:r w:rsidRPr="00771F82">
        <w:rPr>
          <w:sz w:val="20"/>
        </w:rPr>
        <w:t>zg.t</w:t>
      </w:r>
      <w:proofErr w:type="spellEnd"/>
      <w:r w:rsidRPr="00771F82">
        <w:rPr>
          <w:sz w:val="20"/>
        </w:rPr>
        <w:t>-</w:t>
      </w:r>
      <w:proofErr w:type="spellStart"/>
      <w:r w:rsidRPr="00771F82">
        <w:rPr>
          <w:sz w:val="20"/>
        </w:rPr>
        <w:t>com.hr</w:t>
      </w:r>
      <w:proofErr w:type="spellEnd"/>
    </w:p>
    <w:p w:rsidRDefault="00771F82" w:rsidP="00BE3FF9" w:rsidR="00771F82" w:rsidRPr="00771F82">
      <w:pPr>
        <w:jc w:val="both"/>
        <w:rPr>
          <w:sz w:val="20"/>
        </w:rPr>
      </w:pPr>
      <w:r>
        <w:rPr>
          <w:sz w:val="20"/>
        </w:rPr>
        <w:t>------------------------------------------------------------------------------------------------------------------------------------</w:t>
      </w:r>
    </w:p>
    <w:p w:rsidRDefault="00A107D5" w:rsidP="00BE3FF9" w:rsidR="001E74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Zagrebu, 17. listopada </w:t>
      </w:r>
      <w:r w:rsidR="00DF0358">
        <w:rPr>
          <w:sz w:val="24"/>
          <w:szCs w:val="24"/>
        </w:rPr>
        <w:t xml:space="preserve"> </w:t>
      </w:r>
      <w:r w:rsidR="00B52DF0">
        <w:rPr>
          <w:sz w:val="24"/>
          <w:szCs w:val="24"/>
        </w:rPr>
        <w:t>20</w:t>
      </w:r>
      <w:r>
        <w:rPr>
          <w:sz w:val="24"/>
          <w:szCs w:val="24"/>
        </w:rPr>
        <w:t>18.g</w:t>
      </w:r>
      <w:r w:rsidR="003A0C09">
        <w:rPr>
          <w:sz w:val="24"/>
          <w:szCs w:val="24"/>
        </w:rPr>
        <w:t xml:space="preserve"> </w:t>
      </w:r>
      <w:r w:rsidR="00DA4057">
        <w:rPr>
          <w:sz w:val="24"/>
          <w:szCs w:val="24"/>
        </w:rPr>
        <w:t xml:space="preserve"> </w:t>
      </w:r>
      <w:r w:rsidR="0015537F">
        <w:rPr>
          <w:sz w:val="24"/>
          <w:szCs w:val="24"/>
        </w:rPr>
        <w:t xml:space="preserve"> </w:t>
      </w:r>
      <w:r w:rsidR="008943BF" w:rsidRPr="00C0680F">
        <w:rPr>
          <w:sz w:val="24"/>
          <w:szCs w:val="24"/>
        </w:rPr>
        <w:tab/>
      </w:r>
    </w:p>
    <w:p w:rsidRDefault="00570517" w:rsidP="006A004B" w:rsidR="00570517">
      <w:pPr>
        <w:jc w:val="both"/>
        <w:rPr>
          <w:b/>
          <w:sz w:val="24"/>
          <w:szCs w:val="24"/>
        </w:rPr>
      </w:pPr>
    </w:p>
    <w:p w:rsidRDefault="00193604" w:rsidP="00193604" w:rsidR="00674B7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TRGOVAČKI SUD U ZAGREBU </w:t>
      </w:r>
    </w:p>
    <w:p w:rsidRDefault="00193604" w:rsidP="00193604" w:rsidR="00193604" w:rsidRPr="003A0C09">
      <w:pPr>
        <w:jc w:val="both"/>
        <w:rPr>
          <w:b/>
          <w:sz w:val="32"/>
          <w:szCs w:val="32"/>
          <w:u w:val="single"/>
        </w:rPr>
      </w:pPr>
      <w:r w:rsidRPr="003A0C09">
        <w:rPr>
          <w:b/>
          <w:sz w:val="32"/>
          <w:szCs w:val="32"/>
          <w:u w:val="single"/>
        </w:rPr>
        <w:t xml:space="preserve">Na </w:t>
      </w:r>
      <w:proofErr w:type="spellStart"/>
      <w:r w:rsidR="00DF0358" w:rsidRPr="003A0C09">
        <w:rPr>
          <w:b/>
          <w:sz w:val="32"/>
          <w:szCs w:val="32"/>
          <w:u w:val="single"/>
        </w:rPr>
        <w:t>br</w:t>
      </w:r>
      <w:proofErr w:type="spellEnd"/>
      <w:r w:rsidR="00DF0358" w:rsidRPr="003A0C09">
        <w:rPr>
          <w:b/>
          <w:sz w:val="32"/>
          <w:szCs w:val="32"/>
          <w:u w:val="single"/>
        </w:rPr>
        <w:t xml:space="preserve">: </w:t>
      </w:r>
      <w:r w:rsidR="00A107D5">
        <w:rPr>
          <w:b/>
          <w:sz w:val="32"/>
          <w:szCs w:val="32"/>
          <w:u w:val="single"/>
        </w:rPr>
        <w:t xml:space="preserve"> St - 3097</w:t>
      </w:r>
      <w:r w:rsidR="00DF0358" w:rsidRPr="003A0C09">
        <w:rPr>
          <w:b/>
          <w:sz w:val="32"/>
          <w:szCs w:val="32"/>
          <w:u w:val="single"/>
        </w:rPr>
        <w:t>/16</w:t>
      </w:r>
    </w:p>
    <w:p w:rsidRDefault="00A107D5" w:rsidP="00193604" w:rsidR="00D83EB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Stečajni sudac: Nikolina Dorić </w:t>
      </w:r>
      <w:proofErr w:type="spellStart"/>
      <w:r>
        <w:rPr>
          <w:b/>
          <w:sz w:val="24"/>
          <w:szCs w:val="24"/>
        </w:rPr>
        <w:t>Hađisejdić</w:t>
      </w:r>
      <w:proofErr w:type="spellEnd"/>
    </w:p>
    <w:p w:rsidRDefault="00913C26" w:rsidP="00193604" w:rsidR="00913C26" w:rsidRPr="00B81F0C">
      <w:pPr>
        <w:jc w:val="both"/>
        <w:rPr>
          <w:b/>
          <w:sz w:val="24"/>
          <w:szCs w:val="24"/>
        </w:rPr>
      </w:pPr>
    </w:p>
    <w:p w:rsidRDefault="00193604" w:rsidP="00A65F67" w:rsidR="00B81F0C" w:rsidRPr="00193604">
      <w:pPr>
        <w:jc w:val="center"/>
        <w:rPr>
          <w:b/>
          <w:sz w:val="36"/>
          <w:szCs w:val="36"/>
        </w:rPr>
      </w:pPr>
      <w:r w:rsidRPr="00193604">
        <w:rPr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Z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V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J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Š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Ć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</w:p>
    <w:p w:rsidRDefault="00193604" w:rsidP="00193604" w:rsidR="00193604" w:rsidRPr="00A107D5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Ovim</w:t>
      </w:r>
      <w:r w:rsidR="00D63D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izvješćem privremeni stečajni upravitelj izvješćuje stečajnog suca o </w:t>
      </w:r>
      <w:r w:rsidR="002A192C">
        <w:rPr>
          <w:sz w:val="24"/>
          <w:szCs w:val="24"/>
        </w:rPr>
        <w:t xml:space="preserve"> svim </w:t>
      </w:r>
      <w:r>
        <w:rPr>
          <w:sz w:val="24"/>
          <w:szCs w:val="24"/>
        </w:rPr>
        <w:t>poduzetim radnj</w:t>
      </w:r>
      <w:r w:rsidR="00033035">
        <w:rPr>
          <w:sz w:val="24"/>
          <w:szCs w:val="24"/>
        </w:rPr>
        <w:t>ama prema dužniku</w:t>
      </w:r>
      <w:r w:rsidR="00A107D5" w:rsidRPr="00A107D5">
        <w:t xml:space="preserve"> </w:t>
      </w:r>
      <w:r w:rsidR="00A107D5">
        <w:t xml:space="preserve"> </w:t>
      </w:r>
      <w:r w:rsidR="00A107D5" w:rsidRPr="00A107D5">
        <w:rPr>
          <w:b/>
          <w:sz w:val="24"/>
          <w:szCs w:val="24"/>
        </w:rPr>
        <w:t xml:space="preserve">FETA d.o.o. OIB:67648021636  Zagreb, </w:t>
      </w:r>
      <w:r w:rsidR="00A107D5">
        <w:rPr>
          <w:b/>
          <w:sz w:val="24"/>
          <w:szCs w:val="24"/>
        </w:rPr>
        <w:t xml:space="preserve"> </w:t>
      </w:r>
      <w:proofErr w:type="spellStart"/>
      <w:r w:rsidR="00A107D5" w:rsidRPr="00A107D5">
        <w:rPr>
          <w:b/>
          <w:sz w:val="24"/>
          <w:szCs w:val="24"/>
        </w:rPr>
        <w:t>Langov</w:t>
      </w:r>
      <w:proofErr w:type="spellEnd"/>
      <w:r w:rsidR="00A107D5" w:rsidRPr="00A107D5">
        <w:rPr>
          <w:b/>
          <w:sz w:val="24"/>
          <w:szCs w:val="24"/>
        </w:rPr>
        <w:t xml:space="preserve"> trg 2</w:t>
      </w:r>
      <w:r w:rsidR="003A0C09">
        <w:rPr>
          <w:sz w:val="24"/>
          <w:szCs w:val="24"/>
        </w:rPr>
        <w:t xml:space="preserve">, </w:t>
      </w:r>
      <w:r w:rsidRPr="00D63DCB">
        <w:rPr>
          <w:b/>
          <w:sz w:val="24"/>
          <w:szCs w:val="24"/>
          <w:u w:val="single"/>
        </w:rPr>
        <w:t>a</w:t>
      </w:r>
      <w:r w:rsidRPr="0091089A">
        <w:rPr>
          <w:sz w:val="24"/>
          <w:szCs w:val="24"/>
          <w:u w:val="single"/>
        </w:rPr>
        <w:t xml:space="preserve"> </w:t>
      </w:r>
      <w:r w:rsidRPr="00D63DCB">
        <w:rPr>
          <w:b/>
          <w:sz w:val="24"/>
          <w:szCs w:val="24"/>
          <w:u w:val="single"/>
        </w:rPr>
        <w:t>sve  povodom</w:t>
      </w:r>
      <w:r w:rsidR="004973D6">
        <w:rPr>
          <w:b/>
          <w:sz w:val="24"/>
          <w:szCs w:val="24"/>
          <w:u w:val="single"/>
        </w:rPr>
        <w:t xml:space="preserve"> povjerenog mu</w:t>
      </w:r>
      <w:r w:rsidR="00DF0358">
        <w:rPr>
          <w:b/>
          <w:sz w:val="24"/>
          <w:szCs w:val="24"/>
          <w:u w:val="single"/>
        </w:rPr>
        <w:t xml:space="preserve"> za</w:t>
      </w:r>
      <w:r w:rsidR="00B15310">
        <w:rPr>
          <w:b/>
          <w:sz w:val="24"/>
          <w:szCs w:val="24"/>
          <w:u w:val="single"/>
        </w:rPr>
        <w:t>datka s</w:t>
      </w:r>
      <w:r w:rsidR="003A0C09">
        <w:rPr>
          <w:b/>
          <w:sz w:val="24"/>
          <w:szCs w:val="24"/>
          <w:u w:val="single"/>
        </w:rPr>
        <w:t>adr</w:t>
      </w:r>
      <w:r w:rsidR="00A107D5">
        <w:rPr>
          <w:b/>
          <w:sz w:val="24"/>
          <w:szCs w:val="24"/>
          <w:u w:val="single"/>
        </w:rPr>
        <w:t>žanog u Rješenju od 10.09.</w:t>
      </w:r>
      <w:r w:rsidR="003A0C09">
        <w:rPr>
          <w:b/>
          <w:sz w:val="24"/>
          <w:szCs w:val="24"/>
          <w:u w:val="single"/>
        </w:rPr>
        <w:t xml:space="preserve"> </w:t>
      </w:r>
      <w:r w:rsidR="00A107D5">
        <w:rPr>
          <w:b/>
          <w:sz w:val="24"/>
          <w:szCs w:val="24"/>
          <w:u w:val="single"/>
        </w:rPr>
        <w:t>2018</w:t>
      </w:r>
      <w:r w:rsidRPr="004973D6">
        <w:rPr>
          <w:b/>
          <w:sz w:val="24"/>
          <w:szCs w:val="24"/>
          <w:u w:val="single"/>
        </w:rPr>
        <w:t>.</w:t>
      </w:r>
      <w:r w:rsidR="004973D6">
        <w:rPr>
          <w:b/>
          <w:sz w:val="24"/>
          <w:szCs w:val="24"/>
          <w:u w:val="single"/>
        </w:rPr>
        <w:t>g</w:t>
      </w:r>
    </w:p>
    <w:p w:rsidRDefault="00DF0358" w:rsidP="00193604" w:rsidR="00DF0358">
      <w:pPr>
        <w:jc w:val="both"/>
        <w:rPr>
          <w:sz w:val="24"/>
          <w:szCs w:val="24"/>
        </w:rPr>
      </w:pPr>
      <w:r w:rsidRPr="00DF0358">
        <w:rPr>
          <w:sz w:val="24"/>
          <w:szCs w:val="24"/>
        </w:rPr>
        <w:t>Nakon primitka od naslovljenog suda predme</w:t>
      </w:r>
      <w:r>
        <w:rPr>
          <w:sz w:val="24"/>
          <w:szCs w:val="24"/>
        </w:rPr>
        <w:t>tnog Rješenja od</w:t>
      </w:r>
      <w:r w:rsidR="003A0C09">
        <w:rPr>
          <w:sz w:val="24"/>
          <w:szCs w:val="24"/>
        </w:rPr>
        <w:t xml:space="preserve"> </w:t>
      </w:r>
      <w:r w:rsidR="00A107D5">
        <w:rPr>
          <w:sz w:val="24"/>
          <w:szCs w:val="24"/>
        </w:rPr>
        <w:t>10.09.2018</w:t>
      </w:r>
      <w:r w:rsidR="003A0C09" w:rsidRPr="003A0C09">
        <w:rPr>
          <w:sz w:val="24"/>
          <w:szCs w:val="24"/>
        </w:rPr>
        <w:t>.g</w:t>
      </w:r>
      <w:r w:rsidR="00643811">
        <w:rPr>
          <w:sz w:val="24"/>
          <w:szCs w:val="24"/>
        </w:rPr>
        <w:t>, stečajni upravitelj je</w:t>
      </w:r>
      <w:r>
        <w:rPr>
          <w:sz w:val="24"/>
          <w:szCs w:val="24"/>
        </w:rPr>
        <w:t xml:space="preserve"> </w:t>
      </w:r>
      <w:r w:rsidR="00A107D5">
        <w:rPr>
          <w:sz w:val="24"/>
          <w:szCs w:val="24"/>
        </w:rPr>
        <w:t>dana 18.09.2018</w:t>
      </w:r>
      <w:r w:rsidR="00643811">
        <w:rPr>
          <w:sz w:val="24"/>
          <w:szCs w:val="24"/>
        </w:rPr>
        <w:t xml:space="preserve">.g </w:t>
      </w:r>
      <w:r w:rsidRPr="00A107D5">
        <w:rPr>
          <w:b/>
          <w:sz w:val="24"/>
          <w:szCs w:val="24"/>
          <w:u w:val="single"/>
        </w:rPr>
        <w:t>uputio dužniku</w:t>
      </w:r>
      <w:r w:rsidR="00161C3A">
        <w:rPr>
          <w:b/>
          <w:sz w:val="24"/>
          <w:szCs w:val="24"/>
          <w:u w:val="single"/>
        </w:rPr>
        <w:t xml:space="preserve"> i njegovom zakonskom zastupniku </w:t>
      </w:r>
      <w:r w:rsidRPr="00A107D5">
        <w:rPr>
          <w:b/>
          <w:sz w:val="24"/>
          <w:szCs w:val="24"/>
          <w:u w:val="single"/>
        </w:rPr>
        <w:t xml:space="preserve"> dopis kojim je od njega zatražio da mu stavi na raspolaganje poslovnu dokumentaciju predmetnog dužnika</w:t>
      </w:r>
      <w:r w:rsidRPr="00DF0358">
        <w:rPr>
          <w:sz w:val="24"/>
          <w:szCs w:val="24"/>
        </w:rPr>
        <w:t xml:space="preserve"> (</w:t>
      </w:r>
      <w:r w:rsidRPr="00A107D5">
        <w:rPr>
          <w:i/>
          <w:sz w:val="24"/>
          <w:szCs w:val="24"/>
        </w:rPr>
        <w:t>u dopisu točno specificirana poslovna dokumentacije</w:t>
      </w:r>
      <w:r w:rsidRPr="00DF0358">
        <w:rPr>
          <w:sz w:val="24"/>
          <w:szCs w:val="24"/>
        </w:rPr>
        <w:t>), a na temelju koje bi dokumentacije stečajni upravitelj mogao sastaviti izvješće i time izvršiti svoju zadaću koja m</w:t>
      </w:r>
      <w:r w:rsidR="00E32710">
        <w:rPr>
          <w:sz w:val="24"/>
          <w:szCs w:val="24"/>
        </w:rPr>
        <w:t xml:space="preserve">u je određena </w:t>
      </w:r>
      <w:r w:rsidRPr="00DF0358">
        <w:rPr>
          <w:sz w:val="24"/>
          <w:szCs w:val="24"/>
        </w:rPr>
        <w:t>R</w:t>
      </w:r>
      <w:r w:rsidR="00A107D5">
        <w:rPr>
          <w:sz w:val="24"/>
          <w:szCs w:val="24"/>
        </w:rPr>
        <w:t>ješenjem od 10.09.2018</w:t>
      </w:r>
      <w:r w:rsidRPr="00DF0358">
        <w:rPr>
          <w:sz w:val="24"/>
          <w:szCs w:val="24"/>
        </w:rPr>
        <w:t>.g</w:t>
      </w:r>
    </w:p>
    <w:p w:rsidRDefault="00DF0358" w:rsidP="00193604" w:rsidR="00DF0358">
      <w:pPr>
        <w:jc w:val="both"/>
        <w:rPr>
          <w:sz w:val="24"/>
          <w:szCs w:val="24"/>
        </w:rPr>
      </w:pPr>
    </w:p>
    <w:p w:rsidRDefault="00E32710" w:rsidP="006959D0" w:rsidR="00DF0358">
      <w:pPr>
        <w:jc w:val="both"/>
        <w:rPr>
          <w:sz w:val="24"/>
          <w:szCs w:val="24"/>
        </w:rPr>
      </w:pPr>
      <w:r w:rsidRPr="00E32710">
        <w:rPr>
          <w:sz w:val="24"/>
          <w:szCs w:val="24"/>
        </w:rPr>
        <w:t>PRILOG: Dopis ste</w:t>
      </w:r>
      <w:r w:rsidR="00161C3A">
        <w:rPr>
          <w:sz w:val="24"/>
          <w:szCs w:val="24"/>
        </w:rPr>
        <w:t>čajnog upravitelja od</w:t>
      </w:r>
      <w:r w:rsidR="00A107D5">
        <w:rPr>
          <w:sz w:val="24"/>
          <w:szCs w:val="24"/>
        </w:rPr>
        <w:t xml:space="preserve"> 18.09.2018</w:t>
      </w:r>
      <w:r>
        <w:rPr>
          <w:sz w:val="24"/>
          <w:szCs w:val="24"/>
        </w:rPr>
        <w:t xml:space="preserve">.g upućenog dužniku  </w:t>
      </w:r>
      <w:r w:rsidR="00A107D5">
        <w:rPr>
          <w:sz w:val="24"/>
          <w:szCs w:val="24"/>
        </w:rPr>
        <w:t>FETA</w:t>
      </w:r>
      <w:r w:rsidR="006959D0" w:rsidRPr="006959D0">
        <w:rPr>
          <w:sz w:val="24"/>
          <w:szCs w:val="24"/>
        </w:rPr>
        <w:t xml:space="preserve"> d.o.o.</w:t>
      </w:r>
    </w:p>
    <w:p w:rsidRDefault="00E32710" w:rsidP="00E32710" w:rsidR="00E32710">
      <w:pPr>
        <w:jc w:val="both"/>
        <w:rPr>
          <w:sz w:val="24"/>
          <w:szCs w:val="24"/>
        </w:rPr>
      </w:pPr>
    </w:p>
    <w:p w:rsidRDefault="00161C3A" w:rsidP="00E32710" w:rsidR="00161C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Sve do današnjeg dana dužnik i njegov zakonski zastupnik  nisu  stečajnom upravitelju  stavili  na raspolaganje ili dostavili zatraženu knjigovodstvenu dokumentaciju  sadržanu u dopisu stečajnog upravitelja od 18.09.2018.g </w:t>
      </w:r>
    </w:p>
    <w:p w:rsidRDefault="00E32710" w:rsidP="00193604" w:rsidR="00E32710">
      <w:pPr>
        <w:jc w:val="both"/>
        <w:rPr>
          <w:sz w:val="24"/>
          <w:szCs w:val="24"/>
        </w:rPr>
      </w:pPr>
    </w:p>
    <w:p w:rsidRDefault="0060686D" w:rsidP="00193604" w:rsidR="00B52EB6">
      <w:pPr>
        <w:jc w:val="both"/>
        <w:rPr>
          <w:sz w:val="24"/>
          <w:szCs w:val="24"/>
        </w:rPr>
      </w:pPr>
      <w:r>
        <w:rPr>
          <w:sz w:val="24"/>
          <w:szCs w:val="24"/>
        </w:rPr>
        <w:t>Nadalje,  s</w:t>
      </w:r>
      <w:r w:rsidR="00554A25">
        <w:rPr>
          <w:sz w:val="24"/>
          <w:szCs w:val="24"/>
        </w:rPr>
        <w:t xml:space="preserve">tečajni upravitelj je pribavio od </w:t>
      </w:r>
      <w:r w:rsidR="00643811">
        <w:rPr>
          <w:sz w:val="24"/>
          <w:szCs w:val="24"/>
          <w:u w:val="single"/>
        </w:rPr>
        <w:t>Grada Zagreba, Gradskog ureda za katastar i geodetske poslove</w:t>
      </w:r>
      <w:r w:rsidR="00F56655">
        <w:rPr>
          <w:sz w:val="24"/>
          <w:szCs w:val="24"/>
          <w:u w:val="single"/>
        </w:rPr>
        <w:t xml:space="preserve"> </w:t>
      </w:r>
      <w:r w:rsidR="00B52EB6" w:rsidRPr="00D81162">
        <w:rPr>
          <w:sz w:val="24"/>
          <w:szCs w:val="24"/>
          <w:u w:val="single"/>
        </w:rPr>
        <w:t>uvjerenje</w:t>
      </w:r>
      <w:r w:rsidR="00D81162" w:rsidRPr="00D81162">
        <w:rPr>
          <w:u w:val="single"/>
        </w:rPr>
        <w:t xml:space="preserve"> </w:t>
      </w:r>
      <w:r w:rsidR="00161C3A">
        <w:rPr>
          <w:sz w:val="24"/>
          <w:szCs w:val="24"/>
          <w:u w:val="single"/>
        </w:rPr>
        <w:t>od 09.10</w:t>
      </w:r>
      <w:r w:rsidR="00F56655">
        <w:rPr>
          <w:sz w:val="24"/>
          <w:szCs w:val="24"/>
          <w:u w:val="single"/>
        </w:rPr>
        <w:t>.</w:t>
      </w:r>
      <w:r w:rsidR="00161C3A">
        <w:rPr>
          <w:sz w:val="24"/>
          <w:szCs w:val="24"/>
          <w:u w:val="single"/>
        </w:rPr>
        <w:t>2018</w:t>
      </w:r>
      <w:r w:rsidR="00D81162" w:rsidRPr="00D81162">
        <w:rPr>
          <w:sz w:val="24"/>
          <w:szCs w:val="24"/>
          <w:u w:val="single"/>
        </w:rPr>
        <w:t>.</w:t>
      </w:r>
      <w:r w:rsidR="00D81162">
        <w:rPr>
          <w:sz w:val="24"/>
          <w:szCs w:val="24"/>
          <w:u w:val="single"/>
        </w:rPr>
        <w:t>g</w:t>
      </w:r>
      <w:r w:rsidR="00B52EB6">
        <w:rPr>
          <w:sz w:val="24"/>
          <w:szCs w:val="24"/>
        </w:rPr>
        <w:t xml:space="preserve"> kojem se potvrđuje da </w:t>
      </w:r>
      <w:r w:rsidR="00F56655">
        <w:rPr>
          <w:sz w:val="24"/>
          <w:szCs w:val="24"/>
        </w:rPr>
        <w:t>dužnik</w:t>
      </w:r>
      <w:r w:rsidR="00161C3A" w:rsidRPr="00161C3A">
        <w:t xml:space="preserve"> </w:t>
      </w:r>
      <w:r w:rsidR="00161C3A" w:rsidRPr="00161C3A">
        <w:rPr>
          <w:sz w:val="24"/>
          <w:szCs w:val="24"/>
        </w:rPr>
        <w:t xml:space="preserve">FETA d.o.o. OIB:67648021636  Zagreb,  </w:t>
      </w:r>
      <w:proofErr w:type="spellStart"/>
      <w:r w:rsidR="00161C3A" w:rsidRPr="00161C3A">
        <w:rPr>
          <w:sz w:val="24"/>
          <w:szCs w:val="24"/>
        </w:rPr>
        <w:t>Langov</w:t>
      </w:r>
      <w:proofErr w:type="spellEnd"/>
      <w:r w:rsidR="00161C3A" w:rsidRPr="00161C3A">
        <w:rPr>
          <w:sz w:val="24"/>
          <w:szCs w:val="24"/>
        </w:rPr>
        <w:t xml:space="preserve"> trg 2</w:t>
      </w:r>
      <w:r w:rsidR="00F56655">
        <w:rPr>
          <w:sz w:val="24"/>
          <w:szCs w:val="24"/>
        </w:rPr>
        <w:t xml:space="preserve"> </w:t>
      </w:r>
      <w:r w:rsidR="00212573" w:rsidRPr="00212573">
        <w:rPr>
          <w:sz w:val="24"/>
          <w:szCs w:val="24"/>
        </w:rPr>
        <w:t xml:space="preserve"> </w:t>
      </w:r>
      <w:r w:rsidR="00212573">
        <w:rPr>
          <w:b/>
          <w:sz w:val="24"/>
          <w:szCs w:val="24"/>
          <w:u w:val="single"/>
        </w:rPr>
        <w:t xml:space="preserve">nije upisan </w:t>
      </w:r>
      <w:r w:rsidR="00B52EB6" w:rsidRPr="007174A4">
        <w:rPr>
          <w:b/>
          <w:sz w:val="24"/>
          <w:szCs w:val="24"/>
          <w:u w:val="single"/>
        </w:rPr>
        <w:t xml:space="preserve"> kao korisnik u  katastarskom </w:t>
      </w:r>
      <w:proofErr w:type="spellStart"/>
      <w:r w:rsidR="00B52EB6" w:rsidRPr="007174A4">
        <w:rPr>
          <w:b/>
          <w:sz w:val="24"/>
          <w:szCs w:val="24"/>
          <w:u w:val="single"/>
        </w:rPr>
        <w:t>operatu</w:t>
      </w:r>
      <w:proofErr w:type="spellEnd"/>
      <w:r w:rsidR="00B52EB6" w:rsidRPr="007174A4">
        <w:rPr>
          <w:b/>
          <w:sz w:val="24"/>
          <w:szCs w:val="24"/>
          <w:u w:val="single"/>
        </w:rPr>
        <w:t xml:space="preserve"> zemljišta</w:t>
      </w:r>
      <w:r w:rsidR="00B52EB6" w:rsidRPr="007174A4">
        <w:rPr>
          <w:b/>
          <w:sz w:val="24"/>
          <w:szCs w:val="24"/>
        </w:rPr>
        <w:t>.</w:t>
      </w:r>
    </w:p>
    <w:p w:rsidRDefault="00B81F0C" w:rsidP="00193604" w:rsidR="00B81F0C">
      <w:pPr>
        <w:jc w:val="both"/>
        <w:rPr>
          <w:sz w:val="24"/>
          <w:szCs w:val="24"/>
        </w:rPr>
      </w:pPr>
    </w:p>
    <w:p w:rsidRDefault="00B81F0C" w:rsidP="00193604" w:rsidR="00554A25" w:rsidRPr="00F56655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Nadalje</w:t>
      </w:r>
      <w:r w:rsidR="007174A4">
        <w:rPr>
          <w:sz w:val="24"/>
          <w:szCs w:val="24"/>
        </w:rPr>
        <w:t>,</w:t>
      </w:r>
      <w:r w:rsidR="00F56655">
        <w:rPr>
          <w:sz w:val="24"/>
          <w:szCs w:val="24"/>
        </w:rPr>
        <w:t xml:space="preserve"> stečajni upravitelj je od </w:t>
      </w:r>
      <w:r w:rsidR="00B52EB6">
        <w:rPr>
          <w:sz w:val="24"/>
          <w:szCs w:val="24"/>
        </w:rPr>
        <w:t xml:space="preserve"> Općinskog </w:t>
      </w:r>
      <w:r w:rsidR="00212573">
        <w:rPr>
          <w:sz w:val="24"/>
          <w:szCs w:val="24"/>
        </w:rPr>
        <w:t xml:space="preserve">građanskog </w:t>
      </w:r>
      <w:r w:rsidR="00B52EB6" w:rsidRPr="00B52EB6">
        <w:rPr>
          <w:sz w:val="24"/>
          <w:szCs w:val="24"/>
        </w:rPr>
        <w:t>suda</w:t>
      </w:r>
      <w:r w:rsidR="00E32710">
        <w:rPr>
          <w:sz w:val="24"/>
          <w:szCs w:val="24"/>
        </w:rPr>
        <w:t xml:space="preserve"> u Zagrebu, zemljišno knjižni </w:t>
      </w:r>
      <w:r w:rsidR="00212573">
        <w:rPr>
          <w:sz w:val="24"/>
          <w:szCs w:val="24"/>
        </w:rPr>
        <w:t>odjel</w:t>
      </w:r>
      <w:r w:rsidR="00E32710">
        <w:rPr>
          <w:sz w:val="24"/>
          <w:szCs w:val="24"/>
        </w:rPr>
        <w:t>,</w:t>
      </w:r>
      <w:r w:rsidR="00F56655">
        <w:rPr>
          <w:sz w:val="24"/>
          <w:szCs w:val="24"/>
        </w:rPr>
        <w:t xml:space="preserve"> </w:t>
      </w:r>
      <w:r w:rsidR="00B52EB6">
        <w:rPr>
          <w:sz w:val="24"/>
          <w:szCs w:val="24"/>
        </w:rPr>
        <w:t xml:space="preserve"> </w:t>
      </w:r>
      <w:r w:rsidR="00161C3A">
        <w:rPr>
          <w:sz w:val="24"/>
          <w:szCs w:val="24"/>
          <w:u w:val="single"/>
        </w:rPr>
        <w:t>pribavio potvrdu od 10.10.2018</w:t>
      </w:r>
      <w:r w:rsidR="007D492C">
        <w:rPr>
          <w:sz w:val="24"/>
          <w:szCs w:val="24"/>
          <w:u w:val="single"/>
        </w:rPr>
        <w:t>.g  iz koje</w:t>
      </w:r>
      <w:r w:rsidR="00B52EB6" w:rsidRPr="00D63DCB">
        <w:rPr>
          <w:sz w:val="24"/>
          <w:szCs w:val="24"/>
          <w:u w:val="single"/>
        </w:rPr>
        <w:t xml:space="preserve"> proizlazi </w:t>
      </w:r>
      <w:r w:rsidR="00E32710" w:rsidRPr="00E32710">
        <w:rPr>
          <w:sz w:val="24"/>
          <w:szCs w:val="24"/>
          <w:u w:val="single"/>
        </w:rPr>
        <w:t xml:space="preserve">da dužnik </w:t>
      </w:r>
      <w:r w:rsidR="00161C3A" w:rsidRPr="00161C3A">
        <w:rPr>
          <w:sz w:val="24"/>
          <w:szCs w:val="24"/>
          <w:u w:val="single"/>
        </w:rPr>
        <w:t xml:space="preserve">FETA d.o.o. OIB:67648021636  Zagreb,  </w:t>
      </w:r>
      <w:proofErr w:type="spellStart"/>
      <w:r w:rsidR="00161C3A" w:rsidRPr="00161C3A">
        <w:rPr>
          <w:sz w:val="24"/>
          <w:szCs w:val="24"/>
          <w:u w:val="single"/>
        </w:rPr>
        <w:t>Langov</w:t>
      </w:r>
      <w:proofErr w:type="spellEnd"/>
      <w:r w:rsidR="00161C3A" w:rsidRPr="00161C3A">
        <w:rPr>
          <w:sz w:val="24"/>
          <w:szCs w:val="24"/>
          <w:u w:val="single"/>
        </w:rPr>
        <w:t xml:space="preserve"> trg 2,</w:t>
      </w:r>
      <w:r w:rsidR="00161C3A">
        <w:rPr>
          <w:sz w:val="24"/>
          <w:szCs w:val="24"/>
          <w:u w:val="single"/>
        </w:rPr>
        <w:t xml:space="preserve"> </w:t>
      </w:r>
      <w:r w:rsidR="00B52EB6" w:rsidRPr="007174A4">
        <w:rPr>
          <w:b/>
          <w:sz w:val="24"/>
          <w:szCs w:val="24"/>
          <w:u w:val="single"/>
        </w:rPr>
        <w:t>nije upisan kao vlasnik nekretnina.</w:t>
      </w:r>
    </w:p>
    <w:p w:rsidRDefault="00B52EB6" w:rsidP="00193604" w:rsidR="00B52EB6">
      <w:pPr>
        <w:jc w:val="both"/>
        <w:rPr>
          <w:sz w:val="24"/>
          <w:szCs w:val="24"/>
        </w:rPr>
      </w:pPr>
    </w:p>
    <w:p w:rsidRDefault="00B52EB6" w:rsidP="00F56655" w:rsidR="00212573">
      <w:pPr>
        <w:jc w:val="both"/>
        <w:rPr>
          <w:sz w:val="24"/>
          <w:szCs w:val="24"/>
        </w:rPr>
      </w:pPr>
      <w:r>
        <w:rPr>
          <w:sz w:val="24"/>
          <w:szCs w:val="24"/>
        </w:rPr>
        <w:t>PRILOG: Uvjerenje</w:t>
      </w:r>
      <w:r w:rsidR="00212573" w:rsidRPr="00212573">
        <w:t xml:space="preserve"> </w:t>
      </w:r>
      <w:r w:rsidR="00212573" w:rsidRPr="00212573">
        <w:rPr>
          <w:sz w:val="24"/>
          <w:szCs w:val="24"/>
        </w:rPr>
        <w:t>Grada Zagreba, Gradskog ureda za katastar i geodetske poslove</w:t>
      </w:r>
      <w:r w:rsidR="00212573">
        <w:rPr>
          <w:sz w:val="24"/>
          <w:szCs w:val="24"/>
        </w:rPr>
        <w:t xml:space="preserve"> od </w:t>
      </w:r>
    </w:p>
    <w:p w:rsidRDefault="00212573" w:rsidP="00F56655" w:rsidR="002125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913C26">
        <w:rPr>
          <w:sz w:val="24"/>
          <w:szCs w:val="24"/>
        </w:rPr>
        <w:t>09.10.2018</w:t>
      </w:r>
      <w:r>
        <w:rPr>
          <w:sz w:val="24"/>
          <w:szCs w:val="24"/>
        </w:rPr>
        <w:t xml:space="preserve">.g, Potvrda </w:t>
      </w:r>
      <w:r w:rsidRPr="00212573">
        <w:rPr>
          <w:sz w:val="24"/>
          <w:szCs w:val="24"/>
        </w:rPr>
        <w:t>zemljišno-knjižnog</w:t>
      </w:r>
      <w:r>
        <w:rPr>
          <w:sz w:val="24"/>
          <w:szCs w:val="24"/>
        </w:rPr>
        <w:t xml:space="preserve"> odjela </w:t>
      </w:r>
      <w:r w:rsidRPr="00212573">
        <w:rPr>
          <w:sz w:val="24"/>
          <w:szCs w:val="24"/>
        </w:rPr>
        <w:t xml:space="preserve">Općinskog građanskog suda </w:t>
      </w:r>
    </w:p>
    <w:p w:rsidRDefault="00212573" w:rsidP="00913C26" w:rsidR="00A65F6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3C26">
        <w:rPr>
          <w:sz w:val="24"/>
          <w:szCs w:val="24"/>
        </w:rPr>
        <w:t>u Zagrebu od 10.10.2018</w:t>
      </w:r>
      <w:r>
        <w:rPr>
          <w:sz w:val="24"/>
          <w:szCs w:val="24"/>
        </w:rPr>
        <w:t>.g</w:t>
      </w:r>
      <w:r w:rsidR="00913C26">
        <w:rPr>
          <w:sz w:val="24"/>
          <w:szCs w:val="24"/>
        </w:rPr>
        <w:t>.</w:t>
      </w:r>
    </w:p>
    <w:p w:rsidRDefault="00A65F67" w:rsidP="00913C26" w:rsidR="00A65F67">
      <w:pPr>
        <w:jc w:val="both"/>
        <w:rPr>
          <w:sz w:val="24"/>
          <w:szCs w:val="24"/>
        </w:rPr>
      </w:pPr>
    </w:p>
    <w:p w:rsidRDefault="00913C26" w:rsidP="00913C26" w:rsidR="00913C26" w:rsidRPr="00A65F67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Nadalje, s</w:t>
      </w:r>
      <w:r w:rsidRPr="00913C26">
        <w:rPr>
          <w:sz w:val="24"/>
          <w:szCs w:val="24"/>
        </w:rPr>
        <w:t xml:space="preserve">tečajni upravitelj je od Hrvatskog zavoda za mirovinskog osiguranja, Područna služba u Zagrebu, zatražio podatak dali dužnik FETA d.o.o. OIB:67648021636  Zagreb,  </w:t>
      </w:r>
      <w:proofErr w:type="spellStart"/>
      <w:r w:rsidRPr="00913C26">
        <w:rPr>
          <w:sz w:val="24"/>
          <w:szCs w:val="24"/>
        </w:rPr>
        <w:t>Langov</w:t>
      </w:r>
      <w:proofErr w:type="spellEnd"/>
      <w:r w:rsidRPr="00913C26">
        <w:rPr>
          <w:sz w:val="24"/>
          <w:szCs w:val="24"/>
        </w:rPr>
        <w:t xml:space="preserve"> trg 2,</w:t>
      </w:r>
      <w:r>
        <w:rPr>
          <w:sz w:val="24"/>
          <w:szCs w:val="24"/>
        </w:rPr>
        <w:t xml:space="preserve"> i</w:t>
      </w:r>
      <w:r w:rsidRPr="00913C26">
        <w:rPr>
          <w:sz w:val="24"/>
          <w:szCs w:val="24"/>
        </w:rPr>
        <w:t>ma prijavljenih radnika odnosno osiguranika,  te zaprimio od istog podatke  po kojoj dužnik na da</w:t>
      </w:r>
      <w:r w:rsidR="00C4127F">
        <w:rPr>
          <w:sz w:val="24"/>
          <w:szCs w:val="24"/>
        </w:rPr>
        <w:t>n 25.09</w:t>
      </w:r>
      <w:r w:rsidRPr="00913C26">
        <w:rPr>
          <w:sz w:val="24"/>
          <w:szCs w:val="24"/>
        </w:rPr>
        <w:t xml:space="preserve">.2018.g  </w:t>
      </w:r>
      <w:r w:rsidRPr="00913C26">
        <w:rPr>
          <w:b/>
          <w:sz w:val="24"/>
          <w:szCs w:val="24"/>
          <w:u w:val="single"/>
        </w:rPr>
        <w:t xml:space="preserve">ima  prijavljenog 1 (jednog) radnika i to </w:t>
      </w:r>
      <w:proofErr w:type="spellStart"/>
      <w:r w:rsidRPr="00913C26">
        <w:rPr>
          <w:b/>
          <w:sz w:val="24"/>
          <w:szCs w:val="24"/>
          <w:u w:val="single"/>
        </w:rPr>
        <w:t>Komšić</w:t>
      </w:r>
      <w:proofErr w:type="spellEnd"/>
      <w:r w:rsidRPr="00913C26">
        <w:rPr>
          <w:b/>
          <w:sz w:val="24"/>
          <w:szCs w:val="24"/>
          <w:u w:val="single"/>
        </w:rPr>
        <w:t xml:space="preserve"> Nataša.  </w:t>
      </w:r>
    </w:p>
    <w:p w:rsidRDefault="00A65F67" w:rsidP="00913C26" w:rsidR="00A65F67">
      <w:pPr>
        <w:jc w:val="both"/>
        <w:rPr>
          <w:sz w:val="24"/>
          <w:szCs w:val="24"/>
        </w:rPr>
      </w:pPr>
    </w:p>
    <w:p w:rsidRDefault="00913C26" w:rsidP="00913C26" w:rsidR="00913C26" w:rsidRPr="00913C26">
      <w:pPr>
        <w:jc w:val="both"/>
        <w:rPr>
          <w:sz w:val="24"/>
          <w:szCs w:val="24"/>
        </w:rPr>
      </w:pPr>
      <w:r w:rsidRPr="00913C26">
        <w:rPr>
          <w:sz w:val="24"/>
          <w:szCs w:val="24"/>
        </w:rPr>
        <w:t xml:space="preserve">PRILOG: Podaci Hrvatskog zavoda za mirovinskog osiguranja, Područna služba u </w:t>
      </w:r>
    </w:p>
    <w:p w:rsidRDefault="00913C26" w:rsidP="00913C26" w:rsidR="00913C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Zagrebu od 25.09</w:t>
      </w:r>
      <w:r w:rsidRPr="00913C26">
        <w:rPr>
          <w:sz w:val="24"/>
          <w:szCs w:val="24"/>
        </w:rPr>
        <w:t>.2018.g</w:t>
      </w:r>
    </w:p>
    <w:p w:rsidRDefault="00913C26" w:rsidP="00913C26" w:rsidR="00913C26" w:rsidRPr="00913C26">
      <w:pPr>
        <w:jc w:val="both"/>
        <w:rPr>
          <w:sz w:val="24"/>
          <w:szCs w:val="24"/>
        </w:rPr>
      </w:pPr>
    </w:p>
    <w:p w:rsidRDefault="00913C26" w:rsidP="00913C26" w:rsidR="00913C26" w:rsidRPr="00913C2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</w:t>
      </w:r>
      <w:r w:rsidRPr="00913C26">
        <w:rPr>
          <w:sz w:val="24"/>
          <w:szCs w:val="24"/>
        </w:rPr>
        <w:t>adalje,  stečajni upravitelj je  od Centra za vozila Hrvatske d.d. STP „ZAGREB 1“</w:t>
      </w:r>
    </w:p>
    <w:p w:rsidRDefault="00913C26" w:rsidP="00913C26" w:rsidR="00913C26" w:rsidRPr="00C4127F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pribavio Uvjerenje od 28.09</w:t>
      </w:r>
      <w:r w:rsidRPr="00913C26">
        <w:rPr>
          <w:sz w:val="24"/>
          <w:szCs w:val="24"/>
        </w:rPr>
        <w:t xml:space="preserve">.2018.g iz koje proizlazi da u službenim evidencijama Ministarstva unutarnjih poslova da je dužnik </w:t>
      </w:r>
      <w:r w:rsidRPr="00C4127F">
        <w:rPr>
          <w:b/>
          <w:sz w:val="24"/>
          <w:szCs w:val="24"/>
          <w:u w:val="single"/>
        </w:rPr>
        <w:t>vlasnik:</w:t>
      </w:r>
    </w:p>
    <w:p w:rsidRDefault="00F50CC1" w:rsidP="00913C26" w:rsidR="00913C26" w:rsidRPr="00913C26">
      <w:pPr>
        <w:jc w:val="both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</w:r>
      <w:r w:rsidRPr="00F50CC1">
        <w:rPr>
          <w:b/>
          <w:sz w:val="24"/>
          <w:szCs w:val="24"/>
        </w:rPr>
        <w:t xml:space="preserve">M1 TOYOTA 1,4 D-4D STELLA godina proizvodnje 2006.g broj  </w:t>
      </w:r>
      <w:proofErr w:type="spellStart"/>
      <w:r w:rsidRPr="00F50CC1">
        <w:rPr>
          <w:b/>
          <w:sz w:val="24"/>
          <w:szCs w:val="24"/>
        </w:rPr>
        <w:t>reg.oznaka</w:t>
      </w:r>
      <w:proofErr w:type="spellEnd"/>
      <w:r w:rsidRPr="00F50CC1">
        <w:rPr>
          <w:b/>
          <w:sz w:val="24"/>
          <w:szCs w:val="24"/>
        </w:rPr>
        <w:t xml:space="preserve"> ZG7463EL</w:t>
      </w:r>
      <w:r w:rsidR="00913C26" w:rsidRPr="00F50CC1">
        <w:rPr>
          <w:b/>
          <w:sz w:val="24"/>
          <w:szCs w:val="24"/>
        </w:rPr>
        <w:t xml:space="preserve"> b</w:t>
      </w:r>
      <w:r w:rsidRPr="00F50CC1">
        <w:rPr>
          <w:b/>
          <w:sz w:val="24"/>
          <w:szCs w:val="24"/>
        </w:rPr>
        <w:t>roj šasije VNKKC96390A026717</w:t>
      </w:r>
      <w:r w:rsidR="00913C26" w:rsidRPr="00913C26">
        <w:rPr>
          <w:sz w:val="24"/>
          <w:szCs w:val="24"/>
        </w:rPr>
        <w:t xml:space="preserve">      </w:t>
      </w:r>
    </w:p>
    <w:p w:rsidRDefault="00913C26" w:rsidP="00913C26" w:rsidR="00913C26">
      <w:pPr>
        <w:jc w:val="both"/>
        <w:rPr>
          <w:sz w:val="24"/>
          <w:szCs w:val="24"/>
        </w:rPr>
      </w:pPr>
    </w:p>
    <w:p w:rsidRDefault="00282708" w:rsidP="00913C26" w:rsidR="00913C26" w:rsidRPr="00913C26">
      <w:pPr>
        <w:jc w:val="both"/>
        <w:rPr>
          <w:sz w:val="24"/>
          <w:szCs w:val="24"/>
        </w:rPr>
      </w:pPr>
      <w:r>
        <w:rPr>
          <w:sz w:val="24"/>
          <w:szCs w:val="24"/>
        </w:rPr>
        <w:t>PRILOG</w:t>
      </w:r>
      <w:r w:rsidR="00913C26" w:rsidRPr="00913C26">
        <w:rPr>
          <w:sz w:val="24"/>
          <w:szCs w:val="24"/>
        </w:rPr>
        <w:t>: Uvjerenje Centra za vozila Hr</w:t>
      </w:r>
      <w:r w:rsidR="00F50CC1">
        <w:rPr>
          <w:sz w:val="24"/>
          <w:szCs w:val="24"/>
        </w:rPr>
        <w:t>vatske d.d. STP „ZAGREB 1“ od 28.09</w:t>
      </w:r>
      <w:r w:rsidR="00913C26" w:rsidRPr="00913C26">
        <w:rPr>
          <w:sz w:val="24"/>
          <w:szCs w:val="24"/>
        </w:rPr>
        <w:t>.2018.g</w:t>
      </w:r>
    </w:p>
    <w:p w:rsidRDefault="00913C26" w:rsidP="00913C26" w:rsidR="00913C26" w:rsidRPr="00913C26">
      <w:pPr>
        <w:jc w:val="both"/>
        <w:rPr>
          <w:sz w:val="24"/>
          <w:szCs w:val="24"/>
        </w:rPr>
      </w:pPr>
    </w:p>
    <w:p w:rsidRDefault="00F50CC1" w:rsidP="00193604" w:rsidR="00913C26" w:rsidRPr="00C4127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Istovremeno stečajni upravitelj </w:t>
      </w:r>
      <w:r w:rsidR="00282708">
        <w:rPr>
          <w:sz w:val="24"/>
          <w:szCs w:val="24"/>
        </w:rPr>
        <w:t xml:space="preserve">je </w:t>
      </w:r>
      <w:r w:rsidRPr="00F50CC1">
        <w:rPr>
          <w:sz w:val="24"/>
          <w:szCs w:val="24"/>
        </w:rPr>
        <w:t>od Centra za vozila Hrvatske d.d. STP „Z</w:t>
      </w:r>
      <w:r>
        <w:rPr>
          <w:sz w:val="24"/>
          <w:szCs w:val="24"/>
        </w:rPr>
        <w:t xml:space="preserve">AGREB 1“ svojim dopisom od 09.10.2018.g </w:t>
      </w:r>
      <w:r w:rsidRPr="00282708">
        <w:rPr>
          <w:b/>
          <w:sz w:val="24"/>
          <w:szCs w:val="24"/>
          <w:u w:val="single"/>
        </w:rPr>
        <w:t xml:space="preserve">zatražio </w:t>
      </w:r>
      <w:r w:rsidR="00C4127F">
        <w:rPr>
          <w:b/>
          <w:sz w:val="24"/>
          <w:szCs w:val="24"/>
          <w:u w:val="single"/>
        </w:rPr>
        <w:t xml:space="preserve">podatak o </w:t>
      </w:r>
      <w:r w:rsidRPr="00282708">
        <w:rPr>
          <w:b/>
          <w:sz w:val="24"/>
          <w:szCs w:val="24"/>
          <w:u w:val="single"/>
        </w:rPr>
        <w:t>prosječ</w:t>
      </w:r>
      <w:r w:rsidR="00C4127F">
        <w:rPr>
          <w:b/>
          <w:sz w:val="24"/>
          <w:szCs w:val="24"/>
          <w:u w:val="single"/>
        </w:rPr>
        <w:t>noj kataloškoj</w:t>
      </w:r>
      <w:r w:rsidRPr="00282708">
        <w:rPr>
          <w:b/>
          <w:sz w:val="24"/>
          <w:szCs w:val="24"/>
          <w:u w:val="single"/>
        </w:rPr>
        <w:t xml:space="preserve"> vrijednost</w:t>
      </w:r>
      <w:r w:rsidR="00C4127F">
        <w:rPr>
          <w:b/>
          <w:sz w:val="24"/>
          <w:szCs w:val="24"/>
          <w:u w:val="single"/>
        </w:rPr>
        <w:t>i</w:t>
      </w:r>
      <w:r w:rsidRPr="00282708">
        <w:rPr>
          <w:b/>
          <w:sz w:val="24"/>
          <w:szCs w:val="24"/>
          <w:u w:val="single"/>
        </w:rPr>
        <w:t xml:space="preserve"> motornog vozila</w:t>
      </w:r>
      <w:r>
        <w:rPr>
          <w:sz w:val="24"/>
          <w:szCs w:val="24"/>
        </w:rPr>
        <w:t xml:space="preserve"> </w:t>
      </w:r>
      <w:r w:rsidRPr="00F50CC1">
        <w:rPr>
          <w:sz w:val="24"/>
          <w:szCs w:val="24"/>
        </w:rPr>
        <w:t>M1 TOYOTA 1,4 D-4D STELL</w:t>
      </w:r>
      <w:r>
        <w:rPr>
          <w:sz w:val="24"/>
          <w:szCs w:val="24"/>
        </w:rPr>
        <w:t>A godina proi</w:t>
      </w:r>
      <w:r w:rsidR="00282708">
        <w:rPr>
          <w:sz w:val="24"/>
          <w:szCs w:val="24"/>
        </w:rPr>
        <w:t xml:space="preserve">zvodnje 2006.g </w:t>
      </w:r>
      <w:r>
        <w:rPr>
          <w:sz w:val="24"/>
          <w:szCs w:val="24"/>
        </w:rPr>
        <w:t xml:space="preserve">registarskih </w:t>
      </w:r>
      <w:r w:rsidRPr="00F50CC1">
        <w:rPr>
          <w:sz w:val="24"/>
          <w:szCs w:val="24"/>
        </w:rPr>
        <w:t>oznaka ZG7463EL broj šasije VNKK</w:t>
      </w:r>
      <w:r w:rsidR="00282708">
        <w:rPr>
          <w:sz w:val="24"/>
          <w:szCs w:val="24"/>
        </w:rPr>
        <w:t xml:space="preserve">C96390A026717, </w:t>
      </w:r>
      <w:r w:rsidR="00282708" w:rsidRPr="00282708">
        <w:rPr>
          <w:sz w:val="24"/>
          <w:szCs w:val="24"/>
          <w:u w:val="single"/>
        </w:rPr>
        <w:t>s time da sa ostalim tehničkim podacima</w:t>
      </w:r>
      <w:r w:rsidR="00C4127F">
        <w:rPr>
          <w:sz w:val="24"/>
          <w:szCs w:val="24"/>
        </w:rPr>
        <w:t xml:space="preserve"> </w:t>
      </w:r>
      <w:r w:rsidR="00282708" w:rsidRPr="00282708">
        <w:rPr>
          <w:sz w:val="24"/>
          <w:szCs w:val="24"/>
          <w:u w:val="single"/>
        </w:rPr>
        <w:t>stečajni upravitelj ne raspolaže, osim onih iz uvjerenja o vlasništvu vozila.</w:t>
      </w:r>
      <w:r w:rsidRPr="00282708">
        <w:rPr>
          <w:sz w:val="24"/>
          <w:szCs w:val="24"/>
          <w:u w:val="single"/>
        </w:rPr>
        <w:t xml:space="preserve">   </w:t>
      </w:r>
    </w:p>
    <w:p w:rsidRDefault="00A65F67" w:rsidP="00193604" w:rsidR="00282708">
      <w:p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282708">
        <w:rPr>
          <w:sz w:val="24"/>
          <w:szCs w:val="24"/>
        </w:rPr>
        <w:t xml:space="preserve">tečajni upravitelj do današnjeg dana </w:t>
      </w:r>
      <w:r w:rsidR="00282708" w:rsidRPr="00A65F67">
        <w:rPr>
          <w:b/>
          <w:sz w:val="24"/>
          <w:szCs w:val="24"/>
          <w:u w:val="single"/>
        </w:rPr>
        <w:t>nije još zaprimio</w:t>
      </w:r>
      <w:r w:rsidR="00282708">
        <w:rPr>
          <w:sz w:val="24"/>
          <w:szCs w:val="24"/>
        </w:rPr>
        <w:t xml:space="preserve"> od  </w:t>
      </w:r>
      <w:r w:rsidR="00282708" w:rsidRPr="00282708">
        <w:rPr>
          <w:sz w:val="24"/>
          <w:szCs w:val="24"/>
        </w:rPr>
        <w:t>Centra za vozila Hrvatske d.d. STP „ZAGREB 1“</w:t>
      </w:r>
      <w:r w:rsidR="00282708">
        <w:rPr>
          <w:sz w:val="24"/>
          <w:szCs w:val="24"/>
        </w:rPr>
        <w:t xml:space="preserve"> podatak o prosječnoj kataloškoj vrijednosti predmetnog motornog vozila.</w:t>
      </w:r>
    </w:p>
    <w:p w:rsidRDefault="00282708" w:rsidP="00193604" w:rsidR="00282708">
      <w:pPr>
        <w:jc w:val="both"/>
        <w:rPr>
          <w:sz w:val="24"/>
          <w:szCs w:val="24"/>
        </w:rPr>
      </w:pPr>
    </w:p>
    <w:p w:rsidRDefault="00282708" w:rsidP="00193604" w:rsidR="00282708">
      <w:pPr>
        <w:jc w:val="both"/>
        <w:rPr>
          <w:sz w:val="24"/>
          <w:szCs w:val="24"/>
        </w:rPr>
      </w:pPr>
      <w:r>
        <w:rPr>
          <w:sz w:val="24"/>
          <w:szCs w:val="24"/>
        </w:rPr>
        <w:t>PRILOG: Dopis od 09.10.2018.g upućen od Centru</w:t>
      </w:r>
      <w:r w:rsidRPr="00282708">
        <w:rPr>
          <w:sz w:val="24"/>
          <w:szCs w:val="24"/>
        </w:rPr>
        <w:t xml:space="preserve"> za vozila Hrvatske d.d. STP </w:t>
      </w:r>
    </w:p>
    <w:p w:rsidRDefault="00282708" w:rsidP="00193604" w:rsidR="002827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282708">
        <w:rPr>
          <w:sz w:val="24"/>
          <w:szCs w:val="24"/>
        </w:rPr>
        <w:t>„ZAGREB 1“</w:t>
      </w:r>
      <w:r>
        <w:rPr>
          <w:sz w:val="24"/>
          <w:szCs w:val="24"/>
        </w:rPr>
        <w:t xml:space="preserve"> za dostavom prosječne kataloške vrijednosti motornog vozila</w:t>
      </w:r>
    </w:p>
    <w:p w:rsidRDefault="00282708" w:rsidP="00193604" w:rsidR="00282708">
      <w:pPr>
        <w:jc w:val="both"/>
        <w:rPr>
          <w:sz w:val="24"/>
          <w:szCs w:val="24"/>
        </w:rPr>
      </w:pPr>
    </w:p>
    <w:p w:rsidRDefault="005F5377" w:rsidP="005F5377" w:rsidR="005F5377" w:rsidRPr="005F5377">
      <w:pPr>
        <w:jc w:val="both"/>
        <w:rPr>
          <w:b/>
          <w:sz w:val="24"/>
          <w:szCs w:val="24"/>
        </w:rPr>
      </w:pPr>
      <w:r w:rsidRPr="005F5377">
        <w:rPr>
          <w:b/>
          <w:sz w:val="24"/>
          <w:szCs w:val="24"/>
        </w:rPr>
        <w:t>Stoga  sukladno svemu naprijed navedenom u ovom izvješću proizlaze slijedeće činjenice:</w:t>
      </w:r>
    </w:p>
    <w:p w:rsidRDefault="005F5377" w:rsidP="005F5377" w:rsidR="005F5377">
      <w:pPr>
        <w:jc w:val="both"/>
        <w:rPr>
          <w:sz w:val="24"/>
          <w:szCs w:val="24"/>
        </w:rPr>
      </w:pPr>
      <w:r w:rsidRPr="005F5377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5F5377">
        <w:rPr>
          <w:b/>
          <w:sz w:val="24"/>
          <w:szCs w:val="24"/>
        </w:rPr>
        <w:t>da stečajni upravitelj nije mogao izvršiti uvid u poslovne knjige dužnika</w:t>
      </w:r>
      <w:r>
        <w:rPr>
          <w:b/>
          <w:sz w:val="24"/>
          <w:szCs w:val="24"/>
        </w:rPr>
        <w:t xml:space="preserve"> odnosno </w:t>
      </w:r>
      <w:r w:rsidRPr="005F5377">
        <w:rPr>
          <w:b/>
          <w:sz w:val="24"/>
          <w:szCs w:val="24"/>
        </w:rPr>
        <w:t>u poslovnu-knjigovo</w:t>
      </w:r>
      <w:r>
        <w:rPr>
          <w:b/>
          <w:sz w:val="24"/>
          <w:szCs w:val="24"/>
        </w:rPr>
        <w:t xml:space="preserve">dstvenu dokumentaciju </w:t>
      </w:r>
      <w:r w:rsidRPr="005F5377">
        <w:rPr>
          <w:b/>
          <w:sz w:val="24"/>
          <w:szCs w:val="24"/>
        </w:rPr>
        <w:t xml:space="preserve">dužnika i </w:t>
      </w:r>
      <w:proofErr w:type="spellStart"/>
      <w:r w:rsidRPr="005F5377">
        <w:rPr>
          <w:b/>
          <w:sz w:val="24"/>
          <w:szCs w:val="24"/>
        </w:rPr>
        <w:t>prokazni</w:t>
      </w:r>
      <w:proofErr w:type="spellEnd"/>
      <w:r w:rsidRPr="005F5377">
        <w:rPr>
          <w:b/>
          <w:sz w:val="24"/>
          <w:szCs w:val="24"/>
        </w:rPr>
        <w:t xml:space="preserve"> popis imovine  dužnik</w:t>
      </w:r>
      <w:r>
        <w:rPr>
          <w:b/>
          <w:sz w:val="24"/>
          <w:szCs w:val="24"/>
        </w:rPr>
        <w:t>a.</w:t>
      </w:r>
    </w:p>
    <w:p w:rsidRDefault="005F5377" w:rsidP="005F5377" w:rsidR="005F5377" w:rsidRPr="00A65F67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- </w:t>
      </w:r>
      <w:r w:rsidRPr="005F5377">
        <w:rPr>
          <w:b/>
          <w:sz w:val="24"/>
          <w:szCs w:val="24"/>
        </w:rPr>
        <w:t xml:space="preserve">da je prema službenim evidencijama dužnik FETA d.o.o. jedino vlasnik motornog  vozila  M1 TOYOTA 1,4 D-4D STELLA godina proizvodnje 2006.g broj  </w:t>
      </w:r>
      <w:proofErr w:type="spellStart"/>
      <w:r w:rsidRPr="005F5377">
        <w:rPr>
          <w:b/>
          <w:sz w:val="24"/>
          <w:szCs w:val="24"/>
        </w:rPr>
        <w:t>reg.oznaka</w:t>
      </w:r>
      <w:proofErr w:type="spellEnd"/>
      <w:r w:rsidRPr="005F5377">
        <w:rPr>
          <w:b/>
          <w:sz w:val="24"/>
          <w:szCs w:val="24"/>
        </w:rPr>
        <w:t xml:space="preserve"> ZG7463EL broj šasije VNKKC96390A026717</w:t>
      </w:r>
      <w:r>
        <w:rPr>
          <w:sz w:val="24"/>
          <w:szCs w:val="24"/>
        </w:rPr>
        <w:t xml:space="preserve"> </w:t>
      </w:r>
      <w:r w:rsidRPr="005F5377">
        <w:rPr>
          <w:b/>
          <w:sz w:val="24"/>
          <w:szCs w:val="24"/>
        </w:rPr>
        <w:t>za koje vozilo</w:t>
      </w:r>
      <w:r w:rsidR="00A65F67">
        <w:rPr>
          <w:b/>
          <w:sz w:val="24"/>
          <w:szCs w:val="24"/>
        </w:rPr>
        <w:t xml:space="preserve"> u ovom trenutku nepoznata njegova prosječna kataloška tržišna</w:t>
      </w:r>
      <w:r w:rsidRPr="005F5377">
        <w:rPr>
          <w:b/>
          <w:sz w:val="24"/>
          <w:szCs w:val="24"/>
        </w:rPr>
        <w:t xml:space="preserve"> vrijednost, </w:t>
      </w:r>
      <w:r w:rsidRPr="00A65F67">
        <w:rPr>
          <w:b/>
          <w:sz w:val="24"/>
          <w:szCs w:val="24"/>
          <w:u w:val="single"/>
        </w:rPr>
        <w:t>te ono za sada predst</w:t>
      </w:r>
      <w:r w:rsidR="00A65F67">
        <w:rPr>
          <w:b/>
          <w:sz w:val="24"/>
          <w:szCs w:val="24"/>
          <w:u w:val="single"/>
        </w:rPr>
        <w:t xml:space="preserve">avlja </w:t>
      </w:r>
      <w:proofErr w:type="spellStart"/>
      <w:r w:rsidR="00A65F67">
        <w:rPr>
          <w:b/>
          <w:sz w:val="24"/>
          <w:szCs w:val="24"/>
          <w:u w:val="single"/>
        </w:rPr>
        <w:t>evenutalno</w:t>
      </w:r>
      <w:proofErr w:type="spellEnd"/>
      <w:r w:rsidR="00A65F67">
        <w:rPr>
          <w:b/>
          <w:sz w:val="24"/>
          <w:szCs w:val="24"/>
          <w:u w:val="single"/>
        </w:rPr>
        <w:t xml:space="preserve"> jedinu  imovinu</w:t>
      </w:r>
      <w:r w:rsidRPr="00A65F67">
        <w:rPr>
          <w:b/>
          <w:sz w:val="24"/>
          <w:szCs w:val="24"/>
          <w:u w:val="single"/>
        </w:rPr>
        <w:t xml:space="preserve"> za namirenje troškova stečajnog postupka</w:t>
      </w:r>
      <w:r w:rsidRPr="00A65F67">
        <w:rPr>
          <w:sz w:val="24"/>
          <w:szCs w:val="24"/>
          <w:u w:val="single"/>
        </w:rPr>
        <w:t>.</w:t>
      </w:r>
    </w:p>
    <w:p w:rsidRDefault="005F5377" w:rsidP="00193604" w:rsidR="002142AE">
      <w:pPr>
        <w:jc w:val="both"/>
        <w:rPr>
          <w:sz w:val="24"/>
          <w:szCs w:val="24"/>
        </w:rPr>
      </w:pPr>
      <w:r w:rsidRPr="005F5377">
        <w:rPr>
          <w:sz w:val="24"/>
          <w:szCs w:val="24"/>
        </w:rPr>
        <w:t xml:space="preserve">- </w:t>
      </w:r>
      <w:r w:rsidRPr="00A65F67">
        <w:rPr>
          <w:b/>
          <w:sz w:val="24"/>
          <w:szCs w:val="24"/>
        </w:rPr>
        <w:t>da prema podacima Hrvatskog zavoda za mirovinskog osiguranja, Područna služba u Zagrebu dužnik ima 1 (jednog) prijavljenog radnika.</w:t>
      </w:r>
    </w:p>
    <w:p w:rsidRDefault="00A65F67" w:rsidP="00193604" w:rsidR="00A65F67" w:rsidRPr="00A65F67">
      <w:pPr>
        <w:jc w:val="both"/>
        <w:rPr>
          <w:sz w:val="24"/>
          <w:szCs w:val="24"/>
        </w:rPr>
      </w:pPr>
    </w:p>
    <w:p w:rsidRDefault="002142AE" w:rsidP="00193604" w:rsidR="0087675A">
      <w:pPr>
        <w:jc w:val="both"/>
        <w:rPr>
          <w:b/>
          <w:sz w:val="24"/>
          <w:szCs w:val="24"/>
        </w:rPr>
      </w:pPr>
      <w:r w:rsidRPr="00C4127F">
        <w:rPr>
          <w:b/>
          <w:sz w:val="24"/>
          <w:szCs w:val="24"/>
        </w:rPr>
        <w:t>Stoga slijedom naprijed navedenog činjeničnog stanja postoje uvjeti iz članka 132 Stečajnog zakona, pa stoga stečajni upravitelj</w:t>
      </w:r>
      <w:r>
        <w:rPr>
          <w:sz w:val="24"/>
          <w:szCs w:val="24"/>
        </w:rPr>
        <w:t xml:space="preserve"> </w:t>
      </w:r>
      <w:r w:rsidRPr="002142AE">
        <w:rPr>
          <w:b/>
          <w:sz w:val="24"/>
          <w:szCs w:val="24"/>
        </w:rPr>
        <w:t>p r e d l a ž e</w:t>
      </w:r>
      <w:r>
        <w:rPr>
          <w:b/>
          <w:sz w:val="24"/>
          <w:szCs w:val="24"/>
        </w:rPr>
        <w:t>:</w:t>
      </w:r>
    </w:p>
    <w:p w:rsidRDefault="002142AE" w:rsidP="00A65F67" w:rsidR="00A65F67" w:rsidRPr="00C4127F">
      <w:pPr>
        <w:numPr>
          <w:ilvl w:val="0"/>
          <w:numId w:val="38"/>
        </w:numPr>
        <w:jc w:val="both"/>
        <w:rPr>
          <w:b/>
          <w:sz w:val="24"/>
          <w:szCs w:val="24"/>
        </w:rPr>
      </w:pPr>
      <w:r w:rsidRPr="00C742F7">
        <w:rPr>
          <w:b/>
          <w:sz w:val="24"/>
          <w:szCs w:val="24"/>
        </w:rPr>
        <w:t xml:space="preserve">da naslovljeni sud pozove zainteresirane osobe na </w:t>
      </w:r>
      <w:proofErr w:type="spellStart"/>
      <w:r w:rsidRPr="00C742F7">
        <w:rPr>
          <w:b/>
          <w:sz w:val="24"/>
          <w:szCs w:val="24"/>
        </w:rPr>
        <w:t>platež</w:t>
      </w:r>
      <w:proofErr w:type="spellEnd"/>
      <w:r w:rsidRPr="00C742F7">
        <w:rPr>
          <w:b/>
          <w:sz w:val="24"/>
          <w:szCs w:val="24"/>
        </w:rPr>
        <w:t xml:space="preserve"> troškova, kako prethodnog tako i eventualno otvorenog stečajnog po</w:t>
      </w:r>
      <w:r w:rsidR="00C742F7" w:rsidRPr="00C742F7">
        <w:rPr>
          <w:b/>
          <w:sz w:val="24"/>
          <w:szCs w:val="24"/>
        </w:rPr>
        <w:t>stupka u iznosu od 25.000,00 kn (</w:t>
      </w:r>
      <w:r w:rsidR="00C742F7" w:rsidRPr="00C742F7">
        <w:rPr>
          <w:i/>
          <w:sz w:val="24"/>
          <w:szCs w:val="24"/>
        </w:rPr>
        <w:t xml:space="preserve">knjigovodstveni troškovi 1.500,00 kn mjesečno, troškovi platnog prometa,telefona, uredski troškovi i ostali administrativni troškovi stečajnog postupka u iznosu od 1.000,00 kn mjesečno </w:t>
      </w:r>
      <w:r w:rsidR="00C742F7">
        <w:rPr>
          <w:i/>
          <w:sz w:val="24"/>
          <w:szCs w:val="24"/>
        </w:rPr>
        <w:t xml:space="preserve"> sve </w:t>
      </w:r>
      <w:r w:rsidR="00C742F7" w:rsidRPr="00C742F7">
        <w:rPr>
          <w:i/>
          <w:sz w:val="24"/>
          <w:szCs w:val="24"/>
        </w:rPr>
        <w:t>bazirano na 6 mjeseci, nagrada stečajnom upravitelju u iznosu od 10.000,00 kn bruto</w:t>
      </w:r>
      <w:r w:rsidR="00C742F7" w:rsidRPr="00C742F7">
        <w:rPr>
          <w:b/>
          <w:sz w:val="24"/>
          <w:szCs w:val="24"/>
        </w:rPr>
        <w:t xml:space="preserve">), </w:t>
      </w:r>
      <w:r w:rsidRPr="00C742F7">
        <w:rPr>
          <w:b/>
          <w:sz w:val="24"/>
          <w:szCs w:val="24"/>
        </w:rPr>
        <w:t xml:space="preserve">a sve obzirom na činjenicu da za sada nema nikakvih novčanih sredstava. </w:t>
      </w:r>
    </w:p>
    <w:p w:rsidRDefault="00A65F67" w:rsidP="00A65F67" w:rsidR="00A65F67">
      <w:pPr>
        <w:jc w:val="both"/>
        <w:rPr>
          <w:sz w:val="24"/>
          <w:szCs w:val="24"/>
        </w:rPr>
      </w:pPr>
      <w:r w:rsidRPr="00A65F67">
        <w:rPr>
          <w:sz w:val="24"/>
          <w:szCs w:val="24"/>
        </w:rPr>
        <w:t xml:space="preserve">Istovremeno stečajni upravitelj ukazuje naslovljenom sudu da će isti </w:t>
      </w:r>
      <w:r w:rsidRPr="00A65F67">
        <w:rPr>
          <w:sz w:val="24"/>
          <w:szCs w:val="24"/>
          <w:u w:val="single"/>
        </w:rPr>
        <w:t xml:space="preserve">nadopuniti ovo svoje predmetno izvješće, kada zaprimi </w:t>
      </w:r>
      <w:r w:rsidR="00C4127F">
        <w:rPr>
          <w:sz w:val="24"/>
          <w:szCs w:val="24"/>
          <w:u w:val="single"/>
        </w:rPr>
        <w:t>od Centra</w:t>
      </w:r>
      <w:r w:rsidRPr="00A65F67">
        <w:rPr>
          <w:sz w:val="24"/>
          <w:szCs w:val="24"/>
          <w:u w:val="single"/>
        </w:rPr>
        <w:t xml:space="preserve"> za vozila Hrvatske d.d. STP  „ZAGREB 1“ podatak o prosječnoj kataloškoj vrijednosti predmetnog motornog vozila.</w:t>
      </w:r>
    </w:p>
    <w:p w:rsidRDefault="00A65F67" w:rsidP="006A004B" w:rsidR="00A65F67">
      <w:pPr>
        <w:jc w:val="both"/>
        <w:rPr>
          <w:sz w:val="24"/>
          <w:szCs w:val="24"/>
        </w:rPr>
      </w:pPr>
    </w:p>
    <w:p w:rsidRDefault="00D63DCB" w:rsidP="006A004B" w:rsidR="00771F82" w:rsidRPr="00694066">
      <w:pPr>
        <w:jc w:val="both"/>
        <w:rPr>
          <w:sz w:val="24"/>
          <w:szCs w:val="24"/>
        </w:rPr>
      </w:pPr>
      <w:r>
        <w:rPr>
          <w:sz w:val="24"/>
          <w:szCs w:val="24"/>
        </w:rPr>
        <w:t>Sa poštovanjem.</w:t>
      </w:r>
    </w:p>
    <w:p w:rsidRDefault="00D63DCB" w:rsidP="004D275D" w:rsidR="008823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570517">
        <w:rPr>
          <w:sz w:val="24"/>
          <w:szCs w:val="24"/>
        </w:rPr>
        <w:t>S</w:t>
      </w:r>
      <w:r w:rsidR="006E0F5C">
        <w:rPr>
          <w:sz w:val="24"/>
          <w:szCs w:val="24"/>
        </w:rPr>
        <w:t>tečajni upravitelj:</w:t>
      </w:r>
    </w:p>
    <w:p w:rsidRDefault="00B06476" w:rsidP="004D275D" w:rsidR="0091089A">
      <w:pPr>
        <w:jc w:val="both"/>
        <w:rPr>
          <w:sz w:val="24"/>
          <w:szCs w:val="24"/>
        </w:rPr>
      </w:pPr>
      <w:r>
        <w:rPr>
          <w:sz w:val="24"/>
          <w:szCs w:val="24"/>
        </w:rPr>
        <w:t>Priloga: 6</w:t>
      </w:r>
      <w:r w:rsidR="00346D2E">
        <w:rPr>
          <w:sz w:val="24"/>
          <w:szCs w:val="24"/>
        </w:rPr>
        <w:tab/>
      </w:r>
      <w:r w:rsidR="00346D2E">
        <w:rPr>
          <w:sz w:val="24"/>
          <w:szCs w:val="24"/>
        </w:rPr>
        <w:tab/>
      </w:r>
      <w:r w:rsidR="00346D2E">
        <w:rPr>
          <w:sz w:val="24"/>
          <w:szCs w:val="24"/>
        </w:rPr>
        <w:tab/>
      </w:r>
      <w:r w:rsidR="00346D2E">
        <w:rPr>
          <w:sz w:val="24"/>
          <w:szCs w:val="24"/>
        </w:rPr>
        <w:tab/>
      </w:r>
      <w:r w:rsidR="00346D2E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A65F67">
        <w:rPr>
          <w:sz w:val="24"/>
          <w:szCs w:val="24"/>
        </w:rPr>
        <w:t>Martin Lukin</w:t>
      </w:r>
    </w:p>
    <w:sectPr w:rsidR="0091089A"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21" w:rsidP="004B1EF0" w:rsidR="00F82D21">
      <w:r>
        <w:separator/>
      </w:r>
    </w:p>
  </w:endnote>
  <w:endnote w:id="0" w:type="continuationSeparator">
    <w:p w:rsidRDefault="00F82D21" w:rsidP="004B1EF0" w:rsidR="00F82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21" w:rsidP="004B1EF0" w:rsidR="00F82D21">
      <w:r>
        <w:separator/>
      </w:r>
    </w:p>
  </w:footnote>
  <w:footnote w:id="0" w:type="continuationSeparator">
    <w:p w:rsidRDefault="00F82D21" w:rsidP="004B1EF0" w:rsidR="00F82D2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67621"/>
    <w:multiLevelType w:val="hybridMultilevel"/>
    <w:tmpl w:val="DC2AE206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CB70DC"/>
    <w:multiLevelType w:val="hybridMultilevel"/>
    <w:tmpl w:val="0EC4D820"/>
    <w:lvl w:tplc="0180E3F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26565B"/>
    <w:multiLevelType w:val="hybridMultilevel"/>
    <w:tmpl w:val="159688FE"/>
    <w:lvl w:tplc="BEA2FB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FB836E3"/>
    <w:multiLevelType w:val="hybridMultilevel"/>
    <w:tmpl w:val="3F9CB906"/>
    <w:lvl w:tplc="3FE49694" w:ilvl="0"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EC59DE"/>
    <w:multiLevelType w:val="hybridMultilevel"/>
    <w:tmpl w:val="D9E23CB2"/>
    <w:lvl w:tplc="1E8664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F80E6F"/>
    <w:multiLevelType w:val="hybridMultilevel"/>
    <w:tmpl w:val="FA3A2F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710665A"/>
    <w:multiLevelType w:val="hybridMultilevel"/>
    <w:tmpl w:val="7466F3A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2A4730"/>
    <w:multiLevelType w:val="hybridMultilevel"/>
    <w:tmpl w:val="4E6AAA72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8C91F80"/>
    <w:multiLevelType w:val="hybridMultilevel"/>
    <w:tmpl w:val="8C9CD3EC"/>
    <w:lvl w:tplc="D656626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1A23E9"/>
    <w:multiLevelType w:val="hybridMultilevel"/>
    <w:tmpl w:val="026C66C8"/>
    <w:lvl w:tplc="6FC0834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B5F4529"/>
    <w:multiLevelType w:val="hybridMultilevel"/>
    <w:tmpl w:val="E176FC4C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275D33"/>
    <w:multiLevelType w:val="hybridMultilevel"/>
    <w:tmpl w:val="2FA8A92A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635BEF"/>
    <w:multiLevelType w:val="hybridMultilevel"/>
    <w:tmpl w:val="60868396"/>
    <w:lvl w:tplc="31E0ED8A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2A95BE7"/>
    <w:multiLevelType w:val="hybridMultilevel"/>
    <w:tmpl w:val="CE0A0B64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25CBFC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BE0D25"/>
    <w:multiLevelType w:val="hybridMultilevel"/>
    <w:tmpl w:val="2FCE7B1C"/>
    <w:lvl w:tplc="D0C2447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48870F9"/>
    <w:multiLevelType w:val="hybridMultilevel"/>
    <w:tmpl w:val="62FA98B4"/>
    <w:lvl w:tplc="A68835B8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64F3B4B"/>
    <w:multiLevelType w:val="hybridMultilevel"/>
    <w:tmpl w:val="0F6AD172"/>
    <w:lvl w:tplc="5C0A54AE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66923F7"/>
    <w:multiLevelType w:val="hybridMultilevel"/>
    <w:tmpl w:val="2B00E4B0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7A6DFB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A742B8C"/>
    <w:multiLevelType w:val="hybridMultilevel"/>
    <w:tmpl w:val="BC08F480"/>
    <w:lvl w:tplc="30D0FD7A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03B50BE"/>
    <w:multiLevelType w:val="hybridMultilevel"/>
    <w:tmpl w:val="09C4FC4C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0E431D5"/>
    <w:multiLevelType w:val="hybridMultilevel"/>
    <w:tmpl w:val="0E24FED4"/>
    <w:lvl w:tplc="B36E33F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1B44D16"/>
    <w:multiLevelType w:val="hybridMultilevel"/>
    <w:tmpl w:val="36F6CBF2"/>
    <w:lvl w:tplc="FF7E4C1C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4536854"/>
    <w:multiLevelType w:val="hybridMultilevel"/>
    <w:tmpl w:val="9F52B0C2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4C489B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Garamond" w:ascii="Garamond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28669C"/>
    <w:multiLevelType w:val="hybridMultilevel"/>
    <w:tmpl w:val="A7BEC510"/>
    <w:lvl w:tplc="45A2B372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E0738C1"/>
    <w:multiLevelType w:val="hybridMultilevel"/>
    <w:tmpl w:val="5218BB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E240B28"/>
    <w:multiLevelType w:val="hybridMultilevel"/>
    <w:tmpl w:val="419A3F68"/>
    <w:lvl w:tplc="B2B096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EA566AA"/>
    <w:multiLevelType w:val="hybridMultilevel"/>
    <w:tmpl w:val="A76AF9A8"/>
    <w:lvl w:tplc="DB6C5D4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2367B29"/>
    <w:multiLevelType w:val="hybridMultilevel"/>
    <w:tmpl w:val="AF80416C"/>
    <w:lvl w:tplc="A6A8FA1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29B230C"/>
    <w:multiLevelType w:val="hybridMultilevel"/>
    <w:tmpl w:val="8ACAEF32"/>
    <w:lvl w:tplc="D132F94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3993A72"/>
    <w:multiLevelType w:val="hybridMultilevel"/>
    <w:tmpl w:val="9856BAD2"/>
    <w:lvl w:tplc="51000164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69F111BE"/>
    <w:multiLevelType w:val="hybridMultilevel"/>
    <w:tmpl w:val="C234DBBA"/>
    <w:lvl w:tplc="6C8A72F0" w:ilvl="0">
      <w:start w:val="49"/>
      <w:numFmt w:val="bullet"/>
      <w:lvlText w:val="-"/>
      <w:lvlJc w:val="left"/>
      <w:pPr>
        <w:ind w:hanging="360" w:left="720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B957EAF"/>
    <w:multiLevelType w:val="hybridMultilevel"/>
    <w:tmpl w:val="3718FC0A"/>
    <w:lvl w:tplc="FDAC36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F60246"/>
    <w:multiLevelType w:val="hybridMultilevel"/>
    <w:tmpl w:val="639247C8"/>
    <w:lvl w:tplc="279ABAB0" w:ilvl="0">
      <w:start w:val="16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33">
    <w:nsid w:val="74A9486C"/>
    <w:multiLevelType w:val="hybridMultilevel"/>
    <w:tmpl w:val="5A5849E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662B2C"/>
    <w:multiLevelType w:val="hybridMultilevel"/>
    <w:tmpl w:val="6854DE08"/>
    <w:lvl w:tplc="07A6C920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925C96"/>
    <w:multiLevelType w:val="hybridMultilevel"/>
    <w:tmpl w:val="AE826154"/>
    <w:lvl w:tplc="18F4953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A350A26"/>
    <w:multiLevelType w:val="hybridMultilevel"/>
    <w:tmpl w:val="BE5413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CAB0E86"/>
    <w:multiLevelType w:val="hybridMultilevel"/>
    <w:tmpl w:val="BE509BBA"/>
    <w:lvl w:tplc="9B7C4BD6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Garamond" w:ascii="Garamond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8"/>
  </w:num>
  <w:num w:numId="2">
    <w:abstractNumId w:val="11"/>
  </w:num>
  <w:num w:numId="3">
    <w:abstractNumId w:val="36"/>
  </w:num>
  <w:num w:numId="4">
    <w:abstractNumId w:val="16"/>
  </w:num>
  <w:num w:numId="5">
    <w:abstractNumId w:val="27"/>
  </w:num>
  <w:num w:numId="6">
    <w:abstractNumId w:val="15"/>
  </w:num>
  <w:num w:numId="7">
    <w:abstractNumId w:val="32"/>
  </w:num>
  <w:num w:numId="8">
    <w:abstractNumId w:val="5"/>
  </w:num>
  <w:num w:numId="9">
    <w:abstractNumId w:val="21"/>
  </w:num>
  <w:num w:numId="10">
    <w:abstractNumId w:val="9"/>
  </w:num>
  <w:num w:numId="11">
    <w:abstractNumId w:val="29"/>
  </w:num>
  <w:num w:numId="12">
    <w:abstractNumId w:val="26"/>
  </w:num>
  <w:num w:numId="13">
    <w:abstractNumId w:val="10"/>
  </w:num>
  <w:num w:numId="14">
    <w:abstractNumId w:val="25"/>
  </w:num>
  <w:num w:numId="15">
    <w:abstractNumId w:val="33"/>
  </w:num>
  <w:num w:numId="16">
    <w:abstractNumId w:val="1"/>
  </w:num>
  <w:num w:numId="17">
    <w:abstractNumId w:val="19"/>
  </w:num>
  <w:num w:numId="18">
    <w:abstractNumId w:val="7"/>
  </w:num>
  <w:num w:numId="19">
    <w:abstractNumId w:val="4"/>
  </w:num>
  <w:num w:numId="20">
    <w:abstractNumId w:val="8"/>
  </w:num>
  <w:num w:numId="21">
    <w:abstractNumId w:val="24"/>
  </w:num>
  <w:num w:numId="22">
    <w:abstractNumId w:val="12"/>
  </w:num>
  <w:num w:numId="23">
    <w:abstractNumId w:val="20"/>
  </w:num>
  <w:num w:numId="24">
    <w:abstractNumId w:val="17"/>
  </w:num>
  <w:num w:numId="25">
    <w:abstractNumId w:val="34"/>
  </w:num>
  <w:num w:numId="26">
    <w:abstractNumId w:val="6"/>
  </w:num>
  <w:num w:numId="27">
    <w:abstractNumId w:val="14"/>
  </w:num>
  <w:num w:numId="28">
    <w:abstractNumId w:val="31"/>
  </w:num>
  <w:num w:numId="29">
    <w:abstractNumId w:val="13"/>
  </w:num>
  <w:num w:numId="30">
    <w:abstractNumId w:val="37"/>
  </w:num>
  <w:num w:numId="31">
    <w:abstractNumId w:val="35"/>
  </w:num>
  <w:num w:numId="32">
    <w:abstractNumId w:val="22"/>
  </w:num>
  <w:num w:numId="33">
    <w:abstractNumId w:val="2"/>
  </w:num>
  <w:num w:numId="34">
    <w:abstractNumId w:val="18"/>
  </w:num>
  <w:num w:numId="35">
    <w:abstractNumId w:val="23"/>
  </w:num>
  <w:num w:numId="36">
    <w:abstractNumId w:val="0"/>
  </w:num>
  <w:num w:numId="37">
    <w:abstractNumId w:val="30"/>
  </w:num>
  <w:num w:numId="3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25DD"/>
    <w:rsid w:val="00000346"/>
    <w:rsid w:val="0000068B"/>
    <w:rsid w:val="000009E3"/>
    <w:rsid w:val="000015F8"/>
    <w:rsid w:val="000019DC"/>
    <w:rsid w:val="00002106"/>
    <w:rsid w:val="00002286"/>
    <w:rsid w:val="00002555"/>
    <w:rsid w:val="00002B6E"/>
    <w:rsid w:val="000039AF"/>
    <w:rsid w:val="00003A1F"/>
    <w:rsid w:val="00003DD6"/>
    <w:rsid w:val="000048DA"/>
    <w:rsid w:val="00004CD8"/>
    <w:rsid w:val="00004E8F"/>
    <w:rsid w:val="000051DB"/>
    <w:rsid w:val="00005201"/>
    <w:rsid w:val="0000547A"/>
    <w:rsid w:val="00005F25"/>
    <w:rsid w:val="00006177"/>
    <w:rsid w:val="00006D03"/>
    <w:rsid w:val="00007697"/>
    <w:rsid w:val="00007E35"/>
    <w:rsid w:val="000103ED"/>
    <w:rsid w:val="000104C1"/>
    <w:rsid w:val="00010E77"/>
    <w:rsid w:val="000116DB"/>
    <w:rsid w:val="00011D13"/>
    <w:rsid w:val="00011DD1"/>
    <w:rsid w:val="000132F8"/>
    <w:rsid w:val="00013958"/>
    <w:rsid w:val="0001432E"/>
    <w:rsid w:val="000146E9"/>
    <w:rsid w:val="00014A52"/>
    <w:rsid w:val="00014AA1"/>
    <w:rsid w:val="00015321"/>
    <w:rsid w:val="00015D45"/>
    <w:rsid w:val="00016000"/>
    <w:rsid w:val="00016173"/>
    <w:rsid w:val="000162BC"/>
    <w:rsid w:val="00016D5B"/>
    <w:rsid w:val="00016E90"/>
    <w:rsid w:val="00016F4A"/>
    <w:rsid w:val="00017F4D"/>
    <w:rsid w:val="000201A4"/>
    <w:rsid w:val="000207DA"/>
    <w:rsid w:val="000218AE"/>
    <w:rsid w:val="00021CF8"/>
    <w:rsid w:val="00022009"/>
    <w:rsid w:val="00022398"/>
    <w:rsid w:val="000238AE"/>
    <w:rsid w:val="00023A17"/>
    <w:rsid w:val="000246E5"/>
    <w:rsid w:val="00024F8B"/>
    <w:rsid w:val="00025548"/>
    <w:rsid w:val="00026745"/>
    <w:rsid w:val="00026E39"/>
    <w:rsid w:val="0002759E"/>
    <w:rsid w:val="0002764C"/>
    <w:rsid w:val="00027E59"/>
    <w:rsid w:val="0003041D"/>
    <w:rsid w:val="000309C7"/>
    <w:rsid w:val="00030B58"/>
    <w:rsid w:val="00030D94"/>
    <w:rsid w:val="000317F5"/>
    <w:rsid w:val="000321A7"/>
    <w:rsid w:val="000321FF"/>
    <w:rsid w:val="00032646"/>
    <w:rsid w:val="00032789"/>
    <w:rsid w:val="000328BE"/>
    <w:rsid w:val="00032F8A"/>
    <w:rsid w:val="00033035"/>
    <w:rsid w:val="000331E6"/>
    <w:rsid w:val="0003321C"/>
    <w:rsid w:val="00033E76"/>
    <w:rsid w:val="000341CC"/>
    <w:rsid w:val="00034650"/>
    <w:rsid w:val="00034DD7"/>
    <w:rsid w:val="00034F6C"/>
    <w:rsid w:val="0003511C"/>
    <w:rsid w:val="000354ED"/>
    <w:rsid w:val="000358F3"/>
    <w:rsid w:val="000368D2"/>
    <w:rsid w:val="0003696C"/>
    <w:rsid w:val="00036B5F"/>
    <w:rsid w:val="00036D65"/>
    <w:rsid w:val="0003712C"/>
    <w:rsid w:val="00037154"/>
    <w:rsid w:val="00037727"/>
    <w:rsid w:val="000378D9"/>
    <w:rsid w:val="000406EB"/>
    <w:rsid w:val="0004123A"/>
    <w:rsid w:val="000417B9"/>
    <w:rsid w:val="00043F71"/>
    <w:rsid w:val="00043F72"/>
    <w:rsid w:val="00044176"/>
    <w:rsid w:val="000441C0"/>
    <w:rsid w:val="00044F00"/>
    <w:rsid w:val="00045396"/>
    <w:rsid w:val="00045526"/>
    <w:rsid w:val="0004578A"/>
    <w:rsid w:val="000459B3"/>
    <w:rsid w:val="00045EC4"/>
    <w:rsid w:val="00046C16"/>
    <w:rsid w:val="00046EFD"/>
    <w:rsid w:val="0004782F"/>
    <w:rsid w:val="00047B0B"/>
    <w:rsid w:val="00050CCC"/>
    <w:rsid w:val="000513AF"/>
    <w:rsid w:val="000526C8"/>
    <w:rsid w:val="000526C9"/>
    <w:rsid w:val="00052896"/>
    <w:rsid w:val="00052FBA"/>
    <w:rsid w:val="000530EE"/>
    <w:rsid w:val="000531B4"/>
    <w:rsid w:val="00053901"/>
    <w:rsid w:val="00053920"/>
    <w:rsid w:val="00053CB4"/>
    <w:rsid w:val="00053DE9"/>
    <w:rsid w:val="00054517"/>
    <w:rsid w:val="00054BC9"/>
    <w:rsid w:val="00054C81"/>
    <w:rsid w:val="000556EE"/>
    <w:rsid w:val="0005644C"/>
    <w:rsid w:val="00056592"/>
    <w:rsid w:val="000567D0"/>
    <w:rsid w:val="0005696D"/>
    <w:rsid w:val="00057853"/>
    <w:rsid w:val="00057D68"/>
    <w:rsid w:val="00057F9D"/>
    <w:rsid w:val="00060379"/>
    <w:rsid w:val="000617AF"/>
    <w:rsid w:val="00062223"/>
    <w:rsid w:val="00062517"/>
    <w:rsid w:val="00062551"/>
    <w:rsid w:val="00062B19"/>
    <w:rsid w:val="00062E63"/>
    <w:rsid w:val="00063229"/>
    <w:rsid w:val="00063AF8"/>
    <w:rsid w:val="00063B7C"/>
    <w:rsid w:val="00063CFE"/>
    <w:rsid w:val="00063DB3"/>
    <w:rsid w:val="00063FDD"/>
    <w:rsid w:val="00064033"/>
    <w:rsid w:val="000642D0"/>
    <w:rsid w:val="00065250"/>
    <w:rsid w:val="00065CDB"/>
    <w:rsid w:val="000660A6"/>
    <w:rsid w:val="00066826"/>
    <w:rsid w:val="000669A3"/>
    <w:rsid w:val="00066A86"/>
    <w:rsid w:val="000670FB"/>
    <w:rsid w:val="0006755B"/>
    <w:rsid w:val="00070FB0"/>
    <w:rsid w:val="000711F7"/>
    <w:rsid w:val="0007138A"/>
    <w:rsid w:val="000716CC"/>
    <w:rsid w:val="00072405"/>
    <w:rsid w:val="0007253A"/>
    <w:rsid w:val="00072618"/>
    <w:rsid w:val="000730C0"/>
    <w:rsid w:val="00073415"/>
    <w:rsid w:val="000734F9"/>
    <w:rsid w:val="0007383A"/>
    <w:rsid w:val="00073BB5"/>
    <w:rsid w:val="0007478B"/>
    <w:rsid w:val="00074D2E"/>
    <w:rsid w:val="00074DE1"/>
    <w:rsid w:val="00075258"/>
    <w:rsid w:val="00075616"/>
    <w:rsid w:val="00075C4F"/>
    <w:rsid w:val="0007622E"/>
    <w:rsid w:val="00076361"/>
    <w:rsid w:val="000769A3"/>
    <w:rsid w:val="00076AB1"/>
    <w:rsid w:val="00076ED2"/>
    <w:rsid w:val="000773B0"/>
    <w:rsid w:val="00077688"/>
    <w:rsid w:val="00077817"/>
    <w:rsid w:val="0007797B"/>
    <w:rsid w:val="000802E3"/>
    <w:rsid w:val="000803EB"/>
    <w:rsid w:val="00080470"/>
    <w:rsid w:val="00080681"/>
    <w:rsid w:val="00080726"/>
    <w:rsid w:val="0008077B"/>
    <w:rsid w:val="000807AD"/>
    <w:rsid w:val="00080EF7"/>
    <w:rsid w:val="00081404"/>
    <w:rsid w:val="00081AA0"/>
    <w:rsid w:val="00081EC0"/>
    <w:rsid w:val="00083017"/>
    <w:rsid w:val="000831E5"/>
    <w:rsid w:val="00083246"/>
    <w:rsid w:val="0008341C"/>
    <w:rsid w:val="0008379E"/>
    <w:rsid w:val="00083E70"/>
    <w:rsid w:val="00084083"/>
    <w:rsid w:val="0008443A"/>
    <w:rsid w:val="00085065"/>
    <w:rsid w:val="00086106"/>
    <w:rsid w:val="0008615E"/>
    <w:rsid w:val="00086915"/>
    <w:rsid w:val="00086916"/>
    <w:rsid w:val="00086960"/>
    <w:rsid w:val="000878E8"/>
    <w:rsid w:val="00087CAC"/>
    <w:rsid w:val="00090700"/>
    <w:rsid w:val="000908F2"/>
    <w:rsid w:val="00090DC0"/>
    <w:rsid w:val="00091ACC"/>
    <w:rsid w:val="00091DF2"/>
    <w:rsid w:val="0009215F"/>
    <w:rsid w:val="00092F59"/>
    <w:rsid w:val="00092F6F"/>
    <w:rsid w:val="00092FD7"/>
    <w:rsid w:val="000930F1"/>
    <w:rsid w:val="00093639"/>
    <w:rsid w:val="0009386F"/>
    <w:rsid w:val="00093962"/>
    <w:rsid w:val="000939A8"/>
    <w:rsid w:val="00093EB6"/>
    <w:rsid w:val="0009426E"/>
    <w:rsid w:val="000943EC"/>
    <w:rsid w:val="00094FF3"/>
    <w:rsid w:val="000961FE"/>
    <w:rsid w:val="000967EE"/>
    <w:rsid w:val="00096B40"/>
    <w:rsid w:val="00096CFE"/>
    <w:rsid w:val="00096F7B"/>
    <w:rsid w:val="000977C7"/>
    <w:rsid w:val="00097B94"/>
    <w:rsid w:val="000A0036"/>
    <w:rsid w:val="000A0525"/>
    <w:rsid w:val="000A05BF"/>
    <w:rsid w:val="000A0D71"/>
    <w:rsid w:val="000A10A7"/>
    <w:rsid w:val="000A126F"/>
    <w:rsid w:val="000A18E0"/>
    <w:rsid w:val="000A1A6E"/>
    <w:rsid w:val="000A1B55"/>
    <w:rsid w:val="000A256B"/>
    <w:rsid w:val="000A2986"/>
    <w:rsid w:val="000A38C3"/>
    <w:rsid w:val="000A3918"/>
    <w:rsid w:val="000A3AD5"/>
    <w:rsid w:val="000A3B5A"/>
    <w:rsid w:val="000A4040"/>
    <w:rsid w:val="000A422D"/>
    <w:rsid w:val="000A4847"/>
    <w:rsid w:val="000A4D3D"/>
    <w:rsid w:val="000A4FD6"/>
    <w:rsid w:val="000A55F8"/>
    <w:rsid w:val="000A571E"/>
    <w:rsid w:val="000A5756"/>
    <w:rsid w:val="000A6A1E"/>
    <w:rsid w:val="000A7547"/>
    <w:rsid w:val="000A767F"/>
    <w:rsid w:val="000A7778"/>
    <w:rsid w:val="000B0814"/>
    <w:rsid w:val="000B18A8"/>
    <w:rsid w:val="000B2125"/>
    <w:rsid w:val="000B2C01"/>
    <w:rsid w:val="000B37A2"/>
    <w:rsid w:val="000B3921"/>
    <w:rsid w:val="000B4085"/>
    <w:rsid w:val="000B468F"/>
    <w:rsid w:val="000B4DCE"/>
    <w:rsid w:val="000B4FBD"/>
    <w:rsid w:val="000B5BCD"/>
    <w:rsid w:val="000B6261"/>
    <w:rsid w:val="000B689E"/>
    <w:rsid w:val="000B6ED9"/>
    <w:rsid w:val="000B7668"/>
    <w:rsid w:val="000B7986"/>
    <w:rsid w:val="000C038C"/>
    <w:rsid w:val="000C0424"/>
    <w:rsid w:val="000C0E94"/>
    <w:rsid w:val="000C112C"/>
    <w:rsid w:val="000C1696"/>
    <w:rsid w:val="000C197B"/>
    <w:rsid w:val="000C1A36"/>
    <w:rsid w:val="000C1BA6"/>
    <w:rsid w:val="000C1CF3"/>
    <w:rsid w:val="000C1FFE"/>
    <w:rsid w:val="000C2473"/>
    <w:rsid w:val="000C2BF8"/>
    <w:rsid w:val="000C2E4A"/>
    <w:rsid w:val="000C2F32"/>
    <w:rsid w:val="000C2FAB"/>
    <w:rsid w:val="000C338E"/>
    <w:rsid w:val="000C3486"/>
    <w:rsid w:val="000C3562"/>
    <w:rsid w:val="000C3653"/>
    <w:rsid w:val="000C3897"/>
    <w:rsid w:val="000C4087"/>
    <w:rsid w:val="000C4605"/>
    <w:rsid w:val="000C47D5"/>
    <w:rsid w:val="000C4F81"/>
    <w:rsid w:val="000C6198"/>
    <w:rsid w:val="000C6372"/>
    <w:rsid w:val="000C64D6"/>
    <w:rsid w:val="000C6677"/>
    <w:rsid w:val="000C676A"/>
    <w:rsid w:val="000C6824"/>
    <w:rsid w:val="000C69C2"/>
    <w:rsid w:val="000C6A7D"/>
    <w:rsid w:val="000C6C9B"/>
    <w:rsid w:val="000D06A4"/>
    <w:rsid w:val="000D1115"/>
    <w:rsid w:val="000D13F0"/>
    <w:rsid w:val="000D190C"/>
    <w:rsid w:val="000D1A14"/>
    <w:rsid w:val="000D1BF4"/>
    <w:rsid w:val="000D1D5F"/>
    <w:rsid w:val="000D2A17"/>
    <w:rsid w:val="000D350C"/>
    <w:rsid w:val="000D3858"/>
    <w:rsid w:val="000D4967"/>
    <w:rsid w:val="000D53F2"/>
    <w:rsid w:val="000D5A3D"/>
    <w:rsid w:val="000D5DBB"/>
    <w:rsid w:val="000D621F"/>
    <w:rsid w:val="000D6B6C"/>
    <w:rsid w:val="000D7186"/>
    <w:rsid w:val="000D72A6"/>
    <w:rsid w:val="000D7415"/>
    <w:rsid w:val="000D74E6"/>
    <w:rsid w:val="000D7C49"/>
    <w:rsid w:val="000D7EBC"/>
    <w:rsid w:val="000E053A"/>
    <w:rsid w:val="000E121E"/>
    <w:rsid w:val="000E12E5"/>
    <w:rsid w:val="000E1875"/>
    <w:rsid w:val="000E25F0"/>
    <w:rsid w:val="000E3872"/>
    <w:rsid w:val="000E39C2"/>
    <w:rsid w:val="000E4348"/>
    <w:rsid w:val="000E435B"/>
    <w:rsid w:val="000E45CE"/>
    <w:rsid w:val="000E4704"/>
    <w:rsid w:val="000E4B0C"/>
    <w:rsid w:val="000E50F7"/>
    <w:rsid w:val="000E5266"/>
    <w:rsid w:val="000E5330"/>
    <w:rsid w:val="000E5545"/>
    <w:rsid w:val="000E5B0A"/>
    <w:rsid w:val="000E610D"/>
    <w:rsid w:val="000E63FF"/>
    <w:rsid w:val="000E6450"/>
    <w:rsid w:val="000E70A9"/>
    <w:rsid w:val="000E720F"/>
    <w:rsid w:val="000E73FF"/>
    <w:rsid w:val="000F0851"/>
    <w:rsid w:val="000F08B1"/>
    <w:rsid w:val="000F0A91"/>
    <w:rsid w:val="000F10C3"/>
    <w:rsid w:val="000F1B0E"/>
    <w:rsid w:val="000F1B29"/>
    <w:rsid w:val="000F1F90"/>
    <w:rsid w:val="000F255B"/>
    <w:rsid w:val="000F2A34"/>
    <w:rsid w:val="000F2A3D"/>
    <w:rsid w:val="000F397A"/>
    <w:rsid w:val="000F3C2F"/>
    <w:rsid w:val="000F4E43"/>
    <w:rsid w:val="000F52A8"/>
    <w:rsid w:val="000F59A6"/>
    <w:rsid w:val="000F5F84"/>
    <w:rsid w:val="000F6E2C"/>
    <w:rsid w:val="000F6F00"/>
    <w:rsid w:val="000F7145"/>
    <w:rsid w:val="000F731F"/>
    <w:rsid w:val="00100B7D"/>
    <w:rsid w:val="00100CCD"/>
    <w:rsid w:val="00100DA1"/>
    <w:rsid w:val="00100FD8"/>
    <w:rsid w:val="00101365"/>
    <w:rsid w:val="001015A6"/>
    <w:rsid w:val="001016DF"/>
    <w:rsid w:val="00101B38"/>
    <w:rsid w:val="00102A86"/>
    <w:rsid w:val="00103658"/>
    <w:rsid w:val="00103CF1"/>
    <w:rsid w:val="0010419E"/>
    <w:rsid w:val="00104724"/>
    <w:rsid w:val="00104FB6"/>
    <w:rsid w:val="001054D9"/>
    <w:rsid w:val="00106732"/>
    <w:rsid w:val="00106A8B"/>
    <w:rsid w:val="00106D8E"/>
    <w:rsid w:val="00107291"/>
    <w:rsid w:val="0011014C"/>
    <w:rsid w:val="0011042E"/>
    <w:rsid w:val="001108C3"/>
    <w:rsid w:val="001108FE"/>
    <w:rsid w:val="00110A8D"/>
    <w:rsid w:val="00111678"/>
    <w:rsid w:val="00111CBC"/>
    <w:rsid w:val="00111D70"/>
    <w:rsid w:val="00112906"/>
    <w:rsid w:val="00112BC4"/>
    <w:rsid w:val="00112FC9"/>
    <w:rsid w:val="00113A7D"/>
    <w:rsid w:val="0011409A"/>
    <w:rsid w:val="00114818"/>
    <w:rsid w:val="00114BC8"/>
    <w:rsid w:val="00114C21"/>
    <w:rsid w:val="00114D60"/>
    <w:rsid w:val="00114DA0"/>
    <w:rsid w:val="00114F52"/>
    <w:rsid w:val="001154E3"/>
    <w:rsid w:val="001156E5"/>
    <w:rsid w:val="001163D0"/>
    <w:rsid w:val="00116939"/>
    <w:rsid w:val="00116DF9"/>
    <w:rsid w:val="00120456"/>
    <w:rsid w:val="001206C0"/>
    <w:rsid w:val="001207FA"/>
    <w:rsid w:val="00120C11"/>
    <w:rsid w:val="00120D7A"/>
    <w:rsid w:val="00121481"/>
    <w:rsid w:val="00121BEF"/>
    <w:rsid w:val="00123BDC"/>
    <w:rsid w:val="001245A2"/>
    <w:rsid w:val="001246BC"/>
    <w:rsid w:val="0012548D"/>
    <w:rsid w:val="0012562F"/>
    <w:rsid w:val="00125CD2"/>
    <w:rsid w:val="00125E72"/>
    <w:rsid w:val="00126012"/>
    <w:rsid w:val="00126019"/>
    <w:rsid w:val="001272D4"/>
    <w:rsid w:val="00130018"/>
    <w:rsid w:val="0013085D"/>
    <w:rsid w:val="001311CA"/>
    <w:rsid w:val="001313EC"/>
    <w:rsid w:val="0013178C"/>
    <w:rsid w:val="0013244C"/>
    <w:rsid w:val="00132844"/>
    <w:rsid w:val="00132EB4"/>
    <w:rsid w:val="00133AE0"/>
    <w:rsid w:val="00133B0C"/>
    <w:rsid w:val="00133D59"/>
    <w:rsid w:val="00133E53"/>
    <w:rsid w:val="0013408F"/>
    <w:rsid w:val="0013463D"/>
    <w:rsid w:val="00134AEC"/>
    <w:rsid w:val="00134DCF"/>
    <w:rsid w:val="001351FB"/>
    <w:rsid w:val="00135203"/>
    <w:rsid w:val="00135477"/>
    <w:rsid w:val="001356EA"/>
    <w:rsid w:val="00137505"/>
    <w:rsid w:val="00137905"/>
    <w:rsid w:val="00137AB4"/>
    <w:rsid w:val="00137AC6"/>
    <w:rsid w:val="001401AF"/>
    <w:rsid w:val="00140349"/>
    <w:rsid w:val="00140782"/>
    <w:rsid w:val="00140AC0"/>
    <w:rsid w:val="00140B0F"/>
    <w:rsid w:val="0014131C"/>
    <w:rsid w:val="00141418"/>
    <w:rsid w:val="0014145A"/>
    <w:rsid w:val="00141E91"/>
    <w:rsid w:val="00141EA7"/>
    <w:rsid w:val="00141FC3"/>
    <w:rsid w:val="00142C0B"/>
    <w:rsid w:val="00142E9D"/>
    <w:rsid w:val="00143458"/>
    <w:rsid w:val="00143582"/>
    <w:rsid w:val="00143A69"/>
    <w:rsid w:val="00143D9A"/>
    <w:rsid w:val="00143DE4"/>
    <w:rsid w:val="00143F97"/>
    <w:rsid w:val="001445F3"/>
    <w:rsid w:val="00144955"/>
    <w:rsid w:val="0014525C"/>
    <w:rsid w:val="0014546B"/>
    <w:rsid w:val="00145820"/>
    <w:rsid w:val="001462E2"/>
    <w:rsid w:val="001462F0"/>
    <w:rsid w:val="001463C0"/>
    <w:rsid w:val="001467B8"/>
    <w:rsid w:val="00146B52"/>
    <w:rsid w:val="001473F0"/>
    <w:rsid w:val="001477C5"/>
    <w:rsid w:val="001478D8"/>
    <w:rsid w:val="00150253"/>
    <w:rsid w:val="001506DB"/>
    <w:rsid w:val="00150817"/>
    <w:rsid w:val="001522FD"/>
    <w:rsid w:val="00152B5A"/>
    <w:rsid w:val="00152C22"/>
    <w:rsid w:val="00153218"/>
    <w:rsid w:val="001533F2"/>
    <w:rsid w:val="00153A42"/>
    <w:rsid w:val="00153B3F"/>
    <w:rsid w:val="00153C51"/>
    <w:rsid w:val="0015463F"/>
    <w:rsid w:val="00154ED5"/>
    <w:rsid w:val="00154F43"/>
    <w:rsid w:val="00154F90"/>
    <w:rsid w:val="00155120"/>
    <w:rsid w:val="0015537F"/>
    <w:rsid w:val="001556B1"/>
    <w:rsid w:val="00155DEE"/>
    <w:rsid w:val="00155E5D"/>
    <w:rsid w:val="00155F88"/>
    <w:rsid w:val="00156473"/>
    <w:rsid w:val="0015691A"/>
    <w:rsid w:val="00156C3C"/>
    <w:rsid w:val="0015726C"/>
    <w:rsid w:val="0015738A"/>
    <w:rsid w:val="00157BAA"/>
    <w:rsid w:val="00160966"/>
    <w:rsid w:val="00160AB7"/>
    <w:rsid w:val="00160BF7"/>
    <w:rsid w:val="00160D82"/>
    <w:rsid w:val="00161045"/>
    <w:rsid w:val="001610E7"/>
    <w:rsid w:val="00161C3A"/>
    <w:rsid w:val="00162833"/>
    <w:rsid w:val="00163C58"/>
    <w:rsid w:val="00163D6C"/>
    <w:rsid w:val="00163DB2"/>
    <w:rsid w:val="00165060"/>
    <w:rsid w:val="0016567E"/>
    <w:rsid w:val="0016574B"/>
    <w:rsid w:val="0016578C"/>
    <w:rsid w:val="0016593B"/>
    <w:rsid w:val="00165B7D"/>
    <w:rsid w:val="00165FEE"/>
    <w:rsid w:val="001665CC"/>
    <w:rsid w:val="00166723"/>
    <w:rsid w:val="00166832"/>
    <w:rsid w:val="00166AD9"/>
    <w:rsid w:val="00167228"/>
    <w:rsid w:val="00167BCD"/>
    <w:rsid w:val="00170088"/>
    <w:rsid w:val="0017174B"/>
    <w:rsid w:val="0017174E"/>
    <w:rsid w:val="001718CE"/>
    <w:rsid w:val="00171D89"/>
    <w:rsid w:val="001727D8"/>
    <w:rsid w:val="0017285D"/>
    <w:rsid w:val="001729CF"/>
    <w:rsid w:val="001732F8"/>
    <w:rsid w:val="0017372C"/>
    <w:rsid w:val="0017382A"/>
    <w:rsid w:val="00173A9B"/>
    <w:rsid w:val="00173AB2"/>
    <w:rsid w:val="00173E2A"/>
    <w:rsid w:val="001740FE"/>
    <w:rsid w:val="00174E7C"/>
    <w:rsid w:val="00175B5C"/>
    <w:rsid w:val="00175E4D"/>
    <w:rsid w:val="001762EA"/>
    <w:rsid w:val="001765EA"/>
    <w:rsid w:val="00176681"/>
    <w:rsid w:val="00177037"/>
    <w:rsid w:val="00177926"/>
    <w:rsid w:val="00177B13"/>
    <w:rsid w:val="00177C1E"/>
    <w:rsid w:val="00181021"/>
    <w:rsid w:val="00181072"/>
    <w:rsid w:val="0018114E"/>
    <w:rsid w:val="001811CD"/>
    <w:rsid w:val="001816A9"/>
    <w:rsid w:val="0018263C"/>
    <w:rsid w:val="0018266E"/>
    <w:rsid w:val="00182AF1"/>
    <w:rsid w:val="00183447"/>
    <w:rsid w:val="00183677"/>
    <w:rsid w:val="0018396F"/>
    <w:rsid w:val="00183DEF"/>
    <w:rsid w:val="00184F92"/>
    <w:rsid w:val="00185302"/>
    <w:rsid w:val="00185D92"/>
    <w:rsid w:val="001862D6"/>
    <w:rsid w:val="00186322"/>
    <w:rsid w:val="001863F5"/>
    <w:rsid w:val="00187996"/>
    <w:rsid w:val="00187D89"/>
    <w:rsid w:val="00187E5C"/>
    <w:rsid w:val="00187F34"/>
    <w:rsid w:val="0019039F"/>
    <w:rsid w:val="00190B0E"/>
    <w:rsid w:val="00190C8C"/>
    <w:rsid w:val="0019159F"/>
    <w:rsid w:val="0019175A"/>
    <w:rsid w:val="00191C6C"/>
    <w:rsid w:val="00191FD8"/>
    <w:rsid w:val="0019200E"/>
    <w:rsid w:val="00192039"/>
    <w:rsid w:val="001925E2"/>
    <w:rsid w:val="00192C7F"/>
    <w:rsid w:val="00192C96"/>
    <w:rsid w:val="00192F6A"/>
    <w:rsid w:val="00193604"/>
    <w:rsid w:val="00193AE5"/>
    <w:rsid w:val="00193B39"/>
    <w:rsid w:val="00193FCF"/>
    <w:rsid w:val="00194404"/>
    <w:rsid w:val="001944C5"/>
    <w:rsid w:val="001948E7"/>
    <w:rsid w:val="00194F04"/>
    <w:rsid w:val="001959AD"/>
    <w:rsid w:val="00196AD0"/>
    <w:rsid w:val="00196F47"/>
    <w:rsid w:val="00196FD2"/>
    <w:rsid w:val="00197BA8"/>
    <w:rsid w:val="001A02F9"/>
    <w:rsid w:val="001A085E"/>
    <w:rsid w:val="001A15EB"/>
    <w:rsid w:val="001A1A2D"/>
    <w:rsid w:val="001A1E7C"/>
    <w:rsid w:val="001A21FC"/>
    <w:rsid w:val="001A2AF7"/>
    <w:rsid w:val="001A3324"/>
    <w:rsid w:val="001A3A29"/>
    <w:rsid w:val="001A3E50"/>
    <w:rsid w:val="001A3F9D"/>
    <w:rsid w:val="001A4CD4"/>
    <w:rsid w:val="001A4E1E"/>
    <w:rsid w:val="001A5326"/>
    <w:rsid w:val="001A5A1B"/>
    <w:rsid w:val="001A5A44"/>
    <w:rsid w:val="001A63C8"/>
    <w:rsid w:val="001A6494"/>
    <w:rsid w:val="001A69C5"/>
    <w:rsid w:val="001A6B05"/>
    <w:rsid w:val="001A71E5"/>
    <w:rsid w:val="001A7602"/>
    <w:rsid w:val="001A7FA3"/>
    <w:rsid w:val="001B013C"/>
    <w:rsid w:val="001B013F"/>
    <w:rsid w:val="001B160D"/>
    <w:rsid w:val="001B1A15"/>
    <w:rsid w:val="001B2097"/>
    <w:rsid w:val="001B20B9"/>
    <w:rsid w:val="001B22F3"/>
    <w:rsid w:val="001B29E9"/>
    <w:rsid w:val="001B2BF1"/>
    <w:rsid w:val="001B30AB"/>
    <w:rsid w:val="001B360E"/>
    <w:rsid w:val="001B3A5D"/>
    <w:rsid w:val="001B3EFE"/>
    <w:rsid w:val="001B41E6"/>
    <w:rsid w:val="001B429E"/>
    <w:rsid w:val="001B449C"/>
    <w:rsid w:val="001B4851"/>
    <w:rsid w:val="001B59A5"/>
    <w:rsid w:val="001B5A03"/>
    <w:rsid w:val="001B600B"/>
    <w:rsid w:val="001B648C"/>
    <w:rsid w:val="001B6694"/>
    <w:rsid w:val="001B6EB6"/>
    <w:rsid w:val="001B7653"/>
    <w:rsid w:val="001B7C89"/>
    <w:rsid w:val="001B7DF2"/>
    <w:rsid w:val="001C0495"/>
    <w:rsid w:val="001C14FF"/>
    <w:rsid w:val="001C1883"/>
    <w:rsid w:val="001C1FE8"/>
    <w:rsid w:val="001C22BB"/>
    <w:rsid w:val="001C31D7"/>
    <w:rsid w:val="001C329E"/>
    <w:rsid w:val="001C33DC"/>
    <w:rsid w:val="001C3566"/>
    <w:rsid w:val="001C394B"/>
    <w:rsid w:val="001C3D2B"/>
    <w:rsid w:val="001C3D57"/>
    <w:rsid w:val="001C3FBB"/>
    <w:rsid w:val="001C51BB"/>
    <w:rsid w:val="001C53F3"/>
    <w:rsid w:val="001C5472"/>
    <w:rsid w:val="001C5559"/>
    <w:rsid w:val="001C5921"/>
    <w:rsid w:val="001C6236"/>
    <w:rsid w:val="001C693B"/>
    <w:rsid w:val="001C73A9"/>
    <w:rsid w:val="001D0385"/>
    <w:rsid w:val="001D0C55"/>
    <w:rsid w:val="001D0C5E"/>
    <w:rsid w:val="001D10CF"/>
    <w:rsid w:val="001D1502"/>
    <w:rsid w:val="001D17C3"/>
    <w:rsid w:val="001D18CA"/>
    <w:rsid w:val="001D1E9A"/>
    <w:rsid w:val="001D22E2"/>
    <w:rsid w:val="001D33DF"/>
    <w:rsid w:val="001D365C"/>
    <w:rsid w:val="001D3D38"/>
    <w:rsid w:val="001D3DBB"/>
    <w:rsid w:val="001D47C3"/>
    <w:rsid w:val="001D4D29"/>
    <w:rsid w:val="001D4D52"/>
    <w:rsid w:val="001D56FE"/>
    <w:rsid w:val="001D5A37"/>
    <w:rsid w:val="001D6554"/>
    <w:rsid w:val="001D657F"/>
    <w:rsid w:val="001D6AA0"/>
    <w:rsid w:val="001E0999"/>
    <w:rsid w:val="001E1786"/>
    <w:rsid w:val="001E199E"/>
    <w:rsid w:val="001E2933"/>
    <w:rsid w:val="001E2B3A"/>
    <w:rsid w:val="001E2BBC"/>
    <w:rsid w:val="001E36EE"/>
    <w:rsid w:val="001E3D37"/>
    <w:rsid w:val="001E3EBD"/>
    <w:rsid w:val="001E4013"/>
    <w:rsid w:val="001E450C"/>
    <w:rsid w:val="001E52DC"/>
    <w:rsid w:val="001E5978"/>
    <w:rsid w:val="001E5A11"/>
    <w:rsid w:val="001E5B20"/>
    <w:rsid w:val="001E66E1"/>
    <w:rsid w:val="001E69B5"/>
    <w:rsid w:val="001E74F3"/>
    <w:rsid w:val="001E7619"/>
    <w:rsid w:val="001E7647"/>
    <w:rsid w:val="001E7956"/>
    <w:rsid w:val="001E7BB6"/>
    <w:rsid w:val="001E7FB2"/>
    <w:rsid w:val="001F0312"/>
    <w:rsid w:val="001F05D6"/>
    <w:rsid w:val="001F09BE"/>
    <w:rsid w:val="001F0A01"/>
    <w:rsid w:val="001F0B45"/>
    <w:rsid w:val="001F0DB8"/>
    <w:rsid w:val="001F0E58"/>
    <w:rsid w:val="001F10E1"/>
    <w:rsid w:val="001F1512"/>
    <w:rsid w:val="001F1FCF"/>
    <w:rsid w:val="001F21FE"/>
    <w:rsid w:val="001F224F"/>
    <w:rsid w:val="001F2E8E"/>
    <w:rsid w:val="001F35EA"/>
    <w:rsid w:val="001F3817"/>
    <w:rsid w:val="001F3EE6"/>
    <w:rsid w:val="001F4302"/>
    <w:rsid w:val="001F43AA"/>
    <w:rsid w:val="001F47FD"/>
    <w:rsid w:val="001F48E0"/>
    <w:rsid w:val="001F4D7B"/>
    <w:rsid w:val="001F556A"/>
    <w:rsid w:val="001F5AAF"/>
    <w:rsid w:val="001F616D"/>
    <w:rsid w:val="001F6B57"/>
    <w:rsid w:val="001F6DEF"/>
    <w:rsid w:val="001F7418"/>
    <w:rsid w:val="001F74CF"/>
    <w:rsid w:val="001F77F3"/>
    <w:rsid w:val="00200CAB"/>
    <w:rsid w:val="00200D7C"/>
    <w:rsid w:val="00202583"/>
    <w:rsid w:val="00203124"/>
    <w:rsid w:val="00203264"/>
    <w:rsid w:val="00203323"/>
    <w:rsid w:val="00203563"/>
    <w:rsid w:val="00203671"/>
    <w:rsid w:val="00203A4C"/>
    <w:rsid w:val="002040E0"/>
    <w:rsid w:val="00204451"/>
    <w:rsid w:val="00204B03"/>
    <w:rsid w:val="002059CA"/>
    <w:rsid w:val="00205BCE"/>
    <w:rsid w:val="00205E86"/>
    <w:rsid w:val="0020704C"/>
    <w:rsid w:val="002071D2"/>
    <w:rsid w:val="0020738E"/>
    <w:rsid w:val="00207725"/>
    <w:rsid w:val="00210166"/>
    <w:rsid w:val="002108A6"/>
    <w:rsid w:val="00211186"/>
    <w:rsid w:val="002111AC"/>
    <w:rsid w:val="002114E7"/>
    <w:rsid w:val="00211665"/>
    <w:rsid w:val="002117B3"/>
    <w:rsid w:val="00211979"/>
    <w:rsid w:val="00211A0A"/>
    <w:rsid w:val="00212045"/>
    <w:rsid w:val="0021244F"/>
    <w:rsid w:val="00212573"/>
    <w:rsid w:val="002125D2"/>
    <w:rsid w:val="002129AC"/>
    <w:rsid w:val="002134EB"/>
    <w:rsid w:val="0021363E"/>
    <w:rsid w:val="00213854"/>
    <w:rsid w:val="00213D13"/>
    <w:rsid w:val="002142AE"/>
    <w:rsid w:val="002144AA"/>
    <w:rsid w:val="002145C7"/>
    <w:rsid w:val="0021466F"/>
    <w:rsid w:val="0021510A"/>
    <w:rsid w:val="00215483"/>
    <w:rsid w:val="00216366"/>
    <w:rsid w:val="00217149"/>
    <w:rsid w:val="00217AD2"/>
    <w:rsid w:val="00220EBE"/>
    <w:rsid w:val="00221670"/>
    <w:rsid w:val="00221F6D"/>
    <w:rsid w:val="0022201E"/>
    <w:rsid w:val="002221BF"/>
    <w:rsid w:val="002228AC"/>
    <w:rsid w:val="00222BB8"/>
    <w:rsid w:val="00222FEC"/>
    <w:rsid w:val="0022364C"/>
    <w:rsid w:val="002237D0"/>
    <w:rsid w:val="00223EC9"/>
    <w:rsid w:val="002248C5"/>
    <w:rsid w:val="00224CFF"/>
    <w:rsid w:val="00226793"/>
    <w:rsid w:val="00226A46"/>
    <w:rsid w:val="00226DF4"/>
    <w:rsid w:val="00226F8D"/>
    <w:rsid w:val="00227D35"/>
    <w:rsid w:val="002301B8"/>
    <w:rsid w:val="00230471"/>
    <w:rsid w:val="002304D2"/>
    <w:rsid w:val="00230C0A"/>
    <w:rsid w:val="00230EE4"/>
    <w:rsid w:val="00231148"/>
    <w:rsid w:val="0023267F"/>
    <w:rsid w:val="00232B5D"/>
    <w:rsid w:val="00232E7C"/>
    <w:rsid w:val="00232F70"/>
    <w:rsid w:val="002336E5"/>
    <w:rsid w:val="002338C3"/>
    <w:rsid w:val="00233ED8"/>
    <w:rsid w:val="00234006"/>
    <w:rsid w:val="00234D12"/>
    <w:rsid w:val="00234E54"/>
    <w:rsid w:val="00235650"/>
    <w:rsid w:val="00235B2D"/>
    <w:rsid w:val="00236281"/>
    <w:rsid w:val="002365FA"/>
    <w:rsid w:val="002367BD"/>
    <w:rsid w:val="00236E8B"/>
    <w:rsid w:val="00237427"/>
    <w:rsid w:val="002377A0"/>
    <w:rsid w:val="00237DD9"/>
    <w:rsid w:val="00240339"/>
    <w:rsid w:val="0024061D"/>
    <w:rsid w:val="00240767"/>
    <w:rsid w:val="00240A2E"/>
    <w:rsid w:val="00241090"/>
    <w:rsid w:val="00241816"/>
    <w:rsid w:val="002418ED"/>
    <w:rsid w:val="00242323"/>
    <w:rsid w:val="00242597"/>
    <w:rsid w:val="00242747"/>
    <w:rsid w:val="00242834"/>
    <w:rsid w:val="00242B0F"/>
    <w:rsid w:val="0024328A"/>
    <w:rsid w:val="002435D3"/>
    <w:rsid w:val="0024370C"/>
    <w:rsid w:val="0024403D"/>
    <w:rsid w:val="00244182"/>
    <w:rsid w:val="002441C8"/>
    <w:rsid w:val="002445B3"/>
    <w:rsid w:val="00245204"/>
    <w:rsid w:val="00245717"/>
    <w:rsid w:val="00245971"/>
    <w:rsid w:val="00245D9D"/>
    <w:rsid w:val="00246AB1"/>
    <w:rsid w:val="002470D4"/>
    <w:rsid w:val="00247107"/>
    <w:rsid w:val="002472E9"/>
    <w:rsid w:val="00247E74"/>
    <w:rsid w:val="00247F2C"/>
    <w:rsid w:val="00250867"/>
    <w:rsid w:val="00250AC2"/>
    <w:rsid w:val="00250C62"/>
    <w:rsid w:val="00250D24"/>
    <w:rsid w:val="002511DA"/>
    <w:rsid w:val="002514BA"/>
    <w:rsid w:val="00251B6A"/>
    <w:rsid w:val="002534EB"/>
    <w:rsid w:val="00253824"/>
    <w:rsid w:val="00253DD7"/>
    <w:rsid w:val="00253F81"/>
    <w:rsid w:val="002541F2"/>
    <w:rsid w:val="002550BD"/>
    <w:rsid w:val="0025539E"/>
    <w:rsid w:val="00255455"/>
    <w:rsid w:val="002559D8"/>
    <w:rsid w:val="00255BC0"/>
    <w:rsid w:val="00255EC0"/>
    <w:rsid w:val="0025644D"/>
    <w:rsid w:val="0025675D"/>
    <w:rsid w:val="002568B9"/>
    <w:rsid w:val="00256BAD"/>
    <w:rsid w:val="00256CDD"/>
    <w:rsid w:val="00257550"/>
    <w:rsid w:val="0025779A"/>
    <w:rsid w:val="00257A36"/>
    <w:rsid w:val="0026019B"/>
    <w:rsid w:val="002608A1"/>
    <w:rsid w:val="00260BF7"/>
    <w:rsid w:val="00260E57"/>
    <w:rsid w:val="002612A8"/>
    <w:rsid w:val="002615E7"/>
    <w:rsid w:val="0026213B"/>
    <w:rsid w:val="002621DD"/>
    <w:rsid w:val="002626A4"/>
    <w:rsid w:val="00263D5C"/>
    <w:rsid w:val="00264512"/>
    <w:rsid w:val="0026474C"/>
    <w:rsid w:val="0026590A"/>
    <w:rsid w:val="00265E4D"/>
    <w:rsid w:val="00266453"/>
    <w:rsid w:val="00266A4C"/>
    <w:rsid w:val="002672E0"/>
    <w:rsid w:val="00267407"/>
    <w:rsid w:val="002675B8"/>
    <w:rsid w:val="002677F6"/>
    <w:rsid w:val="00267AE8"/>
    <w:rsid w:val="00267DDE"/>
    <w:rsid w:val="00270221"/>
    <w:rsid w:val="0027033D"/>
    <w:rsid w:val="00270AFD"/>
    <w:rsid w:val="00271244"/>
    <w:rsid w:val="00271A0C"/>
    <w:rsid w:val="00271BF6"/>
    <w:rsid w:val="00271C9C"/>
    <w:rsid w:val="0027211D"/>
    <w:rsid w:val="00272407"/>
    <w:rsid w:val="0027262D"/>
    <w:rsid w:val="00272988"/>
    <w:rsid w:val="00273813"/>
    <w:rsid w:val="0027391E"/>
    <w:rsid w:val="00273A59"/>
    <w:rsid w:val="00273D72"/>
    <w:rsid w:val="00273FD5"/>
    <w:rsid w:val="002741E5"/>
    <w:rsid w:val="002744D6"/>
    <w:rsid w:val="00274BF2"/>
    <w:rsid w:val="00275A2A"/>
    <w:rsid w:val="00275ECB"/>
    <w:rsid w:val="00275F48"/>
    <w:rsid w:val="002760D1"/>
    <w:rsid w:val="0027615A"/>
    <w:rsid w:val="002763FB"/>
    <w:rsid w:val="00276437"/>
    <w:rsid w:val="002766C2"/>
    <w:rsid w:val="00276CA9"/>
    <w:rsid w:val="00276D0D"/>
    <w:rsid w:val="00277A5E"/>
    <w:rsid w:val="00277C7B"/>
    <w:rsid w:val="00277F73"/>
    <w:rsid w:val="002802BE"/>
    <w:rsid w:val="002804E3"/>
    <w:rsid w:val="002807D0"/>
    <w:rsid w:val="00280809"/>
    <w:rsid w:val="00281614"/>
    <w:rsid w:val="002819F5"/>
    <w:rsid w:val="00281E3C"/>
    <w:rsid w:val="00281E5B"/>
    <w:rsid w:val="0028208F"/>
    <w:rsid w:val="00282290"/>
    <w:rsid w:val="0028247B"/>
    <w:rsid w:val="00282708"/>
    <w:rsid w:val="00282F07"/>
    <w:rsid w:val="00283040"/>
    <w:rsid w:val="0028356F"/>
    <w:rsid w:val="002836F8"/>
    <w:rsid w:val="00283C2A"/>
    <w:rsid w:val="00283E7A"/>
    <w:rsid w:val="00283FC5"/>
    <w:rsid w:val="00284004"/>
    <w:rsid w:val="00284203"/>
    <w:rsid w:val="00284921"/>
    <w:rsid w:val="00284EA0"/>
    <w:rsid w:val="00285161"/>
    <w:rsid w:val="00285AFC"/>
    <w:rsid w:val="00285E90"/>
    <w:rsid w:val="00285EC1"/>
    <w:rsid w:val="002860AA"/>
    <w:rsid w:val="002861B3"/>
    <w:rsid w:val="0028620A"/>
    <w:rsid w:val="00286F04"/>
    <w:rsid w:val="002872C0"/>
    <w:rsid w:val="0028737A"/>
    <w:rsid w:val="0028740D"/>
    <w:rsid w:val="00287412"/>
    <w:rsid w:val="00287589"/>
    <w:rsid w:val="00287C34"/>
    <w:rsid w:val="00287ED6"/>
    <w:rsid w:val="00290E91"/>
    <w:rsid w:val="00291230"/>
    <w:rsid w:val="002919EB"/>
    <w:rsid w:val="00292A3F"/>
    <w:rsid w:val="00292AE6"/>
    <w:rsid w:val="00292ED8"/>
    <w:rsid w:val="00292F40"/>
    <w:rsid w:val="0029339F"/>
    <w:rsid w:val="002935BD"/>
    <w:rsid w:val="00293AFD"/>
    <w:rsid w:val="00293D82"/>
    <w:rsid w:val="00293E60"/>
    <w:rsid w:val="00294128"/>
    <w:rsid w:val="002943BA"/>
    <w:rsid w:val="0029516A"/>
    <w:rsid w:val="00296010"/>
    <w:rsid w:val="002963B0"/>
    <w:rsid w:val="0029705D"/>
    <w:rsid w:val="00297240"/>
    <w:rsid w:val="002A0A42"/>
    <w:rsid w:val="002A1074"/>
    <w:rsid w:val="002A12AA"/>
    <w:rsid w:val="002A1706"/>
    <w:rsid w:val="002A1839"/>
    <w:rsid w:val="002A192C"/>
    <w:rsid w:val="002A192F"/>
    <w:rsid w:val="002A27D1"/>
    <w:rsid w:val="002A2D05"/>
    <w:rsid w:val="002A34E4"/>
    <w:rsid w:val="002A40E1"/>
    <w:rsid w:val="002A4505"/>
    <w:rsid w:val="002A47C6"/>
    <w:rsid w:val="002A5A09"/>
    <w:rsid w:val="002A5CB6"/>
    <w:rsid w:val="002A6341"/>
    <w:rsid w:val="002A6B7C"/>
    <w:rsid w:val="002A7443"/>
    <w:rsid w:val="002A75DD"/>
    <w:rsid w:val="002B0107"/>
    <w:rsid w:val="002B0B17"/>
    <w:rsid w:val="002B0BB4"/>
    <w:rsid w:val="002B10B3"/>
    <w:rsid w:val="002B122D"/>
    <w:rsid w:val="002B145A"/>
    <w:rsid w:val="002B15CC"/>
    <w:rsid w:val="002B1E5F"/>
    <w:rsid w:val="002B1F37"/>
    <w:rsid w:val="002B2381"/>
    <w:rsid w:val="002B3D4C"/>
    <w:rsid w:val="002B494C"/>
    <w:rsid w:val="002B5846"/>
    <w:rsid w:val="002B5D45"/>
    <w:rsid w:val="002B6326"/>
    <w:rsid w:val="002B6808"/>
    <w:rsid w:val="002B696C"/>
    <w:rsid w:val="002B6C4E"/>
    <w:rsid w:val="002B6D3A"/>
    <w:rsid w:val="002B6F1F"/>
    <w:rsid w:val="002B6FF3"/>
    <w:rsid w:val="002B76B3"/>
    <w:rsid w:val="002B78F4"/>
    <w:rsid w:val="002B79A2"/>
    <w:rsid w:val="002C0110"/>
    <w:rsid w:val="002C0D56"/>
    <w:rsid w:val="002C1294"/>
    <w:rsid w:val="002C13F3"/>
    <w:rsid w:val="002C1DD1"/>
    <w:rsid w:val="002C330F"/>
    <w:rsid w:val="002C3377"/>
    <w:rsid w:val="002C33B7"/>
    <w:rsid w:val="002C399E"/>
    <w:rsid w:val="002C41D0"/>
    <w:rsid w:val="002C4616"/>
    <w:rsid w:val="002C4FE2"/>
    <w:rsid w:val="002C5319"/>
    <w:rsid w:val="002C5342"/>
    <w:rsid w:val="002C577C"/>
    <w:rsid w:val="002C58E3"/>
    <w:rsid w:val="002C5A1A"/>
    <w:rsid w:val="002C67A0"/>
    <w:rsid w:val="002C716A"/>
    <w:rsid w:val="002C75E9"/>
    <w:rsid w:val="002C7E5B"/>
    <w:rsid w:val="002C7EB7"/>
    <w:rsid w:val="002D07DF"/>
    <w:rsid w:val="002D0C88"/>
    <w:rsid w:val="002D0D0C"/>
    <w:rsid w:val="002D0FE5"/>
    <w:rsid w:val="002D12D1"/>
    <w:rsid w:val="002D1401"/>
    <w:rsid w:val="002D14CB"/>
    <w:rsid w:val="002D20D9"/>
    <w:rsid w:val="002D304B"/>
    <w:rsid w:val="002D4C3F"/>
    <w:rsid w:val="002D4CDD"/>
    <w:rsid w:val="002D4EB4"/>
    <w:rsid w:val="002D5391"/>
    <w:rsid w:val="002D55F8"/>
    <w:rsid w:val="002D5A70"/>
    <w:rsid w:val="002D5E7D"/>
    <w:rsid w:val="002D5F26"/>
    <w:rsid w:val="002D5FB0"/>
    <w:rsid w:val="002D6173"/>
    <w:rsid w:val="002D68C4"/>
    <w:rsid w:val="002D7775"/>
    <w:rsid w:val="002D7F91"/>
    <w:rsid w:val="002E01F0"/>
    <w:rsid w:val="002E071B"/>
    <w:rsid w:val="002E0B98"/>
    <w:rsid w:val="002E1140"/>
    <w:rsid w:val="002E142A"/>
    <w:rsid w:val="002E1C59"/>
    <w:rsid w:val="002E2503"/>
    <w:rsid w:val="002E2620"/>
    <w:rsid w:val="002E264C"/>
    <w:rsid w:val="002E2BD9"/>
    <w:rsid w:val="002E3574"/>
    <w:rsid w:val="002E363E"/>
    <w:rsid w:val="002E3A47"/>
    <w:rsid w:val="002E3C76"/>
    <w:rsid w:val="002E3D93"/>
    <w:rsid w:val="002E3F4A"/>
    <w:rsid w:val="002E5996"/>
    <w:rsid w:val="002E5A95"/>
    <w:rsid w:val="002E60D0"/>
    <w:rsid w:val="002E6BBD"/>
    <w:rsid w:val="002E6DB6"/>
    <w:rsid w:val="002E747C"/>
    <w:rsid w:val="002E751B"/>
    <w:rsid w:val="002E7F6C"/>
    <w:rsid w:val="002F030C"/>
    <w:rsid w:val="002F0378"/>
    <w:rsid w:val="002F0A01"/>
    <w:rsid w:val="002F129B"/>
    <w:rsid w:val="002F1948"/>
    <w:rsid w:val="002F1B70"/>
    <w:rsid w:val="002F1BBB"/>
    <w:rsid w:val="002F1C95"/>
    <w:rsid w:val="002F1DC0"/>
    <w:rsid w:val="002F2047"/>
    <w:rsid w:val="002F2262"/>
    <w:rsid w:val="002F27F1"/>
    <w:rsid w:val="002F2E7C"/>
    <w:rsid w:val="002F3E6B"/>
    <w:rsid w:val="002F46EB"/>
    <w:rsid w:val="002F487A"/>
    <w:rsid w:val="002F48A3"/>
    <w:rsid w:val="002F4C0D"/>
    <w:rsid w:val="002F4E7E"/>
    <w:rsid w:val="002F56EC"/>
    <w:rsid w:val="002F6061"/>
    <w:rsid w:val="002F6875"/>
    <w:rsid w:val="002F752A"/>
    <w:rsid w:val="002F7676"/>
    <w:rsid w:val="002F7930"/>
    <w:rsid w:val="00300DF3"/>
    <w:rsid w:val="00301A0D"/>
    <w:rsid w:val="00302782"/>
    <w:rsid w:val="003027C2"/>
    <w:rsid w:val="00303197"/>
    <w:rsid w:val="00303207"/>
    <w:rsid w:val="00303C9E"/>
    <w:rsid w:val="00303CE6"/>
    <w:rsid w:val="00303DC1"/>
    <w:rsid w:val="00304901"/>
    <w:rsid w:val="00304955"/>
    <w:rsid w:val="00304AE6"/>
    <w:rsid w:val="00304F9A"/>
    <w:rsid w:val="00305A58"/>
    <w:rsid w:val="00305A8A"/>
    <w:rsid w:val="00305D18"/>
    <w:rsid w:val="00305D5C"/>
    <w:rsid w:val="00305E6F"/>
    <w:rsid w:val="0030600D"/>
    <w:rsid w:val="00306112"/>
    <w:rsid w:val="00306795"/>
    <w:rsid w:val="00306D27"/>
    <w:rsid w:val="00310A05"/>
    <w:rsid w:val="003113A7"/>
    <w:rsid w:val="00311A01"/>
    <w:rsid w:val="00311AA9"/>
    <w:rsid w:val="00312A08"/>
    <w:rsid w:val="00313029"/>
    <w:rsid w:val="003158F7"/>
    <w:rsid w:val="00315B99"/>
    <w:rsid w:val="0031634E"/>
    <w:rsid w:val="0031646C"/>
    <w:rsid w:val="00316723"/>
    <w:rsid w:val="00316D86"/>
    <w:rsid w:val="003177C0"/>
    <w:rsid w:val="0031791F"/>
    <w:rsid w:val="003201DB"/>
    <w:rsid w:val="003208A1"/>
    <w:rsid w:val="00320920"/>
    <w:rsid w:val="00320A29"/>
    <w:rsid w:val="00320BC3"/>
    <w:rsid w:val="0032162D"/>
    <w:rsid w:val="0032186F"/>
    <w:rsid w:val="00321A90"/>
    <w:rsid w:val="00322481"/>
    <w:rsid w:val="00322DA2"/>
    <w:rsid w:val="00322E53"/>
    <w:rsid w:val="00323095"/>
    <w:rsid w:val="00323348"/>
    <w:rsid w:val="0032389E"/>
    <w:rsid w:val="00323FEF"/>
    <w:rsid w:val="00324163"/>
    <w:rsid w:val="00324900"/>
    <w:rsid w:val="00324AB5"/>
    <w:rsid w:val="00324CA3"/>
    <w:rsid w:val="00324DE0"/>
    <w:rsid w:val="0032553D"/>
    <w:rsid w:val="00325E80"/>
    <w:rsid w:val="00325FD2"/>
    <w:rsid w:val="003262D6"/>
    <w:rsid w:val="0032650C"/>
    <w:rsid w:val="00327619"/>
    <w:rsid w:val="003276ED"/>
    <w:rsid w:val="00330294"/>
    <w:rsid w:val="003305C2"/>
    <w:rsid w:val="003306A3"/>
    <w:rsid w:val="00330AE1"/>
    <w:rsid w:val="00330EB1"/>
    <w:rsid w:val="00331621"/>
    <w:rsid w:val="00331E03"/>
    <w:rsid w:val="00332D4A"/>
    <w:rsid w:val="00333773"/>
    <w:rsid w:val="00333994"/>
    <w:rsid w:val="00333A22"/>
    <w:rsid w:val="0033513C"/>
    <w:rsid w:val="0033616F"/>
    <w:rsid w:val="00336199"/>
    <w:rsid w:val="00336681"/>
    <w:rsid w:val="003374B9"/>
    <w:rsid w:val="00337991"/>
    <w:rsid w:val="00337F76"/>
    <w:rsid w:val="0034011B"/>
    <w:rsid w:val="003406F4"/>
    <w:rsid w:val="003411F8"/>
    <w:rsid w:val="003417B1"/>
    <w:rsid w:val="003424ED"/>
    <w:rsid w:val="00343569"/>
    <w:rsid w:val="0034393C"/>
    <w:rsid w:val="00343A33"/>
    <w:rsid w:val="00344984"/>
    <w:rsid w:val="003449B2"/>
    <w:rsid w:val="00344C62"/>
    <w:rsid w:val="00344CDB"/>
    <w:rsid w:val="00345476"/>
    <w:rsid w:val="003454A0"/>
    <w:rsid w:val="0034623C"/>
    <w:rsid w:val="00346D2E"/>
    <w:rsid w:val="00346D98"/>
    <w:rsid w:val="00347472"/>
    <w:rsid w:val="003477C1"/>
    <w:rsid w:val="003478CB"/>
    <w:rsid w:val="00347E21"/>
    <w:rsid w:val="00350D2B"/>
    <w:rsid w:val="00351287"/>
    <w:rsid w:val="0035168A"/>
    <w:rsid w:val="003517C3"/>
    <w:rsid w:val="0035189C"/>
    <w:rsid w:val="00351A00"/>
    <w:rsid w:val="00351C34"/>
    <w:rsid w:val="00351ED5"/>
    <w:rsid w:val="00352C62"/>
    <w:rsid w:val="00352F8A"/>
    <w:rsid w:val="00353400"/>
    <w:rsid w:val="003536FE"/>
    <w:rsid w:val="00353C4C"/>
    <w:rsid w:val="00353FDB"/>
    <w:rsid w:val="003547CD"/>
    <w:rsid w:val="00354A4A"/>
    <w:rsid w:val="00354CB8"/>
    <w:rsid w:val="00354CD5"/>
    <w:rsid w:val="00355D7B"/>
    <w:rsid w:val="00356593"/>
    <w:rsid w:val="003566DE"/>
    <w:rsid w:val="00356802"/>
    <w:rsid w:val="00356B74"/>
    <w:rsid w:val="00356B97"/>
    <w:rsid w:val="00356CC0"/>
    <w:rsid w:val="00356F86"/>
    <w:rsid w:val="00357058"/>
    <w:rsid w:val="0035750C"/>
    <w:rsid w:val="003579A8"/>
    <w:rsid w:val="00360AF1"/>
    <w:rsid w:val="003614B2"/>
    <w:rsid w:val="0036199E"/>
    <w:rsid w:val="00361B03"/>
    <w:rsid w:val="003624D0"/>
    <w:rsid w:val="0036323A"/>
    <w:rsid w:val="0036349E"/>
    <w:rsid w:val="003634AD"/>
    <w:rsid w:val="00363AB1"/>
    <w:rsid w:val="00363BCF"/>
    <w:rsid w:val="003649ED"/>
    <w:rsid w:val="00364E73"/>
    <w:rsid w:val="00365C2D"/>
    <w:rsid w:val="003664AE"/>
    <w:rsid w:val="00366729"/>
    <w:rsid w:val="00366F30"/>
    <w:rsid w:val="0036707C"/>
    <w:rsid w:val="003676AA"/>
    <w:rsid w:val="003676BC"/>
    <w:rsid w:val="003678E8"/>
    <w:rsid w:val="00367F15"/>
    <w:rsid w:val="003703FF"/>
    <w:rsid w:val="00370F2C"/>
    <w:rsid w:val="0037187F"/>
    <w:rsid w:val="00371D29"/>
    <w:rsid w:val="00371E4B"/>
    <w:rsid w:val="00372402"/>
    <w:rsid w:val="00372605"/>
    <w:rsid w:val="0037307C"/>
    <w:rsid w:val="0037391D"/>
    <w:rsid w:val="00373C64"/>
    <w:rsid w:val="00374361"/>
    <w:rsid w:val="003745F0"/>
    <w:rsid w:val="00374670"/>
    <w:rsid w:val="00374813"/>
    <w:rsid w:val="00374BA7"/>
    <w:rsid w:val="0037541A"/>
    <w:rsid w:val="003766C6"/>
    <w:rsid w:val="00376703"/>
    <w:rsid w:val="00376769"/>
    <w:rsid w:val="003767DF"/>
    <w:rsid w:val="00376BC1"/>
    <w:rsid w:val="00376EC8"/>
    <w:rsid w:val="00377404"/>
    <w:rsid w:val="003779FF"/>
    <w:rsid w:val="00377CA0"/>
    <w:rsid w:val="00380775"/>
    <w:rsid w:val="003807F3"/>
    <w:rsid w:val="003809E9"/>
    <w:rsid w:val="00380A49"/>
    <w:rsid w:val="00381444"/>
    <w:rsid w:val="00382259"/>
    <w:rsid w:val="00382507"/>
    <w:rsid w:val="0038261D"/>
    <w:rsid w:val="0038379A"/>
    <w:rsid w:val="003837C1"/>
    <w:rsid w:val="00383BF6"/>
    <w:rsid w:val="00383C69"/>
    <w:rsid w:val="00383E0A"/>
    <w:rsid w:val="00383F04"/>
    <w:rsid w:val="00384A92"/>
    <w:rsid w:val="00385098"/>
    <w:rsid w:val="003855CE"/>
    <w:rsid w:val="00385BF2"/>
    <w:rsid w:val="00386DD4"/>
    <w:rsid w:val="00387395"/>
    <w:rsid w:val="00387F0A"/>
    <w:rsid w:val="00387F8C"/>
    <w:rsid w:val="003901B2"/>
    <w:rsid w:val="003902AA"/>
    <w:rsid w:val="0039039B"/>
    <w:rsid w:val="0039043B"/>
    <w:rsid w:val="00390505"/>
    <w:rsid w:val="00390773"/>
    <w:rsid w:val="00390C49"/>
    <w:rsid w:val="00391073"/>
    <w:rsid w:val="003913B9"/>
    <w:rsid w:val="00391B76"/>
    <w:rsid w:val="00391D2F"/>
    <w:rsid w:val="00391FA3"/>
    <w:rsid w:val="00392311"/>
    <w:rsid w:val="003923EE"/>
    <w:rsid w:val="00392538"/>
    <w:rsid w:val="0039256E"/>
    <w:rsid w:val="00392661"/>
    <w:rsid w:val="00394325"/>
    <w:rsid w:val="00394D40"/>
    <w:rsid w:val="0039530C"/>
    <w:rsid w:val="00395A16"/>
    <w:rsid w:val="003967F7"/>
    <w:rsid w:val="00396C38"/>
    <w:rsid w:val="00396EA6"/>
    <w:rsid w:val="003978B1"/>
    <w:rsid w:val="003A05A6"/>
    <w:rsid w:val="003A0630"/>
    <w:rsid w:val="003A0C09"/>
    <w:rsid w:val="003A0E85"/>
    <w:rsid w:val="003A0E88"/>
    <w:rsid w:val="003A1DFF"/>
    <w:rsid w:val="003A1E06"/>
    <w:rsid w:val="003A2278"/>
    <w:rsid w:val="003A2999"/>
    <w:rsid w:val="003A2DF2"/>
    <w:rsid w:val="003A2DFD"/>
    <w:rsid w:val="003A2E43"/>
    <w:rsid w:val="003A3477"/>
    <w:rsid w:val="003A40D8"/>
    <w:rsid w:val="003A4268"/>
    <w:rsid w:val="003A600A"/>
    <w:rsid w:val="003A6076"/>
    <w:rsid w:val="003A622F"/>
    <w:rsid w:val="003A6730"/>
    <w:rsid w:val="003A6826"/>
    <w:rsid w:val="003A6E4D"/>
    <w:rsid w:val="003A6F87"/>
    <w:rsid w:val="003A785A"/>
    <w:rsid w:val="003B091B"/>
    <w:rsid w:val="003B1537"/>
    <w:rsid w:val="003B1A86"/>
    <w:rsid w:val="003B1EEB"/>
    <w:rsid w:val="003B2C44"/>
    <w:rsid w:val="003B2D7B"/>
    <w:rsid w:val="003B3315"/>
    <w:rsid w:val="003B389F"/>
    <w:rsid w:val="003B4795"/>
    <w:rsid w:val="003B4B09"/>
    <w:rsid w:val="003B5100"/>
    <w:rsid w:val="003B57A2"/>
    <w:rsid w:val="003B583C"/>
    <w:rsid w:val="003B58EC"/>
    <w:rsid w:val="003B5945"/>
    <w:rsid w:val="003B5BCC"/>
    <w:rsid w:val="003B611D"/>
    <w:rsid w:val="003B61B5"/>
    <w:rsid w:val="003B6E6F"/>
    <w:rsid w:val="003C045A"/>
    <w:rsid w:val="003C09E1"/>
    <w:rsid w:val="003C20BC"/>
    <w:rsid w:val="003C33F8"/>
    <w:rsid w:val="003C3568"/>
    <w:rsid w:val="003C441A"/>
    <w:rsid w:val="003C4458"/>
    <w:rsid w:val="003C4DF8"/>
    <w:rsid w:val="003C5831"/>
    <w:rsid w:val="003C5901"/>
    <w:rsid w:val="003C668B"/>
    <w:rsid w:val="003C6813"/>
    <w:rsid w:val="003C6F2F"/>
    <w:rsid w:val="003C793D"/>
    <w:rsid w:val="003C79FA"/>
    <w:rsid w:val="003C7AEC"/>
    <w:rsid w:val="003D032F"/>
    <w:rsid w:val="003D1237"/>
    <w:rsid w:val="003D15B8"/>
    <w:rsid w:val="003D161B"/>
    <w:rsid w:val="003D1A20"/>
    <w:rsid w:val="003D231F"/>
    <w:rsid w:val="003D2741"/>
    <w:rsid w:val="003D2930"/>
    <w:rsid w:val="003D3060"/>
    <w:rsid w:val="003D350A"/>
    <w:rsid w:val="003D3751"/>
    <w:rsid w:val="003D3C56"/>
    <w:rsid w:val="003D3EB8"/>
    <w:rsid w:val="003D4340"/>
    <w:rsid w:val="003D4685"/>
    <w:rsid w:val="003D4D21"/>
    <w:rsid w:val="003D4F44"/>
    <w:rsid w:val="003D51D7"/>
    <w:rsid w:val="003D59DF"/>
    <w:rsid w:val="003D59F0"/>
    <w:rsid w:val="003D6152"/>
    <w:rsid w:val="003D631C"/>
    <w:rsid w:val="003D6473"/>
    <w:rsid w:val="003D680B"/>
    <w:rsid w:val="003D6F61"/>
    <w:rsid w:val="003D70F7"/>
    <w:rsid w:val="003D7139"/>
    <w:rsid w:val="003D76E8"/>
    <w:rsid w:val="003E0169"/>
    <w:rsid w:val="003E0737"/>
    <w:rsid w:val="003E157A"/>
    <w:rsid w:val="003E1DEB"/>
    <w:rsid w:val="003E2589"/>
    <w:rsid w:val="003E26A1"/>
    <w:rsid w:val="003E2D21"/>
    <w:rsid w:val="003E2D76"/>
    <w:rsid w:val="003E2DE1"/>
    <w:rsid w:val="003E302E"/>
    <w:rsid w:val="003E3070"/>
    <w:rsid w:val="003E342D"/>
    <w:rsid w:val="003E380E"/>
    <w:rsid w:val="003E3D67"/>
    <w:rsid w:val="003E4C1B"/>
    <w:rsid w:val="003E583A"/>
    <w:rsid w:val="003E5D3B"/>
    <w:rsid w:val="003E6BDC"/>
    <w:rsid w:val="003E7112"/>
    <w:rsid w:val="003E7335"/>
    <w:rsid w:val="003E7C41"/>
    <w:rsid w:val="003E7EA7"/>
    <w:rsid w:val="003F0687"/>
    <w:rsid w:val="003F0BDA"/>
    <w:rsid w:val="003F0DDF"/>
    <w:rsid w:val="003F14BB"/>
    <w:rsid w:val="003F18BC"/>
    <w:rsid w:val="003F22A9"/>
    <w:rsid w:val="003F266D"/>
    <w:rsid w:val="003F2717"/>
    <w:rsid w:val="003F3467"/>
    <w:rsid w:val="003F3BDA"/>
    <w:rsid w:val="003F459F"/>
    <w:rsid w:val="003F5051"/>
    <w:rsid w:val="003F544D"/>
    <w:rsid w:val="003F592E"/>
    <w:rsid w:val="003F6396"/>
    <w:rsid w:val="003F6AB1"/>
    <w:rsid w:val="003F6EF5"/>
    <w:rsid w:val="003F7022"/>
    <w:rsid w:val="003F709C"/>
    <w:rsid w:val="003F7AD0"/>
    <w:rsid w:val="00401581"/>
    <w:rsid w:val="00401BBB"/>
    <w:rsid w:val="00401BCB"/>
    <w:rsid w:val="00401CC1"/>
    <w:rsid w:val="00401E6F"/>
    <w:rsid w:val="00402CD1"/>
    <w:rsid w:val="00402E98"/>
    <w:rsid w:val="00402EF4"/>
    <w:rsid w:val="004038A3"/>
    <w:rsid w:val="004039F1"/>
    <w:rsid w:val="00403C84"/>
    <w:rsid w:val="00403E1D"/>
    <w:rsid w:val="004042E9"/>
    <w:rsid w:val="0040454D"/>
    <w:rsid w:val="00404F5D"/>
    <w:rsid w:val="00404FAD"/>
    <w:rsid w:val="004053C5"/>
    <w:rsid w:val="0040567F"/>
    <w:rsid w:val="00405DAF"/>
    <w:rsid w:val="00405F50"/>
    <w:rsid w:val="00406594"/>
    <w:rsid w:val="0040689A"/>
    <w:rsid w:val="004069E6"/>
    <w:rsid w:val="00406DB5"/>
    <w:rsid w:val="00406DB6"/>
    <w:rsid w:val="0040709A"/>
    <w:rsid w:val="004076E1"/>
    <w:rsid w:val="00407AF4"/>
    <w:rsid w:val="00410278"/>
    <w:rsid w:val="00410AE7"/>
    <w:rsid w:val="00410E32"/>
    <w:rsid w:val="00410EE0"/>
    <w:rsid w:val="00411F2A"/>
    <w:rsid w:val="004122E8"/>
    <w:rsid w:val="00413283"/>
    <w:rsid w:val="00413570"/>
    <w:rsid w:val="0041391C"/>
    <w:rsid w:val="00413FC2"/>
    <w:rsid w:val="0041420F"/>
    <w:rsid w:val="0041452B"/>
    <w:rsid w:val="00414588"/>
    <w:rsid w:val="0041515C"/>
    <w:rsid w:val="00415B3E"/>
    <w:rsid w:val="00415CC6"/>
    <w:rsid w:val="00415CF0"/>
    <w:rsid w:val="00415D52"/>
    <w:rsid w:val="0041625E"/>
    <w:rsid w:val="00416551"/>
    <w:rsid w:val="00416652"/>
    <w:rsid w:val="0041697D"/>
    <w:rsid w:val="00416C2A"/>
    <w:rsid w:val="00416C6E"/>
    <w:rsid w:val="00416ECD"/>
    <w:rsid w:val="004171A7"/>
    <w:rsid w:val="00417302"/>
    <w:rsid w:val="00417B13"/>
    <w:rsid w:val="00417E4C"/>
    <w:rsid w:val="0042013E"/>
    <w:rsid w:val="00420FBF"/>
    <w:rsid w:val="0042152D"/>
    <w:rsid w:val="0042175A"/>
    <w:rsid w:val="00421E2F"/>
    <w:rsid w:val="00422416"/>
    <w:rsid w:val="004225D0"/>
    <w:rsid w:val="004226F9"/>
    <w:rsid w:val="00422748"/>
    <w:rsid w:val="00422E17"/>
    <w:rsid w:val="00423270"/>
    <w:rsid w:val="004232E8"/>
    <w:rsid w:val="00423D54"/>
    <w:rsid w:val="004252C3"/>
    <w:rsid w:val="004252FC"/>
    <w:rsid w:val="00425537"/>
    <w:rsid w:val="00426131"/>
    <w:rsid w:val="00426276"/>
    <w:rsid w:val="004264D7"/>
    <w:rsid w:val="0042746D"/>
    <w:rsid w:val="00427774"/>
    <w:rsid w:val="00427AA9"/>
    <w:rsid w:val="00430033"/>
    <w:rsid w:val="004305A2"/>
    <w:rsid w:val="00430712"/>
    <w:rsid w:val="00431537"/>
    <w:rsid w:val="00432524"/>
    <w:rsid w:val="00432830"/>
    <w:rsid w:val="004328B6"/>
    <w:rsid w:val="004331AC"/>
    <w:rsid w:val="004332E1"/>
    <w:rsid w:val="0043392E"/>
    <w:rsid w:val="00433C43"/>
    <w:rsid w:val="0043427A"/>
    <w:rsid w:val="00434512"/>
    <w:rsid w:val="00435CC6"/>
    <w:rsid w:val="004362E2"/>
    <w:rsid w:val="004374AC"/>
    <w:rsid w:val="004377D4"/>
    <w:rsid w:val="00440661"/>
    <w:rsid w:val="00440972"/>
    <w:rsid w:val="00440A6A"/>
    <w:rsid w:val="0044122E"/>
    <w:rsid w:val="00441C11"/>
    <w:rsid w:val="00441EE4"/>
    <w:rsid w:val="0044235B"/>
    <w:rsid w:val="0044261A"/>
    <w:rsid w:val="00442DB7"/>
    <w:rsid w:val="00443405"/>
    <w:rsid w:val="00443571"/>
    <w:rsid w:val="00443902"/>
    <w:rsid w:val="0044420F"/>
    <w:rsid w:val="004445CD"/>
    <w:rsid w:val="004446A3"/>
    <w:rsid w:val="00444776"/>
    <w:rsid w:val="004447C5"/>
    <w:rsid w:val="00445310"/>
    <w:rsid w:val="00445395"/>
    <w:rsid w:val="00445F62"/>
    <w:rsid w:val="00446B25"/>
    <w:rsid w:val="004471BB"/>
    <w:rsid w:val="00447556"/>
    <w:rsid w:val="00447A15"/>
    <w:rsid w:val="00450230"/>
    <w:rsid w:val="00450A18"/>
    <w:rsid w:val="00450CD8"/>
    <w:rsid w:val="00450EC8"/>
    <w:rsid w:val="00450EEF"/>
    <w:rsid w:val="00450FF3"/>
    <w:rsid w:val="00451655"/>
    <w:rsid w:val="00451A8B"/>
    <w:rsid w:val="00452C9F"/>
    <w:rsid w:val="004533E4"/>
    <w:rsid w:val="004535F4"/>
    <w:rsid w:val="00453C4A"/>
    <w:rsid w:val="0045420D"/>
    <w:rsid w:val="004543BC"/>
    <w:rsid w:val="00454726"/>
    <w:rsid w:val="0045556F"/>
    <w:rsid w:val="004555E9"/>
    <w:rsid w:val="00455C73"/>
    <w:rsid w:val="00455D81"/>
    <w:rsid w:val="00456438"/>
    <w:rsid w:val="004567DD"/>
    <w:rsid w:val="00456896"/>
    <w:rsid w:val="00456B7C"/>
    <w:rsid w:val="00457D63"/>
    <w:rsid w:val="00460A13"/>
    <w:rsid w:val="00460AF7"/>
    <w:rsid w:val="00460C9D"/>
    <w:rsid w:val="004619EB"/>
    <w:rsid w:val="00461B12"/>
    <w:rsid w:val="00461B4D"/>
    <w:rsid w:val="00461E3A"/>
    <w:rsid w:val="004625D0"/>
    <w:rsid w:val="0046272C"/>
    <w:rsid w:val="00462BA9"/>
    <w:rsid w:val="00462C52"/>
    <w:rsid w:val="0046379D"/>
    <w:rsid w:val="00463EF8"/>
    <w:rsid w:val="00463FA3"/>
    <w:rsid w:val="00464731"/>
    <w:rsid w:val="00464C9A"/>
    <w:rsid w:val="00464DB2"/>
    <w:rsid w:val="00464DF7"/>
    <w:rsid w:val="004655E9"/>
    <w:rsid w:val="004656DA"/>
    <w:rsid w:val="004657B2"/>
    <w:rsid w:val="00465A0C"/>
    <w:rsid w:val="00465CBC"/>
    <w:rsid w:val="00465CFF"/>
    <w:rsid w:val="004662AB"/>
    <w:rsid w:val="0046714D"/>
    <w:rsid w:val="00467221"/>
    <w:rsid w:val="004703D4"/>
    <w:rsid w:val="00470711"/>
    <w:rsid w:val="00470AAB"/>
    <w:rsid w:val="00470C57"/>
    <w:rsid w:val="00471C85"/>
    <w:rsid w:val="00471D82"/>
    <w:rsid w:val="004720CD"/>
    <w:rsid w:val="004723BF"/>
    <w:rsid w:val="00472686"/>
    <w:rsid w:val="00472DB2"/>
    <w:rsid w:val="0047337F"/>
    <w:rsid w:val="00473393"/>
    <w:rsid w:val="00473C6D"/>
    <w:rsid w:val="00474110"/>
    <w:rsid w:val="00474D89"/>
    <w:rsid w:val="00474E96"/>
    <w:rsid w:val="00476040"/>
    <w:rsid w:val="00476089"/>
    <w:rsid w:val="00476183"/>
    <w:rsid w:val="0047688D"/>
    <w:rsid w:val="00476DAC"/>
    <w:rsid w:val="00476E96"/>
    <w:rsid w:val="004771EA"/>
    <w:rsid w:val="00477DBC"/>
    <w:rsid w:val="0048011B"/>
    <w:rsid w:val="00480EFF"/>
    <w:rsid w:val="00481355"/>
    <w:rsid w:val="00481943"/>
    <w:rsid w:val="0048326C"/>
    <w:rsid w:val="00483648"/>
    <w:rsid w:val="00483B40"/>
    <w:rsid w:val="00484500"/>
    <w:rsid w:val="004847B5"/>
    <w:rsid w:val="00484BDF"/>
    <w:rsid w:val="00484C60"/>
    <w:rsid w:val="004851B8"/>
    <w:rsid w:val="00485609"/>
    <w:rsid w:val="0048564A"/>
    <w:rsid w:val="00485765"/>
    <w:rsid w:val="00485BF8"/>
    <w:rsid w:val="004861F8"/>
    <w:rsid w:val="004863A8"/>
    <w:rsid w:val="0048686B"/>
    <w:rsid w:val="00486A2C"/>
    <w:rsid w:val="00486AB6"/>
    <w:rsid w:val="0048765E"/>
    <w:rsid w:val="0048796A"/>
    <w:rsid w:val="00487BA8"/>
    <w:rsid w:val="00487BD9"/>
    <w:rsid w:val="00487FC2"/>
    <w:rsid w:val="00490289"/>
    <w:rsid w:val="004905CA"/>
    <w:rsid w:val="0049079C"/>
    <w:rsid w:val="0049107A"/>
    <w:rsid w:val="004918EE"/>
    <w:rsid w:val="00491DFD"/>
    <w:rsid w:val="00492793"/>
    <w:rsid w:val="00492C44"/>
    <w:rsid w:val="004938FF"/>
    <w:rsid w:val="0049457A"/>
    <w:rsid w:val="00494682"/>
    <w:rsid w:val="004955A1"/>
    <w:rsid w:val="004973D6"/>
    <w:rsid w:val="00497544"/>
    <w:rsid w:val="004976BE"/>
    <w:rsid w:val="004978B2"/>
    <w:rsid w:val="00497B09"/>
    <w:rsid w:val="00497B98"/>
    <w:rsid w:val="00497BA2"/>
    <w:rsid w:val="00497E47"/>
    <w:rsid w:val="004A0033"/>
    <w:rsid w:val="004A029A"/>
    <w:rsid w:val="004A08B4"/>
    <w:rsid w:val="004A0BF1"/>
    <w:rsid w:val="004A0F93"/>
    <w:rsid w:val="004A14BA"/>
    <w:rsid w:val="004A1F1A"/>
    <w:rsid w:val="004A3473"/>
    <w:rsid w:val="004A3BAD"/>
    <w:rsid w:val="004A3D84"/>
    <w:rsid w:val="004A3E37"/>
    <w:rsid w:val="004A46E5"/>
    <w:rsid w:val="004A4EAB"/>
    <w:rsid w:val="004A5B13"/>
    <w:rsid w:val="004A5C7F"/>
    <w:rsid w:val="004A5CED"/>
    <w:rsid w:val="004A663B"/>
    <w:rsid w:val="004A7166"/>
    <w:rsid w:val="004B0199"/>
    <w:rsid w:val="004B13C2"/>
    <w:rsid w:val="004B17DB"/>
    <w:rsid w:val="004B1EF0"/>
    <w:rsid w:val="004B265E"/>
    <w:rsid w:val="004B2860"/>
    <w:rsid w:val="004B2BBB"/>
    <w:rsid w:val="004B2C81"/>
    <w:rsid w:val="004B3031"/>
    <w:rsid w:val="004B33FE"/>
    <w:rsid w:val="004B348A"/>
    <w:rsid w:val="004B34C1"/>
    <w:rsid w:val="004B3B18"/>
    <w:rsid w:val="004B4708"/>
    <w:rsid w:val="004B47EF"/>
    <w:rsid w:val="004B4817"/>
    <w:rsid w:val="004B4916"/>
    <w:rsid w:val="004B53BD"/>
    <w:rsid w:val="004B5667"/>
    <w:rsid w:val="004B5A79"/>
    <w:rsid w:val="004B6031"/>
    <w:rsid w:val="004B695B"/>
    <w:rsid w:val="004B71D9"/>
    <w:rsid w:val="004B7337"/>
    <w:rsid w:val="004B7571"/>
    <w:rsid w:val="004C045D"/>
    <w:rsid w:val="004C09AC"/>
    <w:rsid w:val="004C0A62"/>
    <w:rsid w:val="004C165E"/>
    <w:rsid w:val="004C2511"/>
    <w:rsid w:val="004C266D"/>
    <w:rsid w:val="004C279B"/>
    <w:rsid w:val="004C2847"/>
    <w:rsid w:val="004C2D04"/>
    <w:rsid w:val="004C2E92"/>
    <w:rsid w:val="004C3345"/>
    <w:rsid w:val="004C3F71"/>
    <w:rsid w:val="004C4BB0"/>
    <w:rsid w:val="004C4C99"/>
    <w:rsid w:val="004C5048"/>
    <w:rsid w:val="004C551C"/>
    <w:rsid w:val="004C569B"/>
    <w:rsid w:val="004C5F5C"/>
    <w:rsid w:val="004C629D"/>
    <w:rsid w:val="004C70EA"/>
    <w:rsid w:val="004C765C"/>
    <w:rsid w:val="004C7788"/>
    <w:rsid w:val="004C7DBB"/>
    <w:rsid w:val="004C7F6B"/>
    <w:rsid w:val="004D1C70"/>
    <w:rsid w:val="004D20CD"/>
    <w:rsid w:val="004D24FC"/>
    <w:rsid w:val="004D26BA"/>
    <w:rsid w:val="004D275D"/>
    <w:rsid w:val="004D33C1"/>
    <w:rsid w:val="004D390B"/>
    <w:rsid w:val="004D3A80"/>
    <w:rsid w:val="004D415D"/>
    <w:rsid w:val="004D42F2"/>
    <w:rsid w:val="004D4341"/>
    <w:rsid w:val="004D4416"/>
    <w:rsid w:val="004D4718"/>
    <w:rsid w:val="004D476D"/>
    <w:rsid w:val="004D4898"/>
    <w:rsid w:val="004D4D0C"/>
    <w:rsid w:val="004D4DE2"/>
    <w:rsid w:val="004D4F66"/>
    <w:rsid w:val="004D5A42"/>
    <w:rsid w:val="004D5A7B"/>
    <w:rsid w:val="004D65A4"/>
    <w:rsid w:val="004D6BBC"/>
    <w:rsid w:val="004D6BCD"/>
    <w:rsid w:val="004D6D63"/>
    <w:rsid w:val="004D70DB"/>
    <w:rsid w:val="004D73B0"/>
    <w:rsid w:val="004E0664"/>
    <w:rsid w:val="004E082C"/>
    <w:rsid w:val="004E2280"/>
    <w:rsid w:val="004E2329"/>
    <w:rsid w:val="004E232C"/>
    <w:rsid w:val="004E2376"/>
    <w:rsid w:val="004E237B"/>
    <w:rsid w:val="004E32A0"/>
    <w:rsid w:val="004E3898"/>
    <w:rsid w:val="004E3B7C"/>
    <w:rsid w:val="004E3D37"/>
    <w:rsid w:val="004E4219"/>
    <w:rsid w:val="004E47AA"/>
    <w:rsid w:val="004E4A91"/>
    <w:rsid w:val="004E4D09"/>
    <w:rsid w:val="004E5F03"/>
    <w:rsid w:val="004E60DA"/>
    <w:rsid w:val="004E6177"/>
    <w:rsid w:val="004E62B4"/>
    <w:rsid w:val="004E65E7"/>
    <w:rsid w:val="004E68A3"/>
    <w:rsid w:val="004E6C79"/>
    <w:rsid w:val="004E7479"/>
    <w:rsid w:val="004E7834"/>
    <w:rsid w:val="004E7E41"/>
    <w:rsid w:val="004F02A0"/>
    <w:rsid w:val="004F0CD6"/>
    <w:rsid w:val="004F0FF7"/>
    <w:rsid w:val="004F139A"/>
    <w:rsid w:val="004F2B86"/>
    <w:rsid w:val="004F3716"/>
    <w:rsid w:val="004F3EA3"/>
    <w:rsid w:val="004F4334"/>
    <w:rsid w:val="004F4A9F"/>
    <w:rsid w:val="004F4E0E"/>
    <w:rsid w:val="004F5895"/>
    <w:rsid w:val="004F5D4B"/>
    <w:rsid w:val="004F67BB"/>
    <w:rsid w:val="004F6E59"/>
    <w:rsid w:val="00500A6C"/>
    <w:rsid w:val="00500C21"/>
    <w:rsid w:val="00500EAF"/>
    <w:rsid w:val="0050103F"/>
    <w:rsid w:val="005010E9"/>
    <w:rsid w:val="0050145E"/>
    <w:rsid w:val="00501529"/>
    <w:rsid w:val="005016BC"/>
    <w:rsid w:val="0050172B"/>
    <w:rsid w:val="00501799"/>
    <w:rsid w:val="00501809"/>
    <w:rsid w:val="00501972"/>
    <w:rsid w:val="005020AD"/>
    <w:rsid w:val="005023E0"/>
    <w:rsid w:val="0050277E"/>
    <w:rsid w:val="005027D4"/>
    <w:rsid w:val="0050284B"/>
    <w:rsid w:val="00502F03"/>
    <w:rsid w:val="0050389E"/>
    <w:rsid w:val="005056AF"/>
    <w:rsid w:val="00505F3A"/>
    <w:rsid w:val="0050673B"/>
    <w:rsid w:val="005067C6"/>
    <w:rsid w:val="00506A25"/>
    <w:rsid w:val="00506D81"/>
    <w:rsid w:val="005070E8"/>
    <w:rsid w:val="00507610"/>
    <w:rsid w:val="005079A5"/>
    <w:rsid w:val="00507AAC"/>
    <w:rsid w:val="00507CC3"/>
    <w:rsid w:val="00507D25"/>
    <w:rsid w:val="00507EFC"/>
    <w:rsid w:val="00510BB7"/>
    <w:rsid w:val="00511542"/>
    <w:rsid w:val="00511EA3"/>
    <w:rsid w:val="0051222A"/>
    <w:rsid w:val="00512563"/>
    <w:rsid w:val="005125D4"/>
    <w:rsid w:val="00512A08"/>
    <w:rsid w:val="00512AFE"/>
    <w:rsid w:val="005141B1"/>
    <w:rsid w:val="00514681"/>
    <w:rsid w:val="00514EBC"/>
    <w:rsid w:val="00514ED6"/>
    <w:rsid w:val="00515206"/>
    <w:rsid w:val="00516B34"/>
    <w:rsid w:val="00517154"/>
    <w:rsid w:val="00517D20"/>
    <w:rsid w:val="0052004D"/>
    <w:rsid w:val="005202A1"/>
    <w:rsid w:val="005202DC"/>
    <w:rsid w:val="00520E5A"/>
    <w:rsid w:val="0052120B"/>
    <w:rsid w:val="00521C6F"/>
    <w:rsid w:val="00521C8C"/>
    <w:rsid w:val="00521F85"/>
    <w:rsid w:val="00521FA8"/>
    <w:rsid w:val="00521FEA"/>
    <w:rsid w:val="00522368"/>
    <w:rsid w:val="0052275D"/>
    <w:rsid w:val="005231BD"/>
    <w:rsid w:val="00523939"/>
    <w:rsid w:val="005259A2"/>
    <w:rsid w:val="00525A16"/>
    <w:rsid w:val="00525DAE"/>
    <w:rsid w:val="00526A02"/>
    <w:rsid w:val="00526BB3"/>
    <w:rsid w:val="00526F7A"/>
    <w:rsid w:val="00527722"/>
    <w:rsid w:val="005278F6"/>
    <w:rsid w:val="005300C7"/>
    <w:rsid w:val="0053019F"/>
    <w:rsid w:val="00530A24"/>
    <w:rsid w:val="0053139C"/>
    <w:rsid w:val="00531BB0"/>
    <w:rsid w:val="00531ECE"/>
    <w:rsid w:val="0053245E"/>
    <w:rsid w:val="00532E2F"/>
    <w:rsid w:val="0053392F"/>
    <w:rsid w:val="005339C0"/>
    <w:rsid w:val="005358C2"/>
    <w:rsid w:val="00536735"/>
    <w:rsid w:val="005368B9"/>
    <w:rsid w:val="00536D5C"/>
    <w:rsid w:val="005371AD"/>
    <w:rsid w:val="0053771A"/>
    <w:rsid w:val="00540041"/>
    <w:rsid w:val="00540D0C"/>
    <w:rsid w:val="00541701"/>
    <w:rsid w:val="00542001"/>
    <w:rsid w:val="00542F55"/>
    <w:rsid w:val="0054345B"/>
    <w:rsid w:val="005436A0"/>
    <w:rsid w:val="00543D2A"/>
    <w:rsid w:val="00543EAB"/>
    <w:rsid w:val="00544276"/>
    <w:rsid w:val="005448D7"/>
    <w:rsid w:val="0054491D"/>
    <w:rsid w:val="005454C8"/>
    <w:rsid w:val="00545BDC"/>
    <w:rsid w:val="00546736"/>
    <w:rsid w:val="0054685C"/>
    <w:rsid w:val="00546907"/>
    <w:rsid w:val="00546980"/>
    <w:rsid w:val="00546A81"/>
    <w:rsid w:val="00546C12"/>
    <w:rsid w:val="00546F6B"/>
    <w:rsid w:val="00547DA7"/>
    <w:rsid w:val="0055008B"/>
    <w:rsid w:val="0055196C"/>
    <w:rsid w:val="00551BF9"/>
    <w:rsid w:val="00551D1C"/>
    <w:rsid w:val="00552186"/>
    <w:rsid w:val="005529AF"/>
    <w:rsid w:val="00552A84"/>
    <w:rsid w:val="0055304B"/>
    <w:rsid w:val="00553820"/>
    <w:rsid w:val="005538EF"/>
    <w:rsid w:val="0055435D"/>
    <w:rsid w:val="0055496F"/>
    <w:rsid w:val="00554A25"/>
    <w:rsid w:val="00554E47"/>
    <w:rsid w:val="00554F4C"/>
    <w:rsid w:val="00555A5D"/>
    <w:rsid w:val="0055648B"/>
    <w:rsid w:val="005564F4"/>
    <w:rsid w:val="00556634"/>
    <w:rsid w:val="00556EA8"/>
    <w:rsid w:val="005576D1"/>
    <w:rsid w:val="005603BC"/>
    <w:rsid w:val="00561420"/>
    <w:rsid w:val="00561A21"/>
    <w:rsid w:val="0056233C"/>
    <w:rsid w:val="005624E3"/>
    <w:rsid w:val="00562CD5"/>
    <w:rsid w:val="0056320C"/>
    <w:rsid w:val="005636E5"/>
    <w:rsid w:val="005637BA"/>
    <w:rsid w:val="00563EEC"/>
    <w:rsid w:val="0056427D"/>
    <w:rsid w:val="00565147"/>
    <w:rsid w:val="00565581"/>
    <w:rsid w:val="00565A1E"/>
    <w:rsid w:val="0056625A"/>
    <w:rsid w:val="005663BC"/>
    <w:rsid w:val="0056682E"/>
    <w:rsid w:val="005679C5"/>
    <w:rsid w:val="00567BFA"/>
    <w:rsid w:val="00570152"/>
    <w:rsid w:val="00570517"/>
    <w:rsid w:val="005705F2"/>
    <w:rsid w:val="00571119"/>
    <w:rsid w:val="00571280"/>
    <w:rsid w:val="00571437"/>
    <w:rsid w:val="0057179B"/>
    <w:rsid w:val="005719D6"/>
    <w:rsid w:val="00572E91"/>
    <w:rsid w:val="00573989"/>
    <w:rsid w:val="00573A4E"/>
    <w:rsid w:val="00573D95"/>
    <w:rsid w:val="00573DE1"/>
    <w:rsid w:val="0057406C"/>
    <w:rsid w:val="00574486"/>
    <w:rsid w:val="0057493D"/>
    <w:rsid w:val="005749F0"/>
    <w:rsid w:val="00574D51"/>
    <w:rsid w:val="005751A2"/>
    <w:rsid w:val="005751CB"/>
    <w:rsid w:val="00576087"/>
    <w:rsid w:val="005762D7"/>
    <w:rsid w:val="0057749E"/>
    <w:rsid w:val="0058091F"/>
    <w:rsid w:val="00580C2B"/>
    <w:rsid w:val="00580E70"/>
    <w:rsid w:val="00581DB8"/>
    <w:rsid w:val="005821BE"/>
    <w:rsid w:val="00582769"/>
    <w:rsid w:val="00582A88"/>
    <w:rsid w:val="00582FEE"/>
    <w:rsid w:val="005830A8"/>
    <w:rsid w:val="005830E6"/>
    <w:rsid w:val="00583598"/>
    <w:rsid w:val="00583B36"/>
    <w:rsid w:val="00583B5A"/>
    <w:rsid w:val="00584A0A"/>
    <w:rsid w:val="00585C50"/>
    <w:rsid w:val="0058628B"/>
    <w:rsid w:val="005863C9"/>
    <w:rsid w:val="00587531"/>
    <w:rsid w:val="00587A3A"/>
    <w:rsid w:val="00587F7F"/>
    <w:rsid w:val="00591339"/>
    <w:rsid w:val="00591A74"/>
    <w:rsid w:val="00592203"/>
    <w:rsid w:val="005925C6"/>
    <w:rsid w:val="0059264D"/>
    <w:rsid w:val="0059287C"/>
    <w:rsid w:val="0059289A"/>
    <w:rsid w:val="00592B38"/>
    <w:rsid w:val="00593052"/>
    <w:rsid w:val="00593E6B"/>
    <w:rsid w:val="005940C5"/>
    <w:rsid w:val="005946CA"/>
    <w:rsid w:val="00594965"/>
    <w:rsid w:val="0059496C"/>
    <w:rsid w:val="00594CC7"/>
    <w:rsid w:val="00594D00"/>
    <w:rsid w:val="00595101"/>
    <w:rsid w:val="00595A45"/>
    <w:rsid w:val="00595C33"/>
    <w:rsid w:val="00595C89"/>
    <w:rsid w:val="00595D88"/>
    <w:rsid w:val="00595E79"/>
    <w:rsid w:val="00595EA2"/>
    <w:rsid w:val="00596461"/>
    <w:rsid w:val="00596609"/>
    <w:rsid w:val="0059682D"/>
    <w:rsid w:val="00596C5C"/>
    <w:rsid w:val="00597172"/>
    <w:rsid w:val="0059754F"/>
    <w:rsid w:val="0059765F"/>
    <w:rsid w:val="005A037A"/>
    <w:rsid w:val="005A06C3"/>
    <w:rsid w:val="005A0776"/>
    <w:rsid w:val="005A1529"/>
    <w:rsid w:val="005A15A1"/>
    <w:rsid w:val="005A194F"/>
    <w:rsid w:val="005A199D"/>
    <w:rsid w:val="005A1CF6"/>
    <w:rsid w:val="005A233A"/>
    <w:rsid w:val="005A27AB"/>
    <w:rsid w:val="005A284E"/>
    <w:rsid w:val="005A2CD9"/>
    <w:rsid w:val="005A3139"/>
    <w:rsid w:val="005A3427"/>
    <w:rsid w:val="005A3B0F"/>
    <w:rsid w:val="005A46F9"/>
    <w:rsid w:val="005A4AEC"/>
    <w:rsid w:val="005A4D0D"/>
    <w:rsid w:val="005A4D5A"/>
    <w:rsid w:val="005A4F1A"/>
    <w:rsid w:val="005A4F79"/>
    <w:rsid w:val="005A5173"/>
    <w:rsid w:val="005A58F3"/>
    <w:rsid w:val="005A5A37"/>
    <w:rsid w:val="005A63E8"/>
    <w:rsid w:val="005A695E"/>
    <w:rsid w:val="005A700A"/>
    <w:rsid w:val="005A798D"/>
    <w:rsid w:val="005A7BEE"/>
    <w:rsid w:val="005A7DF8"/>
    <w:rsid w:val="005B0177"/>
    <w:rsid w:val="005B03F0"/>
    <w:rsid w:val="005B0B06"/>
    <w:rsid w:val="005B0EAF"/>
    <w:rsid w:val="005B10CA"/>
    <w:rsid w:val="005B1347"/>
    <w:rsid w:val="005B1412"/>
    <w:rsid w:val="005B19BA"/>
    <w:rsid w:val="005B1AB6"/>
    <w:rsid w:val="005B1D0C"/>
    <w:rsid w:val="005B1F04"/>
    <w:rsid w:val="005B20A7"/>
    <w:rsid w:val="005B20E7"/>
    <w:rsid w:val="005B24D9"/>
    <w:rsid w:val="005B2801"/>
    <w:rsid w:val="005B2FFD"/>
    <w:rsid w:val="005B3589"/>
    <w:rsid w:val="005B39FF"/>
    <w:rsid w:val="005B3FF9"/>
    <w:rsid w:val="005B4234"/>
    <w:rsid w:val="005B4C8D"/>
    <w:rsid w:val="005B4EA4"/>
    <w:rsid w:val="005B532E"/>
    <w:rsid w:val="005B5884"/>
    <w:rsid w:val="005B5917"/>
    <w:rsid w:val="005B5C5A"/>
    <w:rsid w:val="005B5D25"/>
    <w:rsid w:val="005B6005"/>
    <w:rsid w:val="005B6242"/>
    <w:rsid w:val="005B6466"/>
    <w:rsid w:val="005B6786"/>
    <w:rsid w:val="005B6C8A"/>
    <w:rsid w:val="005B6EFE"/>
    <w:rsid w:val="005B74CA"/>
    <w:rsid w:val="005B78A3"/>
    <w:rsid w:val="005B78B1"/>
    <w:rsid w:val="005B78FC"/>
    <w:rsid w:val="005C00F0"/>
    <w:rsid w:val="005C08DF"/>
    <w:rsid w:val="005C0C65"/>
    <w:rsid w:val="005C1476"/>
    <w:rsid w:val="005C1DF2"/>
    <w:rsid w:val="005C1F52"/>
    <w:rsid w:val="005C2086"/>
    <w:rsid w:val="005C284A"/>
    <w:rsid w:val="005C28D1"/>
    <w:rsid w:val="005C35C9"/>
    <w:rsid w:val="005C370F"/>
    <w:rsid w:val="005C3820"/>
    <w:rsid w:val="005C4097"/>
    <w:rsid w:val="005C4E08"/>
    <w:rsid w:val="005C4E65"/>
    <w:rsid w:val="005C4F29"/>
    <w:rsid w:val="005C5178"/>
    <w:rsid w:val="005C51B0"/>
    <w:rsid w:val="005C5A25"/>
    <w:rsid w:val="005C5D55"/>
    <w:rsid w:val="005C70E3"/>
    <w:rsid w:val="005C7E11"/>
    <w:rsid w:val="005D028D"/>
    <w:rsid w:val="005D07D7"/>
    <w:rsid w:val="005D10EE"/>
    <w:rsid w:val="005D1A0B"/>
    <w:rsid w:val="005D1A65"/>
    <w:rsid w:val="005D1DBA"/>
    <w:rsid w:val="005D2058"/>
    <w:rsid w:val="005D3E3A"/>
    <w:rsid w:val="005D3E4A"/>
    <w:rsid w:val="005D44FB"/>
    <w:rsid w:val="005D4748"/>
    <w:rsid w:val="005D47AF"/>
    <w:rsid w:val="005D4A6B"/>
    <w:rsid w:val="005D4B01"/>
    <w:rsid w:val="005D4B72"/>
    <w:rsid w:val="005D4E4C"/>
    <w:rsid w:val="005D4F78"/>
    <w:rsid w:val="005D51A8"/>
    <w:rsid w:val="005D5BAB"/>
    <w:rsid w:val="005D6D5B"/>
    <w:rsid w:val="005D7224"/>
    <w:rsid w:val="005D751C"/>
    <w:rsid w:val="005D7537"/>
    <w:rsid w:val="005D774F"/>
    <w:rsid w:val="005E0085"/>
    <w:rsid w:val="005E032A"/>
    <w:rsid w:val="005E06AC"/>
    <w:rsid w:val="005E06C7"/>
    <w:rsid w:val="005E0DF8"/>
    <w:rsid w:val="005E0F45"/>
    <w:rsid w:val="005E1275"/>
    <w:rsid w:val="005E1754"/>
    <w:rsid w:val="005E18B5"/>
    <w:rsid w:val="005E1AC2"/>
    <w:rsid w:val="005E1DFE"/>
    <w:rsid w:val="005E1EE2"/>
    <w:rsid w:val="005E2332"/>
    <w:rsid w:val="005E30BB"/>
    <w:rsid w:val="005E3118"/>
    <w:rsid w:val="005E325B"/>
    <w:rsid w:val="005E3476"/>
    <w:rsid w:val="005E379C"/>
    <w:rsid w:val="005E37FD"/>
    <w:rsid w:val="005E4447"/>
    <w:rsid w:val="005E46A7"/>
    <w:rsid w:val="005E50CC"/>
    <w:rsid w:val="005E5FCC"/>
    <w:rsid w:val="005E6412"/>
    <w:rsid w:val="005E65D8"/>
    <w:rsid w:val="005E6642"/>
    <w:rsid w:val="005E670C"/>
    <w:rsid w:val="005E68FD"/>
    <w:rsid w:val="005E69C7"/>
    <w:rsid w:val="005E6CCD"/>
    <w:rsid w:val="005E6ED2"/>
    <w:rsid w:val="005E7DF6"/>
    <w:rsid w:val="005F02F9"/>
    <w:rsid w:val="005F0586"/>
    <w:rsid w:val="005F16AE"/>
    <w:rsid w:val="005F1C59"/>
    <w:rsid w:val="005F1D5C"/>
    <w:rsid w:val="005F1E98"/>
    <w:rsid w:val="005F1F2A"/>
    <w:rsid w:val="005F224A"/>
    <w:rsid w:val="005F23C6"/>
    <w:rsid w:val="005F2EC9"/>
    <w:rsid w:val="005F3110"/>
    <w:rsid w:val="005F3A49"/>
    <w:rsid w:val="005F4125"/>
    <w:rsid w:val="005F5321"/>
    <w:rsid w:val="005F5377"/>
    <w:rsid w:val="005F5B41"/>
    <w:rsid w:val="005F5F2B"/>
    <w:rsid w:val="005F606B"/>
    <w:rsid w:val="005F67A3"/>
    <w:rsid w:val="005F68F4"/>
    <w:rsid w:val="005F6D12"/>
    <w:rsid w:val="005F7B3F"/>
    <w:rsid w:val="005F7E0E"/>
    <w:rsid w:val="00600094"/>
    <w:rsid w:val="006005AD"/>
    <w:rsid w:val="00600978"/>
    <w:rsid w:val="00600A9E"/>
    <w:rsid w:val="00600D07"/>
    <w:rsid w:val="00600E3F"/>
    <w:rsid w:val="00600E42"/>
    <w:rsid w:val="00601821"/>
    <w:rsid w:val="006019F8"/>
    <w:rsid w:val="00602422"/>
    <w:rsid w:val="0060256A"/>
    <w:rsid w:val="00602681"/>
    <w:rsid w:val="00602A22"/>
    <w:rsid w:val="00602B23"/>
    <w:rsid w:val="00602CB8"/>
    <w:rsid w:val="006033C4"/>
    <w:rsid w:val="00604ACF"/>
    <w:rsid w:val="00604AD2"/>
    <w:rsid w:val="00604C41"/>
    <w:rsid w:val="00605226"/>
    <w:rsid w:val="00605473"/>
    <w:rsid w:val="00605893"/>
    <w:rsid w:val="0060657D"/>
    <w:rsid w:val="0060686D"/>
    <w:rsid w:val="00606993"/>
    <w:rsid w:val="00606EF3"/>
    <w:rsid w:val="0060793F"/>
    <w:rsid w:val="00607ABC"/>
    <w:rsid w:val="00607C4C"/>
    <w:rsid w:val="00607DA8"/>
    <w:rsid w:val="00607EE9"/>
    <w:rsid w:val="00610563"/>
    <w:rsid w:val="00610920"/>
    <w:rsid w:val="006117B5"/>
    <w:rsid w:val="00611955"/>
    <w:rsid w:val="006119C2"/>
    <w:rsid w:val="00611A10"/>
    <w:rsid w:val="00611E04"/>
    <w:rsid w:val="00612730"/>
    <w:rsid w:val="0061287C"/>
    <w:rsid w:val="00612C4A"/>
    <w:rsid w:val="006131EC"/>
    <w:rsid w:val="00613A55"/>
    <w:rsid w:val="0061453E"/>
    <w:rsid w:val="00614F19"/>
    <w:rsid w:val="00614F61"/>
    <w:rsid w:val="00614FE4"/>
    <w:rsid w:val="006156D0"/>
    <w:rsid w:val="00615846"/>
    <w:rsid w:val="0061630A"/>
    <w:rsid w:val="00616FE2"/>
    <w:rsid w:val="00617079"/>
    <w:rsid w:val="0061719E"/>
    <w:rsid w:val="006174CF"/>
    <w:rsid w:val="006203D3"/>
    <w:rsid w:val="006208DB"/>
    <w:rsid w:val="00620BF3"/>
    <w:rsid w:val="00620D4E"/>
    <w:rsid w:val="00620E61"/>
    <w:rsid w:val="00621304"/>
    <w:rsid w:val="00621387"/>
    <w:rsid w:val="006217D8"/>
    <w:rsid w:val="006219CC"/>
    <w:rsid w:val="00621C59"/>
    <w:rsid w:val="00621D71"/>
    <w:rsid w:val="006223CE"/>
    <w:rsid w:val="0062246F"/>
    <w:rsid w:val="00622560"/>
    <w:rsid w:val="00622653"/>
    <w:rsid w:val="00622816"/>
    <w:rsid w:val="00622A6C"/>
    <w:rsid w:val="006230F0"/>
    <w:rsid w:val="0062330F"/>
    <w:rsid w:val="00623492"/>
    <w:rsid w:val="006240CB"/>
    <w:rsid w:val="00624A16"/>
    <w:rsid w:val="00624A21"/>
    <w:rsid w:val="00625AE0"/>
    <w:rsid w:val="00625AE5"/>
    <w:rsid w:val="00625DB7"/>
    <w:rsid w:val="00625DD2"/>
    <w:rsid w:val="0062782A"/>
    <w:rsid w:val="00627944"/>
    <w:rsid w:val="00627C55"/>
    <w:rsid w:val="00630333"/>
    <w:rsid w:val="006309E6"/>
    <w:rsid w:val="00630BB1"/>
    <w:rsid w:val="0063112F"/>
    <w:rsid w:val="0063133F"/>
    <w:rsid w:val="00631B5A"/>
    <w:rsid w:val="00631D56"/>
    <w:rsid w:val="00632915"/>
    <w:rsid w:val="00632A8D"/>
    <w:rsid w:val="00632C19"/>
    <w:rsid w:val="00633023"/>
    <w:rsid w:val="0063306B"/>
    <w:rsid w:val="00633212"/>
    <w:rsid w:val="00634378"/>
    <w:rsid w:val="00635CA7"/>
    <w:rsid w:val="00635FC7"/>
    <w:rsid w:val="00636622"/>
    <w:rsid w:val="0063709F"/>
    <w:rsid w:val="0063758B"/>
    <w:rsid w:val="00637BC5"/>
    <w:rsid w:val="00637CB3"/>
    <w:rsid w:val="0064053E"/>
    <w:rsid w:val="006406F6"/>
    <w:rsid w:val="00640A01"/>
    <w:rsid w:val="00640A92"/>
    <w:rsid w:val="006410A9"/>
    <w:rsid w:val="006422CC"/>
    <w:rsid w:val="006425AF"/>
    <w:rsid w:val="00642BE1"/>
    <w:rsid w:val="00642EF5"/>
    <w:rsid w:val="006434D9"/>
    <w:rsid w:val="00643538"/>
    <w:rsid w:val="00643811"/>
    <w:rsid w:val="006450CB"/>
    <w:rsid w:val="00646237"/>
    <w:rsid w:val="00646CCB"/>
    <w:rsid w:val="006473F8"/>
    <w:rsid w:val="00647405"/>
    <w:rsid w:val="00647A79"/>
    <w:rsid w:val="00647FCB"/>
    <w:rsid w:val="006507F9"/>
    <w:rsid w:val="00651484"/>
    <w:rsid w:val="00651743"/>
    <w:rsid w:val="00651AAF"/>
    <w:rsid w:val="00651B1E"/>
    <w:rsid w:val="00651FF0"/>
    <w:rsid w:val="006521D7"/>
    <w:rsid w:val="00652662"/>
    <w:rsid w:val="00652726"/>
    <w:rsid w:val="0065310F"/>
    <w:rsid w:val="00653AC6"/>
    <w:rsid w:val="00653EEC"/>
    <w:rsid w:val="0065491D"/>
    <w:rsid w:val="00654BFB"/>
    <w:rsid w:val="00654D85"/>
    <w:rsid w:val="0065634F"/>
    <w:rsid w:val="006563C6"/>
    <w:rsid w:val="0065647B"/>
    <w:rsid w:val="00656B3A"/>
    <w:rsid w:val="0065771B"/>
    <w:rsid w:val="006579EC"/>
    <w:rsid w:val="00657F54"/>
    <w:rsid w:val="00660192"/>
    <w:rsid w:val="006601F2"/>
    <w:rsid w:val="00660326"/>
    <w:rsid w:val="00660984"/>
    <w:rsid w:val="006639C9"/>
    <w:rsid w:val="00663C94"/>
    <w:rsid w:val="00663E2F"/>
    <w:rsid w:val="00664276"/>
    <w:rsid w:val="006646F8"/>
    <w:rsid w:val="00664829"/>
    <w:rsid w:val="0066487E"/>
    <w:rsid w:val="006650B9"/>
    <w:rsid w:val="00665207"/>
    <w:rsid w:val="00665EC4"/>
    <w:rsid w:val="00666128"/>
    <w:rsid w:val="00666D83"/>
    <w:rsid w:val="0066785F"/>
    <w:rsid w:val="006679A5"/>
    <w:rsid w:val="00667D8A"/>
    <w:rsid w:val="00667D8D"/>
    <w:rsid w:val="00670128"/>
    <w:rsid w:val="00670851"/>
    <w:rsid w:val="00670F7D"/>
    <w:rsid w:val="00671207"/>
    <w:rsid w:val="00671B5A"/>
    <w:rsid w:val="0067263B"/>
    <w:rsid w:val="0067272C"/>
    <w:rsid w:val="00672762"/>
    <w:rsid w:val="006731A6"/>
    <w:rsid w:val="006732E5"/>
    <w:rsid w:val="006735CA"/>
    <w:rsid w:val="00673CFC"/>
    <w:rsid w:val="00673D47"/>
    <w:rsid w:val="00674B71"/>
    <w:rsid w:val="00675244"/>
    <w:rsid w:val="006757F2"/>
    <w:rsid w:val="006758E1"/>
    <w:rsid w:val="00675A2D"/>
    <w:rsid w:val="0067690B"/>
    <w:rsid w:val="00677081"/>
    <w:rsid w:val="0067727A"/>
    <w:rsid w:val="006772A7"/>
    <w:rsid w:val="00677D2E"/>
    <w:rsid w:val="00680C4F"/>
    <w:rsid w:val="00680FC4"/>
    <w:rsid w:val="006819D2"/>
    <w:rsid w:val="00681B28"/>
    <w:rsid w:val="00681B93"/>
    <w:rsid w:val="006827B0"/>
    <w:rsid w:val="00683157"/>
    <w:rsid w:val="006832E2"/>
    <w:rsid w:val="00683334"/>
    <w:rsid w:val="0068379E"/>
    <w:rsid w:val="00683ACF"/>
    <w:rsid w:val="00684352"/>
    <w:rsid w:val="00684792"/>
    <w:rsid w:val="00684E97"/>
    <w:rsid w:val="00685264"/>
    <w:rsid w:val="0068546C"/>
    <w:rsid w:val="006863A1"/>
    <w:rsid w:val="006864A1"/>
    <w:rsid w:val="006867AC"/>
    <w:rsid w:val="00686EF8"/>
    <w:rsid w:val="006901AA"/>
    <w:rsid w:val="00690233"/>
    <w:rsid w:val="006908B2"/>
    <w:rsid w:val="00690A5D"/>
    <w:rsid w:val="00690F3A"/>
    <w:rsid w:val="006916C6"/>
    <w:rsid w:val="00691A62"/>
    <w:rsid w:val="00691E4B"/>
    <w:rsid w:val="00691F92"/>
    <w:rsid w:val="0069231B"/>
    <w:rsid w:val="00692769"/>
    <w:rsid w:val="006929C6"/>
    <w:rsid w:val="00692FC2"/>
    <w:rsid w:val="00693201"/>
    <w:rsid w:val="00693C33"/>
    <w:rsid w:val="00693CA7"/>
    <w:rsid w:val="00693E3F"/>
    <w:rsid w:val="00693FA0"/>
    <w:rsid w:val="00694066"/>
    <w:rsid w:val="006940A7"/>
    <w:rsid w:val="006959D0"/>
    <w:rsid w:val="00696122"/>
    <w:rsid w:val="00696561"/>
    <w:rsid w:val="0069662D"/>
    <w:rsid w:val="006966DB"/>
    <w:rsid w:val="0069686B"/>
    <w:rsid w:val="00696AB9"/>
    <w:rsid w:val="006978D6"/>
    <w:rsid w:val="00697A15"/>
    <w:rsid w:val="006A004B"/>
    <w:rsid w:val="006A01BC"/>
    <w:rsid w:val="006A05BE"/>
    <w:rsid w:val="006A0849"/>
    <w:rsid w:val="006A0C94"/>
    <w:rsid w:val="006A14EE"/>
    <w:rsid w:val="006A1FFC"/>
    <w:rsid w:val="006A22F1"/>
    <w:rsid w:val="006A244C"/>
    <w:rsid w:val="006A2AC6"/>
    <w:rsid w:val="006A2E2C"/>
    <w:rsid w:val="006A3831"/>
    <w:rsid w:val="006A4B6B"/>
    <w:rsid w:val="006A50A7"/>
    <w:rsid w:val="006A5C9D"/>
    <w:rsid w:val="006A6757"/>
    <w:rsid w:val="006A7262"/>
    <w:rsid w:val="006A7CC7"/>
    <w:rsid w:val="006B002D"/>
    <w:rsid w:val="006B06FC"/>
    <w:rsid w:val="006B0775"/>
    <w:rsid w:val="006B12A8"/>
    <w:rsid w:val="006B1BF8"/>
    <w:rsid w:val="006B1E2E"/>
    <w:rsid w:val="006B1E5E"/>
    <w:rsid w:val="006B227E"/>
    <w:rsid w:val="006B2599"/>
    <w:rsid w:val="006B26C4"/>
    <w:rsid w:val="006B26DD"/>
    <w:rsid w:val="006B28C1"/>
    <w:rsid w:val="006B2F15"/>
    <w:rsid w:val="006B2F82"/>
    <w:rsid w:val="006B300E"/>
    <w:rsid w:val="006B3851"/>
    <w:rsid w:val="006B38F5"/>
    <w:rsid w:val="006B3C48"/>
    <w:rsid w:val="006B3D63"/>
    <w:rsid w:val="006B3FCE"/>
    <w:rsid w:val="006B42F9"/>
    <w:rsid w:val="006B4B1F"/>
    <w:rsid w:val="006B4CAB"/>
    <w:rsid w:val="006B4F74"/>
    <w:rsid w:val="006B54A2"/>
    <w:rsid w:val="006B6D5F"/>
    <w:rsid w:val="006B6EC3"/>
    <w:rsid w:val="006B71CC"/>
    <w:rsid w:val="006B7BFF"/>
    <w:rsid w:val="006B7FCC"/>
    <w:rsid w:val="006C031F"/>
    <w:rsid w:val="006C0502"/>
    <w:rsid w:val="006C13BE"/>
    <w:rsid w:val="006C19E3"/>
    <w:rsid w:val="006C29D7"/>
    <w:rsid w:val="006C2C59"/>
    <w:rsid w:val="006C2D95"/>
    <w:rsid w:val="006C31E8"/>
    <w:rsid w:val="006C3BB2"/>
    <w:rsid w:val="006C3CF6"/>
    <w:rsid w:val="006C405E"/>
    <w:rsid w:val="006C4245"/>
    <w:rsid w:val="006C44DD"/>
    <w:rsid w:val="006C4E7A"/>
    <w:rsid w:val="006C57F3"/>
    <w:rsid w:val="006C5D75"/>
    <w:rsid w:val="006C5D93"/>
    <w:rsid w:val="006C6290"/>
    <w:rsid w:val="006C6496"/>
    <w:rsid w:val="006C6794"/>
    <w:rsid w:val="006C6FD2"/>
    <w:rsid w:val="006C790C"/>
    <w:rsid w:val="006D05B2"/>
    <w:rsid w:val="006D1005"/>
    <w:rsid w:val="006D10D6"/>
    <w:rsid w:val="006D1DF5"/>
    <w:rsid w:val="006D2849"/>
    <w:rsid w:val="006D28DB"/>
    <w:rsid w:val="006D293C"/>
    <w:rsid w:val="006D2AFF"/>
    <w:rsid w:val="006D2B7F"/>
    <w:rsid w:val="006D4BEE"/>
    <w:rsid w:val="006D4E5A"/>
    <w:rsid w:val="006D4F5F"/>
    <w:rsid w:val="006D526D"/>
    <w:rsid w:val="006D57B9"/>
    <w:rsid w:val="006D67DD"/>
    <w:rsid w:val="006D6C74"/>
    <w:rsid w:val="006D6EBC"/>
    <w:rsid w:val="006D6F69"/>
    <w:rsid w:val="006D7170"/>
    <w:rsid w:val="006D73BA"/>
    <w:rsid w:val="006E0102"/>
    <w:rsid w:val="006E0404"/>
    <w:rsid w:val="006E0F5C"/>
    <w:rsid w:val="006E22A9"/>
    <w:rsid w:val="006E248A"/>
    <w:rsid w:val="006E24E2"/>
    <w:rsid w:val="006E255F"/>
    <w:rsid w:val="006E44AA"/>
    <w:rsid w:val="006E52D7"/>
    <w:rsid w:val="006E5E1A"/>
    <w:rsid w:val="006E5EFE"/>
    <w:rsid w:val="006E6E36"/>
    <w:rsid w:val="006E73C1"/>
    <w:rsid w:val="006E767B"/>
    <w:rsid w:val="006E7A3B"/>
    <w:rsid w:val="006E7A59"/>
    <w:rsid w:val="006E7F3A"/>
    <w:rsid w:val="006E7FD5"/>
    <w:rsid w:val="006F0689"/>
    <w:rsid w:val="006F0A47"/>
    <w:rsid w:val="006F0BAD"/>
    <w:rsid w:val="006F13B8"/>
    <w:rsid w:val="006F1C78"/>
    <w:rsid w:val="006F233F"/>
    <w:rsid w:val="006F2F30"/>
    <w:rsid w:val="006F367D"/>
    <w:rsid w:val="006F3972"/>
    <w:rsid w:val="006F4425"/>
    <w:rsid w:val="006F475E"/>
    <w:rsid w:val="006F50AD"/>
    <w:rsid w:val="006F52ED"/>
    <w:rsid w:val="006F65BB"/>
    <w:rsid w:val="006F66CE"/>
    <w:rsid w:val="006F675B"/>
    <w:rsid w:val="006F6955"/>
    <w:rsid w:val="006F6B9F"/>
    <w:rsid w:val="006F6C16"/>
    <w:rsid w:val="006F70D6"/>
    <w:rsid w:val="006F72EF"/>
    <w:rsid w:val="006F7476"/>
    <w:rsid w:val="006F7DF1"/>
    <w:rsid w:val="007002A2"/>
    <w:rsid w:val="007006BE"/>
    <w:rsid w:val="007008D9"/>
    <w:rsid w:val="00700A65"/>
    <w:rsid w:val="007019A1"/>
    <w:rsid w:val="00701A29"/>
    <w:rsid w:val="00701EA5"/>
    <w:rsid w:val="007030BB"/>
    <w:rsid w:val="0070385A"/>
    <w:rsid w:val="00703DB9"/>
    <w:rsid w:val="00704444"/>
    <w:rsid w:val="00704957"/>
    <w:rsid w:val="00705302"/>
    <w:rsid w:val="007056D1"/>
    <w:rsid w:val="007059FE"/>
    <w:rsid w:val="00706559"/>
    <w:rsid w:val="007067CE"/>
    <w:rsid w:val="00706956"/>
    <w:rsid w:val="00707269"/>
    <w:rsid w:val="00707778"/>
    <w:rsid w:val="007102B5"/>
    <w:rsid w:val="00710AF0"/>
    <w:rsid w:val="007111C7"/>
    <w:rsid w:val="007113A4"/>
    <w:rsid w:val="007114C8"/>
    <w:rsid w:val="00711D8A"/>
    <w:rsid w:val="007129F0"/>
    <w:rsid w:val="00712B0E"/>
    <w:rsid w:val="00712FD6"/>
    <w:rsid w:val="007132EE"/>
    <w:rsid w:val="0071351C"/>
    <w:rsid w:val="0071391A"/>
    <w:rsid w:val="007140A0"/>
    <w:rsid w:val="00714A17"/>
    <w:rsid w:val="00714A8A"/>
    <w:rsid w:val="00714B48"/>
    <w:rsid w:val="00714F6B"/>
    <w:rsid w:val="00715640"/>
    <w:rsid w:val="00715C82"/>
    <w:rsid w:val="00715E89"/>
    <w:rsid w:val="0071660E"/>
    <w:rsid w:val="00716A38"/>
    <w:rsid w:val="00716A81"/>
    <w:rsid w:val="00716C8E"/>
    <w:rsid w:val="00716F18"/>
    <w:rsid w:val="0071712D"/>
    <w:rsid w:val="007174A4"/>
    <w:rsid w:val="00717706"/>
    <w:rsid w:val="00717E52"/>
    <w:rsid w:val="00720385"/>
    <w:rsid w:val="007206BB"/>
    <w:rsid w:val="00720ACB"/>
    <w:rsid w:val="0072144F"/>
    <w:rsid w:val="00721B1F"/>
    <w:rsid w:val="00722C45"/>
    <w:rsid w:val="007234D1"/>
    <w:rsid w:val="00723A01"/>
    <w:rsid w:val="00723C23"/>
    <w:rsid w:val="00724A2F"/>
    <w:rsid w:val="00724E0C"/>
    <w:rsid w:val="007251B4"/>
    <w:rsid w:val="007253E4"/>
    <w:rsid w:val="00725503"/>
    <w:rsid w:val="00725D50"/>
    <w:rsid w:val="00725DD2"/>
    <w:rsid w:val="00726FF6"/>
    <w:rsid w:val="0072738C"/>
    <w:rsid w:val="007277DD"/>
    <w:rsid w:val="00727B40"/>
    <w:rsid w:val="00727DA0"/>
    <w:rsid w:val="00730764"/>
    <w:rsid w:val="007310F9"/>
    <w:rsid w:val="00731FBF"/>
    <w:rsid w:val="00732090"/>
    <w:rsid w:val="00732FF4"/>
    <w:rsid w:val="00733197"/>
    <w:rsid w:val="00733E27"/>
    <w:rsid w:val="0073485D"/>
    <w:rsid w:val="007348E4"/>
    <w:rsid w:val="00735684"/>
    <w:rsid w:val="00735CE4"/>
    <w:rsid w:val="00735E7E"/>
    <w:rsid w:val="0073639A"/>
    <w:rsid w:val="00736472"/>
    <w:rsid w:val="00736491"/>
    <w:rsid w:val="00736605"/>
    <w:rsid w:val="007368DF"/>
    <w:rsid w:val="00740B9B"/>
    <w:rsid w:val="00740F89"/>
    <w:rsid w:val="007411D6"/>
    <w:rsid w:val="00741958"/>
    <w:rsid w:val="00741B43"/>
    <w:rsid w:val="00741E1B"/>
    <w:rsid w:val="00741EBF"/>
    <w:rsid w:val="00742805"/>
    <w:rsid w:val="00742CDB"/>
    <w:rsid w:val="007435A0"/>
    <w:rsid w:val="00743F56"/>
    <w:rsid w:val="0074466C"/>
    <w:rsid w:val="00744F72"/>
    <w:rsid w:val="0074500C"/>
    <w:rsid w:val="00745065"/>
    <w:rsid w:val="00745160"/>
    <w:rsid w:val="0074539B"/>
    <w:rsid w:val="0074552B"/>
    <w:rsid w:val="0074553D"/>
    <w:rsid w:val="007455DD"/>
    <w:rsid w:val="007458BA"/>
    <w:rsid w:val="0074620D"/>
    <w:rsid w:val="00746D92"/>
    <w:rsid w:val="00746DC7"/>
    <w:rsid w:val="00750033"/>
    <w:rsid w:val="007503A6"/>
    <w:rsid w:val="00750554"/>
    <w:rsid w:val="00751620"/>
    <w:rsid w:val="00751BA1"/>
    <w:rsid w:val="00751CF8"/>
    <w:rsid w:val="00752513"/>
    <w:rsid w:val="00752601"/>
    <w:rsid w:val="00752C32"/>
    <w:rsid w:val="00753312"/>
    <w:rsid w:val="00753501"/>
    <w:rsid w:val="0075412D"/>
    <w:rsid w:val="00754690"/>
    <w:rsid w:val="00754A79"/>
    <w:rsid w:val="00755256"/>
    <w:rsid w:val="00755627"/>
    <w:rsid w:val="00755F57"/>
    <w:rsid w:val="00755FA1"/>
    <w:rsid w:val="0075622F"/>
    <w:rsid w:val="007567F2"/>
    <w:rsid w:val="00756C63"/>
    <w:rsid w:val="00756E66"/>
    <w:rsid w:val="00756F30"/>
    <w:rsid w:val="00757B57"/>
    <w:rsid w:val="00757F55"/>
    <w:rsid w:val="00760524"/>
    <w:rsid w:val="0076062D"/>
    <w:rsid w:val="00760A47"/>
    <w:rsid w:val="00761931"/>
    <w:rsid w:val="00761959"/>
    <w:rsid w:val="00761D04"/>
    <w:rsid w:val="00762144"/>
    <w:rsid w:val="00762702"/>
    <w:rsid w:val="00762865"/>
    <w:rsid w:val="00762B6A"/>
    <w:rsid w:val="00763219"/>
    <w:rsid w:val="0076329F"/>
    <w:rsid w:val="007632F4"/>
    <w:rsid w:val="00763AF9"/>
    <w:rsid w:val="00763CCA"/>
    <w:rsid w:val="00763D60"/>
    <w:rsid w:val="00764521"/>
    <w:rsid w:val="007645FE"/>
    <w:rsid w:val="00764751"/>
    <w:rsid w:val="00765D52"/>
    <w:rsid w:val="00766991"/>
    <w:rsid w:val="00766FCD"/>
    <w:rsid w:val="00767AEE"/>
    <w:rsid w:val="00767E51"/>
    <w:rsid w:val="007700BB"/>
    <w:rsid w:val="007701BD"/>
    <w:rsid w:val="00770764"/>
    <w:rsid w:val="00770CD2"/>
    <w:rsid w:val="00770CF8"/>
    <w:rsid w:val="00770D4D"/>
    <w:rsid w:val="0077135C"/>
    <w:rsid w:val="007715EB"/>
    <w:rsid w:val="00771B3A"/>
    <w:rsid w:val="00771F82"/>
    <w:rsid w:val="007725D2"/>
    <w:rsid w:val="00772A60"/>
    <w:rsid w:val="007732AA"/>
    <w:rsid w:val="00773B8B"/>
    <w:rsid w:val="00773F50"/>
    <w:rsid w:val="007747D2"/>
    <w:rsid w:val="00774A7E"/>
    <w:rsid w:val="00774E7B"/>
    <w:rsid w:val="00774E81"/>
    <w:rsid w:val="0077650A"/>
    <w:rsid w:val="0077656C"/>
    <w:rsid w:val="007771AC"/>
    <w:rsid w:val="00777247"/>
    <w:rsid w:val="007774B2"/>
    <w:rsid w:val="007779A6"/>
    <w:rsid w:val="00780022"/>
    <w:rsid w:val="00780223"/>
    <w:rsid w:val="00780819"/>
    <w:rsid w:val="007808D4"/>
    <w:rsid w:val="00780D6A"/>
    <w:rsid w:val="00780EE6"/>
    <w:rsid w:val="0078141B"/>
    <w:rsid w:val="00781442"/>
    <w:rsid w:val="00781685"/>
    <w:rsid w:val="007817F6"/>
    <w:rsid w:val="00781917"/>
    <w:rsid w:val="00781AC9"/>
    <w:rsid w:val="00781DB0"/>
    <w:rsid w:val="00782896"/>
    <w:rsid w:val="00782A9B"/>
    <w:rsid w:val="00782B0A"/>
    <w:rsid w:val="00782D6B"/>
    <w:rsid w:val="00782D9B"/>
    <w:rsid w:val="00783166"/>
    <w:rsid w:val="00783538"/>
    <w:rsid w:val="00783A5A"/>
    <w:rsid w:val="00783BD7"/>
    <w:rsid w:val="00783FF4"/>
    <w:rsid w:val="007844E4"/>
    <w:rsid w:val="00785089"/>
    <w:rsid w:val="00785D5C"/>
    <w:rsid w:val="007863F6"/>
    <w:rsid w:val="0078652B"/>
    <w:rsid w:val="00786A94"/>
    <w:rsid w:val="00786C2A"/>
    <w:rsid w:val="007871CA"/>
    <w:rsid w:val="00787F85"/>
    <w:rsid w:val="00790465"/>
    <w:rsid w:val="00790959"/>
    <w:rsid w:val="00790DD5"/>
    <w:rsid w:val="00791CFF"/>
    <w:rsid w:val="00791DF1"/>
    <w:rsid w:val="007920E9"/>
    <w:rsid w:val="00792205"/>
    <w:rsid w:val="007923B4"/>
    <w:rsid w:val="007925C4"/>
    <w:rsid w:val="0079294E"/>
    <w:rsid w:val="00792CDB"/>
    <w:rsid w:val="0079334C"/>
    <w:rsid w:val="00793D9F"/>
    <w:rsid w:val="007945F8"/>
    <w:rsid w:val="00794B10"/>
    <w:rsid w:val="00794D62"/>
    <w:rsid w:val="00795326"/>
    <w:rsid w:val="007955ED"/>
    <w:rsid w:val="00795DC1"/>
    <w:rsid w:val="00796474"/>
    <w:rsid w:val="0079659E"/>
    <w:rsid w:val="0079666E"/>
    <w:rsid w:val="00796BB8"/>
    <w:rsid w:val="0079708A"/>
    <w:rsid w:val="0079794C"/>
    <w:rsid w:val="00797B98"/>
    <w:rsid w:val="00797F09"/>
    <w:rsid w:val="007A03E6"/>
    <w:rsid w:val="007A0927"/>
    <w:rsid w:val="007A09AF"/>
    <w:rsid w:val="007A15BE"/>
    <w:rsid w:val="007A1F96"/>
    <w:rsid w:val="007A200D"/>
    <w:rsid w:val="007A28CB"/>
    <w:rsid w:val="007A3224"/>
    <w:rsid w:val="007A4057"/>
    <w:rsid w:val="007A40B1"/>
    <w:rsid w:val="007A423C"/>
    <w:rsid w:val="007A44F0"/>
    <w:rsid w:val="007A55BA"/>
    <w:rsid w:val="007A5999"/>
    <w:rsid w:val="007A706F"/>
    <w:rsid w:val="007A71C2"/>
    <w:rsid w:val="007A7200"/>
    <w:rsid w:val="007A739D"/>
    <w:rsid w:val="007A741F"/>
    <w:rsid w:val="007A7AD0"/>
    <w:rsid w:val="007B0240"/>
    <w:rsid w:val="007B092E"/>
    <w:rsid w:val="007B1024"/>
    <w:rsid w:val="007B1B1C"/>
    <w:rsid w:val="007B1D58"/>
    <w:rsid w:val="007B2E2A"/>
    <w:rsid w:val="007B2F19"/>
    <w:rsid w:val="007B3376"/>
    <w:rsid w:val="007B350F"/>
    <w:rsid w:val="007B37C8"/>
    <w:rsid w:val="007B3F1B"/>
    <w:rsid w:val="007B3FC4"/>
    <w:rsid w:val="007B4390"/>
    <w:rsid w:val="007B45E1"/>
    <w:rsid w:val="007B4DC8"/>
    <w:rsid w:val="007B538C"/>
    <w:rsid w:val="007B5840"/>
    <w:rsid w:val="007B5B92"/>
    <w:rsid w:val="007B606E"/>
    <w:rsid w:val="007B629B"/>
    <w:rsid w:val="007B6A22"/>
    <w:rsid w:val="007B7C23"/>
    <w:rsid w:val="007C05BA"/>
    <w:rsid w:val="007C0634"/>
    <w:rsid w:val="007C3815"/>
    <w:rsid w:val="007C3947"/>
    <w:rsid w:val="007C3E1C"/>
    <w:rsid w:val="007C434D"/>
    <w:rsid w:val="007C4DDD"/>
    <w:rsid w:val="007C4EA2"/>
    <w:rsid w:val="007C4FB0"/>
    <w:rsid w:val="007C505E"/>
    <w:rsid w:val="007C5312"/>
    <w:rsid w:val="007C5580"/>
    <w:rsid w:val="007C5943"/>
    <w:rsid w:val="007C5F98"/>
    <w:rsid w:val="007C6036"/>
    <w:rsid w:val="007C6CA3"/>
    <w:rsid w:val="007C6FDB"/>
    <w:rsid w:val="007C737F"/>
    <w:rsid w:val="007C7C69"/>
    <w:rsid w:val="007C7E0F"/>
    <w:rsid w:val="007C7E3E"/>
    <w:rsid w:val="007C7F00"/>
    <w:rsid w:val="007D0985"/>
    <w:rsid w:val="007D0F95"/>
    <w:rsid w:val="007D1886"/>
    <w:rsid w:val="007D1985"/>
    <w:rsid w:val="007D1BE3"/>
    <w:rsid w:val="007D2B96"/>
    <w:rsid w:val="007D36D7"/>
    <w:rsid w:val="007D492C"/>
    <w:rsid w:val="007D4961"/>
    <w:rsid w:val="007D4AEC"/>
    <w:rsid w:val="007D4F27"/>
    <w:rsid w:val="007D4F82"/>
    <w:rsid w:val="007D55FD"/>
    <w:rsid w:val="007D5FB5"/>
    <w:rsid w:val="007D6393"/>
    <w:rsid w:val="007D69C8"/>
    <w:rsid w:val="007D6DD6"/>
    <w:rsid w:val="007D708C"/>
    <w:rsid w:val="007D70D4"/>
    <w:rsid w:val="007D78DC"/>
    <w:rsid w:val="007D79A2"/>
    <w:rsid w:val="007D79A4"/>
    <w:rsid w:val="007D7BC5"/>
    <w:rsid w:val="007D7DE1"/>
    <w:rsid w:val="007E0657"/>
    <w:rsid w:val="007E08AF"/>
    <w:rsid w:val="007E08D8"/>
    <w:rsid w:val="007E10AE"/>
    <w:rsid w:val="007E1662"/>
    <w:rsid w:val="007E1B4F"/>
    <w:rsid w:val="007E1BCA"/>
    <w:rsid w:val="007E2B51"/>
    <w:rsid w:val="007E2C30"/>
    <w:rsid w:val="007E2C7C"/>
    <w:rsid w:val="007E3341"/>
    <w:rsid w:val="007E4074"/>
    <w:rsid w:val="007E43E8"/>
    <w:rsid w:val="007E533F"/>
    <w:rsid w:val="007E5A55"/>
    <w:rsid w:val="007E63D9"/>
    <w:rsid w:val="007E6658"/>
    <w:rsid w:val="007E67E2"/>
    <w:rsid w:val="007E6EC8"/>
    <w:rsid w:val="007E6F9D"/>
    <w:rsid w:val="007E7235"/>
    <w:rsid w:val="007E7889"/>
    <w:rsid w:val="007E7A4E"/>
    <w:rsid w:val="007F032F"/>
    <w:rsid w:val="007F0883"/>
    <w:rsid w:val="007F0D68"/>
    <w:rsid w:val="007F1006"/>
    <w:rsid w:val="007F1008"/>
    <w:rsid w:val="007F1700"/>
    <w:rsid w:val="007F25C4"/>
    <w:rsid w:val="007F283D"/>
    <w:rsid w:val="007F33F6"/>
    <w:rsid w:val="007F385F"/>
    <w:rsid w:val="007F3B46"/>
    <w:rsid w:val="007F3E27"/>
    <w:rsid w:val="007F403E"/>
    <w:rsid w:val="007F4A9D"/>
    <w:rsid w:val="007F4F85"/>
    <w:rsid w:val="007F51A6"/>
    <w:rsid w:val="007F5230"/>
    <w:rsid w:val="007F5A26"/>
    <w:rsid w:val="007F6715"/>
    <w:rsid w:val="007F6D2E"/>
    <w:rsid w:val="007F7042"/>
    <w:rsid w:val="007F7068"/>
    <w:rsid w:val="007F766E"/>
    <w:rsid w:val="007F78FB"/>
    <w:rsid w:val="007F798F"/>
    <w:rsid w:val="007F7E71"/>
    <w:rsid w:val="008007A6"/>
    <w:rsid w:val="0080089F"/>
    <w:rsid w:val="008008D6"/>
    <w:rsid w:val="00800B54"/>
    <w:rsid w:val="00800BB2"/>
    <w:rsid w:val="00801099"/>
    <w:rsid w:val="008010C8"/>
    <w:rsid w:val="00801333"/>
    <w:rsid w:val="00801547"/>
    <w:rsid w:val="008016F6"/>
    <w:rsid w:val="0080298B"/>
    <w:rsid w:val="008035EF"/>
    <w:rsid w:val="00803E0D"/>
    <w:rsid w:val="00803FEC"/>
    <w:rsid w:val="008040A4"/>
    <w:rsid w:val="00804364"/>
    <w:rsid w:val="00804DE6"/>
    <w:rsid w:val="00804FF9"/>
    <w:rsid w:val="00805278"/>
    <w:rsid w:val="00805310"/>
    <w:rsid w:val="00805B6B"/>
    <w:rsid w:val="008060B6"/>
    <w:rsid w:val="008065A3"/>
    <w:rsid w:val="0080664F"/>
    <w:rsid w:val="0080707E"/>
    <w:rsid w:val="00807A45"/>
    <w:rsid w:val="00807DFA"/>
    <w:rsid w:val="00807FAD"/>
    <w:rsid w:val="008110F1"/>
    <w:rsid w:val="0081159E"/>
    <w:rsid w:val="00811AEC"/>
    <w:rsid w:val="00812640"/>
    <w:rsid w:val="00812C1F"/>
    <w:rsid w:val="00812DAA"/>
    <w:rsid w:val="00812DFA"/>
    <w:rsid w:val="008131A5"/>
    <w:rsid w:val="008131E1"/>
    <w:rsid w:val="008136A9"/>
    <w:rsid w:val="008143C6"/>
    <w:rsid w:val="00814582"/>
    <w:rsid w:val="00814C92"/>
    <w:rsid w:val="00814D57"/>
    <w:rsid w:val="00814DC3"/>
    <w:rsid w:val="00814EE9"/>
    <w:rsid w:val="008150D3"/>
    <w:rsid w:val="008151C5"/>
    <w:rsid w:val="008151E4"/>
    <w:rsid w:val="008153B1"/>
    <w:rsid w:val="00815479"/>
    <w:rsid w:val="008167B7"/>
    <w:rsid w:val="00816B63"/>
    <w:rsid w:val="00816CB3"/>
    <w:rsid w:val="00816CD3"/>
    <w:rsid w:val="00817BCD"/>
    <w:rsid w:val="00817C2C"/>
    <w:rsid w:val="00820008"/>
    <w:rsid w:val="00820A2A"/>
    <w:rsid w:val="008219CF"/>
    <w:rsid w:val="00821B0B"/>
    <w:rsid w:val="00821E5D"/>
    <w:rsid w:val="008227FE"/>
    <w:rsid w:val="00822855"/>
    <w:rsid w:val="008229A2"/>
    <w:rsid w:val="008237F2"/>
    <w:rsid w:val="00824543"/>
    <w:rsid w:val="00824B85"/>
    <w:rsid w:val="00824E8B"/>
    <w:rsid w:val="008257DF"/>
    <w:rsid w:val="00825F56"/>
    <w:rsid w:val="00826269"/>
    <w:rsid w:val="008264EE"/>
    <w:rsid w:val="008265A0"/>
    <w:rsid w:val="00826F9B"/>
    <w:rsid w:val="008276C4"/>
    <w:rsid w:val="0083012E"/>
    <w:rsid w:val="008307CA"/>
    <w:rsid w:val="00830A29"/>
    <w:rsid w:val="00831212"/>
    <w:rsid w:val="008318F2"/>
    <w:rsid w:val="00831EEB"/>
    <w:rsid w:val="00832E92"/>
    <w:rsid w:val="00833656"/>
    <w:rsid w:val="00833A3C"/>
    <w:rsid w:val="00833AA2"/>
    <w:rsid w:val="008340A2"/>
    <w:rsid w:val="008345D9"/>
    <w:rsid w:val="00834EC8"/>
    <w:rsid w:val="00835654"/>
    <w:rsid w:val="00835965"/>
    <w:rsid w:val="008366D7"/>
    <w:rsid w:val="00836C6D"/>
    <w:rsid w:val="0083702E"/>
    <w:rsid w:val="008370F8"/>
    <w:rsid w:val="008371EE"/>
    <w:rsid w:val="00837453"/>
    <w:rsid w:val="008374C0"/>
    <w:rsid w:val="0083753E"/>
    <w:rsid w:val="00837CF9"/>
    <w:rsid w:val="0084000C"/>
    <w:rsid w:val="008409C8"/>
    <w:rsid w:val="00840FAD"/>
    <w:rsid w:val="00840FBF"/>
    <w:rsid w:val="00841D93"/>
    <w:rsid w:val="008428A7"/>
    <w:rsid w:val="0084297C"/>
    <w:rsid w:val="00843D86"/>
    <w:rsid w:val="008440EA"/>
    <w:rsid w:val="00844194"/>
    <w:rsid w:val="00844FFA"/>
    <w:rsid w:val="00845DE2"/>
    <w:rsid w:val="0084658B"/>
    <w:rsid w:val="00846E49"/>
    <w:rsid w:val="00847725"/>
    <w:rsid w:val="00847810"/>
    <w:rsid w:val="008479B0"/>
    <w:rsid w:val="008479B9"/>
    <w:rsid w:val="00847C35"/>
    <w:rsid w:val="00847FDD"/>
    <w:rsid w:val="008505DC"/>
    <w:rsid w:val="008509D8"/>
    <w:rsid w:val="00850BC2"/>
    <w:rsid w:val="00850DA4"/>
    <w:rsid w:val="00851870"/>
    <w:rsid w:val="00851B20"/>
    <w:rsid w:val="00852113"/>
    <w:rsid w:val="008521EE"/>
    <w:rsid w:val="008522E5"/>
    <w:rsid w:val="008525C5"/>
    <w:rsid w:val="00852AC7"/>
    <w:rsid w:val="00852EBE"/>
    <w:rsid w:val="008533A6"/>
    <w:rsid w:val="008533BB"/>
    <w:rsid w:val="00853AB6"/>
    <w:rsid w:val="00854230"/>
    <w:rsid w:val="00854872"/>
    <w:rsid w:val="008553DE"/>
    <w:rsid w:val="00855707"/>
    <w:rsid w:val="008559C1"/>
    <w:rsid w:val="00855AC1"/>
    <w:rsid w:val="00856B93"/>
    <w:rsid w:val="00856DB6"/>
    <w:rsid w:val="0085716E"/>
    <w:rsid w:val="00857178"/>
    <w:rsid w:val="00857195"/>
    <w:rsid w:val="00857E53"/>
    <w:rsid w:val="0086019C"/>
    <w:rsid w:val="00860424"/>
    <w:rsid w:val="00860518"/>
    <w:rsid w:val="00860A22"/>
    <w:rsid w:val="00861841"/>
    <w:rsid w:val="00862398"/>
    <w:rsid w:val="00862916"/>
    <w:rsid w:val="0086296F"/>
    <w:rsid w:val="0086389F"/>
    <w:rsid w:val="00863EA8"/>
    <w:rsid w:val="00864138"/>
    <w:rsid w:val="0086454B"/>
    <w:rsid w:val="008648FD"/>
    <w:rsid w:val="00864F22"/>
    <w:rsid w:val="008650CA"/>
    <w:rsid w:val="008652C3"/>
    <w:rsid w:val="0086599C"/>
    <w:rsid w:val="00866563"/>
    <w:rsid w:val="00866724"/>
    <w:rsid w:val="00866943"/>
    <w:rsid w:val="008672C4"/>
    <w:rsid w:val="00867A55"/>
    <w:rsid w:val="00867E2B"/>
    <w:rsid w:val="008704F6"/>
    <w:rsid w:val="00870563"/>
    <w:rsid w:val="0087057C"/>
    <w:rsid w:val="00871CE1"/>
    <w:rsid w:val="00871EFE"/>
    <w:rsid w:val="00872F5B"/>
    <w:rsid w:val="008734F9"/>
    <w:rsid w:val="00873997"/>
    <w:rsid w:val="00873C46"/>
    <w:rsid w:val="00873FDD"/>
    <w:rsid w:val="008745F4"/>
    <w:rsid w:val="00874784"/>
    <w:rsid w:val="00874AD1"/>
    <w:rsid w:val="00874FE8"/>
    <w:rsid w:val="0087588C"/>
    <w:rsid w:val="00875C6A"/>
    <w:rsid w:val="00875DFD"/>
    <w:rsid w:val="0087675A"/>
    <w:rsid w:val="00877789"/>
    <w:rsid w:val="00877F35"/>
    <w:rsid w:val="008806FE"/>
    <w:rsid w:val="00880B0A"/>
    <w:rsid w:val="00881167"/>
    <w:rsid w:val="00881F46"/>
    <w:rsid w:val="00882329"/>
    <w:rsid w:val="0088293D"/>
    <w:rsid w:val="00882CD9"/>
    <w:rsid w:val="0088387E"/>
    <w:rsid w:val="00884637"/>
    <w:rsid w:val="00884ECD"/>
    <w:rsid w:val="00885CD1"/>
    <w:rsid w:val="0088625E"/>
    <w:rsid w:val="00886480"/>
    <w:rsid w:val="0088714F"/>
    <w:rsid w:val="00887315"/>
    <w:rsid w:val="0088789F"/>
    <w:rsid w:val="00887D01"/>
    <w:rsid w:val="00890433"/>
    <w:rsid w:val="00890978"/>
    <w:rsid w:val="0089127B"/>
    <w:rsid w:val="00891398"/>
    <w:rsid w:val="00891B25"/>
    <w:rsid w:val="008920F3"/>
    <w:rsid w:val="00892968"/>
    <w:rsid w:val="00892E55"/>
    <w:rsid w:val="00893074"/>
    <w:rsid w:val="008930D2"/>
    <w:rsid w:val="008930D4"/>
    <w:rsid w:val="0089363E"/>
    <w:rsid w:val="0089370C"/>
    <w:rsid w:val="008939B4"/>
    <w:rsid w:val="008943BF"/>
    <w:rsid w:val="008945D8"/>
    <w:rsid w:val="00894B90"/>
    <w:rsid w:val="00895442"/>
    <w:rsid w:val="0089629A"/>
    <w:rsid w:val="008964BD"/>
    <w:rsid w:val="008964CC"/>
    <w:rsid w:val="00896793"/>
    <w:rsid w:val="0089699B"/>
    <w:rsid w:val="008A0074"/>
    <w:rsid w:val="008A03DD"/>
    <w:rsid w:val="008A0844"/>
    <w:rsid w:val="008A0CBD"/>
    <w:rsid w:val="008A1A79"/>
    <w:rsid w:val="008A1EB9"/>
    <w:rsid w:val="008A254E"/>
    <w:rsid w:val="008A3387"/>
    <w:rsid w:val="008A36AE"/>
    <w:rsid w:val="008A3F39"/>
    <w:rsid w:val="008A4A35"/>
    <w:rsid w:val="008A4C88"/>
    <w:rsid w:val="008A50D8"/>
    <w:rsid w:val="008A532D"/>
    <w:rsid w:val="008A5A3D"/>
    <w:rsid w:val="008A65C6"/>
    <w:rsid w:val="008A6781"/>
    <w:rsid w:val="008A6A54"/>
    <w:rsid w:val="008A6E1F"/>
    <w:rsid w:val="008B02E6"/>
    <w:rsid w:val="008B03D7"/>
    <w:rsid w:val="008B063D"/>
    <w:rsid w:val="008B0A21"/>
    <w:rsid w:val="008B1829"/>
    <w:rsid w:val="008B1A9E"/>
    <w:rsid w:val="008B220A"/>
    <w:rsid w:val="008B2298"/>
    <w:rsid w:val="008B29BE"/>
    <w:rsid w:val="008B33BB"/>
    <w:rsid w:val="008B35DE"/>
    <w:rsid w:val="008B389F"/>
    <w:rsid w:val="008B3BCC"/>
    <w:rsid w:val="008B4412"/>
    <w:rsid w:val="008B457E"/>
    <w:rsid w:val="008B55C2"/>
    <w:rsid w:val="008B56FD"/>
    <w:rsid w:val="008B573D"/>
    <w:rsid w:val="008B5F57"/>
    <w:rsid w:val="008B6216"/>
    <w:rsid w:val="008B64F1"/>
    <w:rsid w:val="008B660B"/>
    <w:rsid w:val="008B6648"/>
    <w:rsid w:val="008B6DAF"/>
    <w:rsid w:val="008B6DD5"/>
    <w:rsid w:val="008B6E7C"/>
    <w:rsid w:val="008B73F4"/>
    <w:rsid w:val="008B741C"/>
    <w:rsid w:val="008B74C6"/>
    <w:rsid w:val="008B75CA"/>
    <w:rsid w:val="008B75FA"/>
    <w:rsid w:val="008C07F1"/>
    <w:rsid w:val="008C09EE"/>
    <w:rsid w:val="008C1854"/>
    <w:rsid w:val="008C1A2D"/>
    <w:rsid w:val="008C1C7B"/>
    <w:rsid w:val="008C1EB8"/>
    <w:rsid w:val="008C25BC"/>
    <w:rsid w:val="008C2C71"/>
    <w:rsid w:val="008C31F3"/>
    <w:rsid w:val="008C3C9A"/>
    <w:rsid w:val="008C4240"/>
    <w:rsid w:val="008C5ACC"/>
    <w:rsid w:val="008C604F"/>
    <w:rsid w:val="008C6451"/>
    <w:rsid w:val="008C7DAF"/>
    <w:rsid w:val="008C7E7B"/>
    <w:rsid w:val="008D0E90"/>
    <w:rsid w:val="008D0F23"/>
    <w:rsid w:val="008D1622"/>
    <w:rsid w:val="008D1948"/>
    <w:rsid w:val="008D1E71"/>
    <w:rsid w:val="008D206B"/>
    <w:rsid w:val="008D2903"/>
    <w:rsid w:val="008D2EF7"/>
    <w:rsid w:val="008D316F"/>
    <w:rsid w:val="008D3356"/>
    <w:rsid w:val="008D3968"/>
    <w:rsid w:val="008D3DBE"/>
    <w:rsid w:val="008D41A6"/>
    <w:rsid w:val="008D45A3"/>
    <w:rsid w:val="008D4908"/>
    <w:rsid w:val="008D5355"/>
    <w:rsid w:val="008D6240"/>
    <w:rsid w:val="008D68BB"/>
    <w:rsid w:val="008D6A07"/>
    <w:rsid w:val="008D6B23"/>
    <w:rsid w:val="008D71F0"/>
    <w:rsid w:val="008D77B1"/>
    <w:rsid w:val="008E06F7"/>
    <w:rsid w:val="008E0D14"/>
    <w:rsid w:val="008E1992"/>
    <w:rsid w:val="008E22D3"/>
    <w:rsid w:val="008E2396"/>
    <w:rsid w:val="008E2D5D"/>
    <w:rsid w:val="008E3B70"/>
    <w:rsid w:val="008E3E7D"/>
    <w:rsid w:val="008E4164"/>
    <w:rsid w:val="008E4935"/>
    <w:rsid w:val="008E516A"/>
    <w:rsid w:val="008E567D"/>
    <w:rsid w:val="008E5898"/>
    <w:rsid w:val="008E6837"/>
    <w:rsid w:val="008E703B"/>
    <w:rsid w:val="008E7352"/>
    <w:rsid w:val="008E74C1"/>
    <w:rsid w:val="008E79FD"/>
    <w:rsid w:val="008F0660"/>
    <w:rsid w:val="008F0972"/>
    <w:rsid w:val="008F0A73"/>
    <w:rsid w:val="008F1BA9"/>
    <w:rsid w:val="008F25C4"/>
    <w:rsid w:val="008F25FF"/>
    <w:rsid w:val="008F2964"/>
    <w:rsid w:val="008F2FAE"/>
    <w:rsid w:val="008F3569"/>
    <w:rsid w:val="008F3E66"/>
    <w:rsid w:val="008F4084"/>
    <w:rsid w:val="008F469F"/>
    <w:rsid w:val="008F4908"/>
    <w:rsid w:val="008F4941"/>
    <w:rsid w:val="008F49A0"/>
    <w:rsid w:val="008F4AB8"/>
    <w:rsid w:val="008F55FA"/>
    <w:rsid w:val="008F5A1E"/>
    <w:rsid w:val="008F645D"/>
    <w:rsid w:val="008F651A"/>
    <w:rsid w:val="008F67F0"/>
    <w:rsid w:val="008F70C1"/>
    <w:rsid w:val="008F74F6"/>
    <w:rsid w:val="008F77F8"/>
    <w:rsid w:val="008F7CD0"/>
    <w:rsid w:val="008F7F9F"/>
    <w:rsid w:val="0090009E"/>
    <w:rsid w:val="00900BDD"/>
    <w:rsid w:val="00900FCD"/>
    <w:rsid w:val="00901089"/>
    <w:rsid w:val="00902813"/>
    <w:rsid w:val="00902AEC"/>
    <w:rsid w:val="00902D41"/>
    <w:rsid w:val="00902FE2"/>
    <w:rsid w:val="0090372A"/>
    <w:rsid w:val="00903CF9"/>
    <w:rsid w:val="009049EA"/>
    <w:rsid w:val="00904AC7"/>
    <w:rsid w:val="00904F1C"/>
    <w:rsid w:val="00905BC4"/>
    <w:rsid w:val="00905DA0"/>
    <w:rsid w:val="00906322"/>
    <w:rsid w:val="009069AA"/>
    <w:rsid w:val="00906DAD"/>
    <w:rsid w:val="00907885"/>
    <w:rsid w:val="0090798C"/>
    <w:rsid w:val="0091089A"/>
    <w:rsid w:val="00910AE6"/>
    <w:rsid w:val="00910DEB"/>
    <w:rsid w:val="00911024"/>
    <w:rsid w:val="00911484"/>
    <w:rsid w:val="00911E06"/>
    <w:rsid w:val="0091200F"/>
    <w:rsid w:val="0091233B"/>
    <w:rsid w:val="00913C26"/>
    <w:rsid w:val="00913E08"/>
    <w:rsid w:val="009147C0"/>
    <w:rsid w:val="00914ABF"/>
    <w:rsid w:val="00915204"/>
    <w:rsid w:val="00915BA7"/>
    <w:rsid w:val="00916302"/>
    <w:rsid w:val="00916A78"/>
    <w:rsid w:val="00916D63"/>
    <w:rsid w:val="00916FF7"/>
    <w:rsid w:val="0091743C"/>
    <w:rsid w:val="009175A8"/>
    <w:rsid w:val="00917F80"/>
    <w:rsid w:val="009203D1"/>
    <w:rsid w:val="0092094F"/>
    <w:rsid w:val="00920D51"/>
    <w:rsid w:val="009212B7"/>
    <w:rsid w:val="009217BB"/>
    <w:rsid w:val="009222A3"/>
    <w:rsid w:val="0092304A"/>
    <w:rsid w:val="0092312A"/>
    <w:rsid w:val="009241C8"/>
    <w:rsid w:val="00924775"/>
    <w:rsid w:val="0092497E"/>
    <w:rsid w:val="00924F0A"/>
    <w:rsid w:val="00925183"/>
    <w:rsid w:val="009254F7"/>
    <w:rsid w:val="00925B32"/>
    <w:rsid w:val="00925CD1"/>
    <w:rsid w:val="00925D8E"/>
    <w:rsid w:val="0092627A"/>
    <w:rsid w:val="00926955"/>
    <w:rsid w:val="00926B08"/>
    <w:rsid w:val="009270E8"/>
    <w:rsid w:val="00927701"/>
    <w:rsid w:val="00927C3F"/>
    <w:rsid w:val="00930397"/>
    <w:rsid w:val="0093147F"/>
    <w:rsid w:val="009315DF"/>
    <w:rsid w:val="0093164C"/>
    <w:rsid w:val="0093172A"/>
    <w:rsid w:val="009322B9"/>
    <w:rsid w:val="009330C1"/>
    <w:rsid w:val="00933578"/>
    <w:rsid w:val="00933813"/>
    <w:rsid w:val="009338B1"/>
    <w:rsid w:val="009343D7"/>
    <w:rsid w:val="0093483D"/>
    <w:rsid w:val="00934A00"/>
    <w:rsid w:val="00934B3E"/>
    <w:rsid w:val="00934DD7"/>
    <w:rsid w:val="0093533B"/>
    <w:rsid w:val="00936072"/>
    <w:rsid w:val="009375A6"/>
    <w:rsid w:val="009378F1"/>
    <w:rsid w:val="00937966"/>
    <w:rsid w:val="00940BED"/>
    <w:rsid w:val="009410A0"/>
    <w:rsid w:val="009413E7"/>
    <w:rsid w:val="00941910"/>
    <w:rsid w:val="0094268A"/>
    <w:rsid w:val="00942A49"/>
    <w:rsid w:val="00942F6E"/>
    <w:rsid w:val="00943A2C"/>
    <w:rsid w:val="00943BDC"/>
    <w:rsid w:val="009450F9"/>
    <w:rsid w:val="0094588D"/>
    <w:rsid w:val="00945F7B"/>
    <w:rsid w:val="00947119"/>
    <w:rsid w:val="00947788"/>
    <w:rsid w:val="0095022A"/>
    <w:rsid w:val="0095073E"/>
    <w:rsid w:val="00950894"/>
    <w:rsid w:val="00950A3F"/>
    <w:rsid w:val="00951435"/>
    <w:rsid w:val="00951502"/>
    <w:rsid w:val="0095172B"/>
    <w:rsid w:val="00951CC8"/>
    <w:rsid w:val="00952887"/>
    <w:rsid w:val="0095318B"/>
    <w:rsid w:val="00953A0F"/>
    <w:rsid w:val="00953CFB"/>
    <w:rsid w:val="009542FE"/>
    <w:rsid w:val="0095438D"/>
    <w:rsid w:val="0095462D"/>
    <w:rsid w:val="00954B4A"/>
    <w:rsid w:val="00954F13"/>
    <w:rsid w:val="0095501D"/>
    <w:rsid w:val="009551F5"/>
    <w:rsid w:val="00955500"/>
    <w:rsid w:val="00955AE4"/>
    <w:rsid w:val="00955AF4"/>
    <w:rsid w:val="00955B48"/>
    <w:rsid w:val="00955C79"/>
    <w:rsid w:val="00956879"/>
    <w:rsid w:val="00957048"/>
    <w:rsid w:val="00957710"/>
    <w:rsid w:val="00957CC7"/>
    <w:rsid w:val="009601FE"/>
    <w:rsid w:val="009602C0"/>
    <w:rsid w:val="00960961"/>
    <w:rsid w:val="009609D1"/>
    <w:rsid w:val="00961208"/>
    <w:rsid w:val="009623F5"/>
    <w:rsid w:val="00962674"/>
    <w:rsid w:val="00962BEB"/>
    <w:rsid w:val="009630C5"/>
    <w:rsid w:val="00963752"/>
    <w:rsid w:val="00963D80"/>
    <w:rsid w:val="00964105"/>
    <w:rsid w:val="0096549A"/>
    <w:rsid w:val="009656DF"/>
    <w:rsid w:val="00965D74"/>
    <w:rsid w:val="00966054"/>
    <w:rsid w:val="009661D2"/>
    <w:rsid w:val="009663FB"/>
    <w:rsid w:val="0096649E"/>
    <w:rsid w:val="00966806"/>
    <w:rsid w:val="0096697B"/>
    <w:rsid w:val="00966DE4"/>
    <w:rsid w:val="00966E0E"/>
    <w:rsid w:val="00967507"/>
    <w:rsid w:val="00967662"/>
    <w:rsid w:val="00967C04"/>
    <w:rsid w:val="00967FE9"/>
    <w:rsid w:val="00970368"/>
    <w:rsid w:val="009703E4"/>
    <w:rsid w:val="009708BC"/>
    <w:rsid w:val="00971E66"/>
    <w:rsid w:val="009722FF"/>
    <w:rsid w:val="00973337"/>
    <w:rsid w:val="00973575"/>
    <w:rsid w:val="009739BA"/>
    <w:rsid w:val="00973EFB"/>
    <w:rsid w:val="0097471E"/>
    <w:rsid w:val="009748AE"/>
    <w:rsid w:val="00974C85"/>
    <w:rsid w:val="00976801"/>
    <w:rsid w:val="009777D0"/>
    <w:rsid w:val="00977B54"/>
    <w:rsid w:val="0098050D"/>
    <w:rsid w:val="0098068E"/>
    <w:rsid w:val="00980C0B"/>
    <w:rsid w:val="00980CDD"/>
    <w:rsid w:val="00980F33"/>
    <w:rsid w:val="00981950"/>
    <w:rsid w:val="00981CE9"/>
    <w:rsid w:val="00982122"/>
    <w:rsid w:val="009829A1"/>
    <w:rsid w:val="00983139"/>
    <w:rsid w:val="00983499"/>
    <w:rsid w:val="00983557"/>
    <w:rsid w:val="00983E65"/>
    <w:rsid w:val="009846EA"/>
    <w:rsid w:val="009852A0"/>
    <w:rsid w:val="0098541D"/>
    <w:rsid w:val="00985C8A"/>
    <w:rsid w:val="00985CD8"/>
    <w:rsid w:val="0098664C"/>
    <w:rsid w:val="00986A61"/>
    <w:rsid w:val="009877BD"/>
    <w:rsid w:val="009878EA"/>
    <w:rsid w:val="009879C3"/>
    <w:rsid w:val="00987E62"/>
    <w:rsid w:val="0099061B"/>
    <w:rsid w:val="00990A09"/>
    <w:rsid w:val="00991CC8"/>
    <w:rsid w:val="009925E2"/>
    <w:rsid w:val="00992931"/>
    <w:rsid w:val="00992B8F"/>
    <w:rsid w:val="00992CE1"/>
    <w:rsid w:val="00993B68"/>
    <w:rsid w:val="00993E49"/>
    <w:rsid w:val="0099407F"/>
    <w:rsid w:val="00994148"/>
    <w:rsid w:val="009942AA"/>
    <w:rsid w:val="009948B4"/>
    <w:rsid w:val="00994CD2"/>
    <w:rsid w:val="00995058"/>
    <w:rsid w:val="0099531C"/>
    <w:rsid w:val="00995463"/>
    <w:rsid w:val="00995960"/>
    <w:rsid w:val="00996DEE"/>
    <w:rsid w:val="00996EEB"/>
    <w:rsid w:val="00997A82"/>
    <w:rsid w:val="009A017F"/>
    <w:rsid w:val="009A116F"/>
    <w:rsid w:val="009A163B"/>
    <w:rsid w:val="009A165A"/>
    <w:rsid w:val="009A1730"/>
    <w:rsid w:val="009A189C"/>
    <w:rsid w:val="009A1921"/>
    <w:rsid w:val="009A1CD2"/>
    <w:rsid w:val="009A20D6"/>
    <w:rsid w:val="009A29DC"/>
    <w:rsid w:val="009A2E6D"/>
    <w:rsid w:val="009A3139"/>
    <w:rsid w:val="009A3340"/>
    <w:rsid w:val="009A3815"/>
    <w:rsid w:val="009A388A"/>
    <w:rsid w:val="009A38F2"/>
    <w:rsid w:val="009A409E"/>
    <w:rsid w:val="009A42C6"/>
    <w:rsid w:val="009A444C"/>
    <w:rsid w:val="009A467E"/>
    <w:rsid w:val="009A549F"/>
    <w:rsid w:val="009A6318"/>
    <w:rsid w:val="009A73F4"/>
    <w:rsid w:val="009A75D4"/>
    <w:rsid w:val="009A7729"/>
    <w:rsid w:val="009A7CC1"/>
    <w:rsid w:val="009B0F2F"/>
    <w:rsid w:val="009B1153"/>
    <w:rsid w:val="009B188F"/>
    <w:rsid w:val="009B1C84"/>
    <w:rsid w:val="009B1CD9"/>
    <w:rsid w:val="009B21FD"/>
    <w:rsid w:val="009B2260"/>
    <w:rsid w:val="009B2725"/>
    <w:rsid w:val="009B2877"/>
    <w:rsid w:val="009B3221"/>
    <w:rsid w:val="009B34A7"/>
    <w:rsid w:val="009B34FE"/>
    <w:rsid w:val="009B3B2B"/>
    <w:rsid w:val="009B3D94"/>
    <w:rsid w:val="009B3FF7"/>
    <w:rsid w:val="009B404C"/>
    <w:rsid w:val="009B4064"/>
    <w:rsid w:val="009B4399"/>
    <w:rsid w:val="009B440A"/>
    <w:rsid w:val="009B4E0D"/>
    <w:rsid w:val="009B4E39"/>
    <w:rsid w:val="009B4F8F"/>
    <w:rsid w:val="009B50BE"/>
    <w:rsid w:val="009B5387"/>
    <w:rsid w:val="009B53F8"/>
    <w:rsid w:val="009B5960"/>
    <w:rsid w:val="009B5FB6"/>
    <w:rsid w:val="009B6B30"/>
    <w:rsid w:val="009B6C8C"/>
    <w:rsid w:val="009B732E"/>
    <w:rsid w:val="009C01F5"/>
    <w:rsid w:val="009C0484"/>
    <w:rsid w:val="009C05AF"/>
    <w:rsid w:val="009C0671"/>
    <w:rsid w:val="009C0774"/>
    <w:rsid w:val="009C0970"/>
    <w:rsid w:val="009C0A37"/>
    <w:rsid w:val="009C0AF9"/>
    <w:rsid w:val="009C115E"/>
    <w:rsid w:val="009C117A"/>
    <w:rsid w:val="009C1586"/>
    <w:rsid w:val="009C20C0"/>
    <w:rsid w:val="009C2E0A"/>
    <w:rsid w:val="009C39FB"/>
    <w:rsid w:val="009C3C2D"/>
    <w:rsid w:val="009C413A"/>
    <w:rsid w:val="009C484B"/>
    <w:rsid w:val="009C496E"/>
    <w:rsid w:val="009C5733"/>
    <w:rsid w:val="009C59C2"/>
    <w:rsid w:val="009C5C1E"/>
    <w:rsid w:val="009C5DBB"/>
    <w:rsid w:val="009C6BDA"/>
    <w:rsid w:val="009C6E3C"/>
    <w:rsid w:val="009C73A4"/>
    <w:rsid w:val="009C77B8"/>
    <w:rsid w:val="009C7993"/>
    <w:rsid w:val="009C7F51"/>
    <w:rsid w:val="009D00E4"/>
    <w:rsid w:val="009D026B"/>
    <w:rsid w:val="009D0452"/>
    <w:rsid w:val="009D048B"/>
    <w:rsid w:val="009D05E3"/>
    <w:rsid w:val="009D09B2"/>
    <w:rsid w:val="009D26C3"/>
    <w:rsid w:val="009D2935"/>
    <w:rsid w:val="009D2A37"/>
    <w:rsid w:val="009D2E77"/>
    <w:rsid w:val="009D3155"/>
    <w:rsid w:val="009D36F1"/>
    <w:rsid w:val="009D3E77"/>
    <w:rsid w:val="009D3F67"/>
    <w:rsid w:val="009D4294"/>
    <w:rsid w:val="009D4350"/>
    <w:rsid w:val="009D4592"/>
    <w:rsid w:val="009D4AE7"/>
    <w:rsid w:val="009D5DE1"/>
    <w:rsid w:val="009D686D"/>
    <w:rsid w:val="009D6A8C"/>
    <w:rsid w:val="009D6B1F"/>
    <w:rsid w:val="009D6E28"/>
    <w:rsid w:val="009D6E4E"/>
    <w:rsid w:val="009D6FB7"/>
    <w:rsid w:val="009D725D"/>
    <w:rsid w:val="009D786C"/>
    <w:rsid w:val="009D7A73"/>
    <w:rsid w:val="009D7D02"/>
    <w:rsid w:val="009E0873"/>
    <w:rsid w:val="009E1F93"/>
    <w:rsid w:val="009E2DDC"/>
    <w:rsid w:val="009E2E62"/>
    <w:rsid w:val="009E2F62"/>
    <w:rsid w:val="009E38EB"/>
    <w:rsid w:val="009E39A6"/>
    <w:rsid w:val="009E39F8"/>
    <w:rsid w:val="009E3AC4"/>
    <w:rsid w:val="009E50B8"/>
    <w:rsid w:val="009E525C"/>
    <w:rsid w:val="009E5C05"/>
    <w:rsid w:val="009E603F"/>
    <w:rsid w:val="009E6394"/>
    <w:rsid w:val="009E63A4"/>
    <w:rsid w:val="009E66AE"/>
    <w:rsid w:val="009E66ED"/>
    <w:rsid w:val="009E6B21"/>
    <w:rsid w:val="009E6B3F"/>
    <w:rsid w:val="009E6C28"/>
    <w:rsid w:val="009E6E5C"/>
    <w:rsid w:val="009E6F80"/>
    <w:rsid w:val="009E707A"/>
    <w:rsid w:val="009E730D"/>
    <w:rsid w:val="009E7552"/>
    <w:rsid w:val="009E77A6"/>
    <w:rsid w:val="009F00AA"/>
    <w:rsid w:val="009F07FC"/>
    <w:rsid w:val="009F0CF6"/>
    <w:rsid w:val="009F139E"/>
    <w:rsid w:val="009F1D9F"/>
    <w:rsid w:val="009F1FD9"/>
    <w:rsid w:val="009F3372"/>
    <w:rsid w:val="009F370F"/>
    <w:rsid w:val="009F3A46"/>
    <w:rsid w:val="009F3F71"/>
    <w:rsid w:val="009F48C2"/>
    <w:rsid w:val="009F4A7C"/>
    <w:rsid w:val="009F4FFF"/>
    <w:rsid w:val="009F5614"/>
    <w:rsid w:val="009F5A78"/>
    <w:rsid w:val="009F675A"/>
    <w:rsid w:val="009F69B6"/>
    <w:rsid w:val="009F77D7"/>
    <w:rsid w:val="009F7FC4"/>
    <w:rsid w:val="00A00200"/>
    <w:rsid w:val="00A004B7"/>
    <w:rsid w:val="00A0067A"/>
    <w:rsid w:val="00A011F7"/>
    <w:rsid w:val="00A0205B"/>
    <w:rsid w:val="00A02093"/>
    <w:rsid w:val="00A020C5"/>
    <w:rsid w:val="00A0213F"/>
    <w:rsid w:val="00A02819"/>
    <w:rsid w:val="00A02881"/>
    <w:rsid w:val="00A030D1"/>
    <w:rsid w:val="00A03166"/>
    <w:rsid w:val="00A03347"/>
    <w:rsid w:val="00A03B1A"/>
    <w:rsid w:val="00A03B55"/>
    <w:rsid w:val="00A03B76"/>
    <w:rsid w:val="00A041B0"/>
    <w:rsid w:val="00A047DF"/>
    <w:rsid w:val="00A04C8F"/>
    <w:rsid w:val="00A05D03"/>
    <w:rsid w:val="00A05D97"/>
    <w:rsid w:val="00A069A0"/>
    <w:rsid w:val="00A06CF4"/>
    <w:rsid w:val="00A07007"/>
    <w:rsid w:val="00A07125"/>
    <w:rsid w:val="00A071CF"/>
    <w:rsid w:val="00A07350"/>
    <w:rsid w:val="00A074F9"/>
    <w:rsid w:val="00A076B2"/>
    <w:rsid w:val="00A07896"/>
    <w:rsid w:val="00A07A00"/>
    <w:rsid w:val="00A10427"/>
    <w:rsid w:val="00A1057E"/>
    <w:rsid w:val="00A107D5"/>
    <w:rsid w:val="00A115B4"/>
    <w:rsid w:val="00A12860"/>
    <w:rsid w:val="00A128C9"/>
    <w:rsid w:val="00A12948"/>
    <w:rsid w:val="00A13694"/>
    <w:rsid w:val="00A1370A"/>
    <w:rsid w:val="00A13DFF"/>
    <w:rsid w:val="00A142F2"/>
    <w:rsid w:val="00A14842"/>
    <w:rsid w:val="00A14A04"/>
    <w:rsid w:val="00A15126"/>
    <w:rsid w:val="00A1519C"/>
    <w:rsid w:val="00A15258"/>
    <w:rsid w:val="00A15D4D"/>
    <w:rsid w:val="00A15F69"/>
    <w:rsid w:val="00A162A3"/>
    <w:rsid w:val="00A162BA"/>
    <w:rsid w:val="00A16D88"/>
    <w:rsid w:val="00A174CD"/>
    <w:rsid w:val="00A1776F"/>
    <w:rsid w:val="00A177CD"/>
    <w:rsid w:val="00A17B63"/>
    <w:rsid w:val="00A20FB3"/>
    <w:rsid w:val="00A21839"/>
    <w:rsid w:val="00A2190B"/>
    <w:rsid w:val="00A21A5F"/>
    <w:rsid w:val="00A22914"/>
    <w:rsid w:val="00A22DA4"/>
    <w:rsid w:val="00A231D7"/>
    <w:rsid w:val="00A2320B"/>
    <w:rsid w:val="00A2379C"/>
    <w:rsid w:val="00A23972"/>
    <w:rsid w:val="00A2399D"/>
    <w:rsid w:val="00A23C73"/>
    <w:rsid w:val="00A23CA1"/>
    <w:rsid w:val="00A23FDF"/>
    <w:rsid w:val="00A247D1"/>
    <w:rsid w:val="00A24DE6"/>
    <w:rsid w:val="00A2642F"/>
    <w:rsid w:val="00A264EB"/>
    <w:rsid w:val="00A267A7"/>
    <w:rsid w:val="00A27C3B"/>
    <w:rsid w:val="00A27C46"/>
    <w:rsid w:val="00A27CE6"/>
    <w:rsid w:val="00A27F74"/>
    <w:rsid w:val="00A30439"/>
    <w:rsid w:val="00A30DF9"/>
    <w:rsid w:val="00A31B02"/>
    <w:rsid w:val="00A31D6F"/>
    <w:rsid w:val="00A31F21"/>
    <w:rsid w:val="00A32070"/>
    <w:rsid w:val="00A325DD"/>
    <w:rsid w:val="00A32827"/>
    <w:rsid w:val="00A328A4"/>
    <w:rsid w:val="00A333A5"/>
    <w:rsid w:val="00A33AF7"/>
    <w:rsid w:val="00A33D11"/>
    <w:rsid w:val="00A33FFF"/>
    <w:rsid w:val="00A34047"/>
    <w:rsid w:val="00A34323"/>
    <w:rsid w:val="00A3502F"/>
    <w:rsid w:val="00A358D7"/>
    <w:rsid w:val="00A35C7F"/>
    <w:rsid w:val="00A35F77"/>
    <w:rsid w:val="00A3648F"/>
    <w:rsid w:val="00A364A6"/>
    <w:rsid w:val="00A36755"/>
    <w:rsid w:val="00A36F30"/>
    <w:rsid w:val="00A36F43"/>
    <w:rsid w:val="00A3702A"/>
    <w:rsid w:val="00A3725A"/>
    <w:rsid w:val="00A3748A"/>
    <w:rsid w:val="00A37DC5"/>
    <w:rsid w:val="00A4050C"/>
    <w:rsid w:val="00A4058F"/>
    <w:rsid w:val="00A405CD"/>
    <w:rsid w:val="00A407E9"/>
    <w:rsid w:val="00A4139E"/>
    <w:rsid w:val="00A413D0"/>
    <w:rsid w:val="00A416B1"/>
    <w:rsid w:val="00A417EF"/>
    <w:rsid w:val="00A41C4D"/>
    <w:rsid w:val="00A42646"/>
    <w:rsid w:val="00A426DA"/>
    <w:rsid w:val="00A42D5A"/>
    <w:rsid w:val="00A43298"/>
    <w:rsid w:val="00A435EE"/>
    <w:rsid w:val="00A442E8"/>
    <w:rsid w:val="00A44879"/>
    <w:rsid w:val="00A4601D"/>
    <w:rsid w:val="00A464B0"/>
    <w:rsid w:val="00A46594"/>
    <w:rsid w:val="00A469DB"/>
    <w:rsid w:val="00A46B0B"/>
    <w:rsid w:val="00A46E0A"/>
    <w:rsid w:val="00A47762"/>
    <w:rsid w:val="00A478BD"/>
    <w:rsid w:val="00A479F2"/>
    <w:rsid w:val="00A47A5F"/>
    <w:rsid w:val="00A500E9"/>
    <w:rsid w:val="00A5024C"/>
    <w:rsid w:val="00A502F9"/>
    <w:rsid w:val="00A504F2"/>
    <w:rsid w:val="00A505A0"/>
    <w:rsid w:val="00A50C92"/>
    <w:rsid w:val="00A5126A"/>
    <w:rsid w:val="00A5175F"/>
    <w:rsid w:val="00A51A4A"/>
    <w:rsid w:val="00A51C9D"/>
    <w:rsid w:val="00A524EB"/>
    <w:rsid w:val="00A525F4"/>
    <w:rsid w:val="00A526B6"/>
    <w:rsid w:val="00A526EB"/>
    <w:rsid w:val="00A52917"/>
    <w:rsid w:val="00A52A9F"/>
    <w:rsid w:val="00A52F68"/>
    <w:rsid w:val="00A52FA4"/>
    <w:rsid w:val="00A53041"/>
    <w:rsid w:val="00A5309B"/>
    <w:rsid w:val="00A532C7"/>
    <w:rsid w:val="00A53DCE"/>
    <w:rsid w:val="00A53F1B"/>
    <w:rsid w:val="00A54D14"/>
    <w:rsid w:val="00A54DE0"/>
    <w:rsid w:val="00A5542D"/>
    <w:rsid w:val="00A55466"/>
    <w:rsid w:val="00A5550E"/>
    <w:rsid w:val="00A557D9"/>
    <w:rsid w:val="00A55C4F"/>
    <w:rsid w:val="00A562BF"/>
    <w:rsid w:val="00A564EA"/>
    <w:rsid w:val="00A5760E"/>
    <w:rsid w:val="00A5774D"/>
    <w:rsid w:val="00A57A8A"/>
    <w:rsid w:val="00A60047"/>
    <w:rsid w:val="00A60770"/>
    <w:rsid w:val="00A607F2"/>
    <w:rsid w:val="00A61000"/>
    <w:rsid w:val="00A61056"/>
    <w:rsid w:val="00A61076"/>
    <w:rsid w:val="00A612AC"/>
    <w:rsid w:val="00A61575"/>
    <w:rsid w:val="00A6209E"/>
    <w:rsid w:val="00A6214C"/>
    <w:rsid w:val="00A62162"/>
    <w:rsid w:val="00A62C8E"/>
    <w:rsid w:val="00A632BD"/>
    <w:rsid w:val="00A63DEE"/>
    <w:rsid w:val="00A64ACE"/>
    <w:rsid w:val="00A64E7A"/>
    <w:rsid w:val="00A65076"/>
    <w:rsid w:val="00A65EFE"/>
    <w:rsid w:val="00A65F67"/>
    <w:rsid w:val="00A66196"/>
    <w:rsid w:val="00A665D2"/>
    <w:rsid w:val="00A70CB9"/>
    <w:rsid w:val="00A717B8"/>
    <w:rsid w:val="00A7256B"/>
    <w:rsid w:val="00A72616"/>
    <w:rsid w:val="00A72AE4"/>
    <w:rsid w:val="00A731CC"/>
    <w:rsid w:val="00A73A6B"/>
    <w:rsid w:val="00A73CD1"/>
    <w:rsid w:val="00A74A43"/>
    <w:rsid w:val="00A75056"/>
    <w:rsid w:val="00A75830"/>
    <w:rsid w:val="00A75B95"/>
    <w:rsid w:val="00A75CF8"/>
    <w:rsid w:val="00A75F16"/>
    <w:rsid w:val="00A7630C"/>
    <w:rsid w:val="00A763F3"/>
    <w:rsid w:val="00A76664"/>
    <w:rsid w:val="00A76BBB"/>
    <w:rsid w:val="00A76BEB"/>
    <w:rsid w:val="00A77BA6"/>
    <w:rsid w:val="00A77C54"/>
    <w:rsid w:val="00A77CBC"/>
    <w:rsid w:val="00A8183B"/>
    <w:rsid w:val="00A81A39"/>
    <w:rsid w:val="00A81B37"/>
    <w:rsid w:val="00A82240"/>
    <w:rsid w:val="00A82490"/>
    <w:rsid w:val="00A824D8"/>
    <w:rsid w:val="00A82A94"/>
    <w:rsid w:val="00A82E73"/>
    <w:rsid w:val="00A83A88"/>
    <w:rsid w:val="00A83C71"/>
    <w:rsid w:val="00A84FFE"/>
    <w:rsid w:val="00A8672D"/>
    <w:rsid w:val="00A86DDD"/>
    <w:rsid w:val="00A87E27"/>
    <w:rsid w:val="00A9036F"/>
    <w:rsid w:val="00A904C7"/>
    <w:rsid w:val="00A90B6C"/>
    <w:rsid w:val="00A90DBA"/>
    <w:rsid w:val="00A90E29"/>
    <w:rsid w:val="00A91AE8"/>
    <w:rsid w:val="00A91FCC"/>
    <w:rsid w:val="00A924F2"/>
    <w:rsid w:val="00A92650"/>
    <w:rsid w:val="00A93C41"/>
    <w:rsid w:val="00A93D2D"/>
    <w:rsid w:val="00A94754"/>
    <w:rsid w:val="00A95BCE"/>
    <w:rsid w:val="00A95C84"/>
    <w:rsid w:val="00A961E3"/>
    <w:rsid w:val="00A969BA"/>
    <w:rsid w:val="00A97040"/>
    <w:rsid w:val="00A97B5F"/>
    <w:rsid w:val="00AA00CC"/>
    <w:rsid w:val="00AA0126"/>
    <w:rsid w:val="00AA0ABD"/>
    <w:rsid w:val="00AA0BCF"/>
    <w:rsid w:val="00AA0C3B"/>
    <w:rsid w:val="00AA0D4A"/>
    <w:rsid w:val="00AA10A2"/>
    <w:rsid w:val="00AA10E1"/>
    <w:rsid w:val="00AA1398"/>
    <w:rsid w:val="00AA1582"/>
    <w:rsid w:val="00AA1690"/>
    <w:rsid w:val="00AA1845"/>
    <w:rsid w:val="00AA1B00"/>
    <w:rsid w:val="00AA2892"/>
    <w:rsid w:val="00AA3AD6"/>
    <w:rsid w:val="00AA40DF"/>
    <w:rsid w:val="00AA494E"/>
    <w:rsid w:val="00AA55D0"/>
    <w:rsid w:val="00AA56E8"/>
    <w:rsid w:val="00AA6CC8"/>
    <w:rsid w:val="00AA6FEF"/>
    <w:rsid w:val="00AA73E4"/>
    <w:rsid w:val="00AA741B"/>
    <w:rsid w:val="00AA7F89"/>
    <w:rsid w:val="00AB0385"/>
    <w:rsid w:val="00AB05FF"/>
    <w:rsid w:val="00AB0D2B"/>
    <w:rsid w:val="00AB0D37"/>
    <w:rsid w:val="00AB1522"/>
    <w:rsid w:val="00AB15D4"/>
    <w:rsid w:val="00AB1A12"/>
    <w:rsid w:val="00AB1C2E"/>
    <w:rsid w:val="00AB2013"/>
    <w:rsid w:val="00AB27D3"/>
    <w:rsid w:val="00AB2A95"/>
    <w:rsid w:val="00AB2BF6"/>
    <w:rsid w:val="00AB2C4A"/>
    <w:rsid w:val="00AB2EBF"/>
    <w:rsid w:val="00AB2FA5"/>
    <w:rsid w:val="00AB363A"/>
    <w:rsid w:val="00AB3662"/>
    <w:rsid w:val="00AB39EF"/>
    <w:rsid w:val="00AB3D6D"/>
    <w:rsid w:val="00AB3DC9"/>
    <w:rsid w:val="00AB4252"/>
    <w:rsid w:val="00AB4443"/>
    <w:rsid w:val="00AB4D0C"/>
    <w:rsid w:val="00AB5D0F"/>
    <w:rsid w:val="00AB5E39"/>
    <w:rsid w:val="00AB5F36"/>
    <w:rsid w:val="00AB66F7"/>
    <w:rsid w:val="00AB6DB1"/>
    <w:rsid w:val="00AB6EC7"/>
    <w:rsid w:val="00AB746F"/>
    <w:rsid w:val="00AB78A0"/>
    <w:rsid w:val="00AB79BC"/>
    <w:rsid w:val="00AB7E99"/>
    <w:rsid w:val="00AC0858"/>
    <w:rsid w:val="00AC09FE"/>
    <w:rsid w:val="00AC0E27"/>
    <w:rsid w:val="00AC10CF"/>
    <w:rsid w:val="00AC12BC"/>
    <w:rsid w:val="00AC268E"/>
    <w:rsid w:val="00AC2C4C"/>
    <w:rsid w:val="00AC3318"/>
    <w:rsid w:val="00AC3830"/>
    <w:rsid w:val="00AC3D11"/>
    <w:rsid w:val="00AC4750"/>
    <w:rsid w:val="00AC485B"/>
    <w:rsid w:val="00AC4B6D"/>
    <w:rsid w:val="00AC59DD"/>
    <w:rsid w:val="00AC5B9E"/>
    <w:rsid w:val="00AC5C6B"/>
    <w:rsid w:val="00AC5EBE"/>
    <w:rsid w:val="00AC62F6"/>
    <w:rsid w:val="00AC731A"/>
    <w:rsid w:val="00AC7670"/>
    <w:rsid w:val="00AC7841"/>
    <w:rsid w:val="00AC7A2B"/>
    <w:rsid w:val="00AC7C9F"/>
    <w:rsid w:val="00AC7E05"/>
    <w:rsid w:val="00AC7FA0"/>
    <w:rsid w:val="00AD013D"/>
    <w:rsid w:val="00AD0211"/>
    <w:rsid w:val="00AD0462"/>
    <w:rsid w:val="00AD0EB8"/>
    <w:rsid w:val="00AD1ADF"/>
    <w:rsid w:val="00AD1DE6"/>
    <w:rsid w:val="00AD20C1"/>
    <w:rsid w:val="00AD2C6B"/>
    <w:rsid w:val="00AD3187"/>
    <w:rsid w:val="00AD3224"/>
    <w:rsid w:val="00AD3C2B"/>
    <w:rsid w:val="00AD4507"/>
    <w:rsid w:val="00AD535A"/>
    <w:rsid w:val="00AD6567"/>
    <w:rsid w:val="00AD6850"/>
    <w:rsid w:val="00AD6902"/>
    <w:rsid w:val="00AD70C0"/>
    <w:rsid w:val="00AD7506"/>
    <w:rsid w:val="00AD7E09"/>
    <w:rsid w:val="00AE0E1A"/>
    <w:rsid w:val="00AE1056"/>
    <w:rsid w:val="00AE1BC1"/>
    <w:rsid w:val="00AE216B"/>
    <w:rsid w:val="00AE258F"/>
    <w:rsid w:val="00AE2FD3"/>
    <w:rsid w:val="00AE302B"/>
    <w:rsid w:val="00AE38D9"/>
    <w:rsid w:val="00AE39C0"/>
    <w:rsid w:val="00AE4276"/>
    <w:rsid w:val="00AE44F6"/>
    <w:rsid w:val="00AE4B3A"/>
    <w:rsid w:val="00AE4D36"/>
    <w:rsid w:val="00AE4DF4"/>
    <w:rsid w:val="00AE4E1E"/>
    <w:rsid w:val="00AE5290"/>
    <w:rsid w:val="00AE5A17"/>
    <w:rsid w:val="00AE629B"/>
    <w:rsid w:val="00AE6B3A"/>
    <w:rsid w:val="00AE7EBD"/>
    <w:rsid w:val="00AF05F1"/>
    <w:rsid w:val="00AF0A92"/>
    <w:rsid w:val="00AF0E45"/>
    <w:rsid w:val="00AF1264"/>
    <w:rsid w:val="00AF147C"/>
    <w:rsid w:val="00AF1974"/>
    <w:rsid w:val="00AF1C2D"/>
    <w:rsid w:val="00AF229A"/>
    <w:rsid w:val="00AF234E"/>
    <w:rsid w:val="00AF2E49"/>
    <w:rsid w:val="00AF2EE4"/>
    <w:rsid w:val="00AF34B6"/>
    <w:rsid w:val="00AF3E47"/>
    <w:rsid w:val="00AF4141"/>
    <w:rsid w:val="00AF42E9"/>
    <w:rsid w:val="00AF45BF"/>
    <w:rsid w:val="00AF5A59"/>
    <w:rsid w:val="00AF61A0"/>
    <w:rsid w:val="00AF65CC"/>
    <w:rsid w:val="00AF6924"/>
    <w:rsid w:val="00AF7105"/>
    <w:rsid w:val="00AF72B1"/>
    <w:rsid w:val="00AF72B4"/>
    <w:rsid w:val="00AF7905"/>
    <w:rsid w:val="00B00858"/>
    <w:rsid w:val="00B008C7"/>
    <w:rsid w:val="00B00A00"/>
    <w:rsid w:val="00B00F59"/>
    <w:rsid w:val="00B01144"/>
    <w:rsid w:val="00B01731"/>
    <w:rsid w:val="00B01AE3"/>
    <w:rsid w:val="00B01AED"/>
    <w:rsid w:val="00B01BA1"/>
    <w:rsid w:val="00B01F41"/>
    <w:rsid w:val="00B02104"/>
    <w:rsid w:val="00B02BE1"/>
    <w:rsid w:val="00B02C82"/>
    <w:rsid w:val="00B03C78"/>
    <w:rsid w:val="00B03EE9"/>
    <w:rsid w:val="00B04AE6"/>
    <w:rsid w:val="00B04C43"/>
    <w:rsid w:val="00B04D7B"/>
    <w:rsid w:val="00B04E59"/>
    <w:rsid w:val="00B052DC"/>
    <w:rsid w:val="00B05419"/>
    <w:rsid w:val="00B056F2"/>
    <w:rsid w:val="00B05765"/>
    <w:rsid w:val="00B05A77"/>
    <w:rsid w:val="00B06476"/>
    <w:rsid w:val="00B0650D"/>
    <w:rsid w:val="00B06991"/>
    <w:rsid w:val="00B06B94"/>
    <w:rsid w:val="00B07381"/>
    <w:rsid w:val="00B07895"/>
    <w:rsid w:val="00B101B0"/>
    <w:rsid w:val="00B1076C"/>
    <w:rsid w:val="00B10BDA"/>
    <w:rsid w:val="00B11082"/>
    <w:rsid w:val="00B114C1"/>
    <w:rsid w:val="00B118B4"/>
    <w:rsid w:val="00B11BD4"/>
    <w:rsid w:val="00B11CCD"/>
    <w:rsid w:val="00B11F9B"/>
    <w:rsid w:val="00B1240A"/>
    <w:rsid w:val="00B12AD5"/>
    <w:rsid w:val="00B13243"/>
    <w:rsid w:val="00B132E7"/>
    <w:rsid w:val="00B13439"/>
    <w:rsid w:val="00B139F1"/>
    <w:rsid w:val="00B13A9E"/>
    <w:rsid w:val="00B1411F"/>
    <w:rsid w:val="00B1420D"/>
    <w:rsid w:val="00B1477F"/>
    <w:rsid w:val="00B15289"/>
    <w:rsid w:val="00B15310"/>
    <w:rsid w:val="00B155B9"/>
    <w:rsid w:val="00B15746"/>
    <w:rsid w:val="00B158FA"/>
    <w:rsid w:val="00B15A39"/>
    <w:rsid w:val="00B16A73"/>
    <w:rsid w:val="00B1729D"/>
    <w:rsid w:val="00B179B8"/>
    <w:rsid w:val="00B17BAA"/>
    <w:rsid w:val="00B205FB"/>
    <w:rsid w:val="00B20E90"/>
    <w:rsid w:val="00B20ED9"/>
    <w:rsid w:val="00B20F57"/>
    <w:rsid w:val="00B20F8E"/>
    <w:rsid w:val="00B2142F"/>
    <w:rsid w:val="00B21468"/>
    <w:rsid w:val="00B21FD0"/>
    <w:rsid w:val="00B22401"/>
    <w:rsid w:val="00B229A4"/>
    <w:rsid w:val="00B23133"/>
    <w:rsid w:val="00B23748"/>
    <w:rsid w:val="00B23C6B"/>
    <w:rsid w:val="00B23C9D"/>
    <w:rsid w:val="00B2436C"/>
    <w:rsid w:val="00B24BDA"/>
    <w:rsid w:val="00B24D9B"/>
    <w:rsid w:val="00B24F1D"/>
    <w:rsid w:val="00B25838"/>
    <w:rsid w:val="00B25E57"/>
    <w:rsid w:val="00B26010"/>
    <w:rsid w:val="00B2615B"/>
    <w:rsid w:val="00B26231"/>
    <w:rsid w:val="00B26C63"/>
    <w:rsid w:val="00B27269"/>
    <w:rsid w:val="00B272D9"/>
    <w:rsid w:val="00B279A3"/>
    <w:rsid w:val="00B279B0"/>
    <w:rsid w:val="00B27C60"/>
    <w:rsid w:val="00B27D14"/>
    <w:rsid w:val="00B30257"/>
    <w:rsid w:val="00B3038E"/>
    <w:rsid w:val="00B306B4"/>
    <w:rsid w:val="00B30C64"/>
    <w:rsid w:val="00B30D1D"/>
    <w:rsid w:val="00B31239"/>
    <w:rsid w:val="00B312B7"/>
    <w:rsid w:val="00B31710"/>
    <w:rsid w:val="00B31BAC"/>
    <w:rsid w:val="00B320D8"/>
    <w:rsid w:val="00B3328A"/>
    <w:rsid w:val="00B33780"/>
    <w:rsid w:val="00B337B4"/>
    <w:rsid w:val="00B33B87"/>
    <w:rsid w:val="00B34209"/>
    <w:rsid w:val="00B344B1"/>
    <w:rsid w:val="00B34593"/>
    <w:rsid w:val="00B349C5"/>
    <w:rsid w:val="00B352B5"/>
    <w:rsid w:val="00B35358"/>
    <w:rsid w:val="00B353E2"/>
    <w:rsid w:val="00B35697"/>
    <w:rsid w:val="00B3569B"/>
    <w:rsid w:val="00B3587D"/>
    <w:rsid w:val="00B35A16"/>
    <w:rsid w:val="00B35DA5"/>
    <w:rsid w:val="00B367B7"/>
    <w:rsid w:val="00B368FE"/>
    <w:rsid w:val="00B36A2A"/>
    <w:rsid w:val="00B36A2D"/>
    <w:rsid w:val="00B36DC9"/>
    <w:rsid w:val="00B36F5F"/>
    <w:rsid w:val="00B372B8"/>
    <w:rsid w:val="00B372DC"/>
    <w:rsid w:val="00B37353"/>
    <w:rsid w:val="00B377B2"/>
    <w:rsid w:val="00B379A5"/>
    <w:rsid w:val="00B37BD0"/>
    <w:rsid w:val="00B37E06"/>
    <w:rsid w:val="00B4008F"/>
    <w:rsid w:val="00B406A6"/>
    <w:rsid w:val="00B408A3"/>
    <w:rsid w:val="00B40EF1"/>
    <w:rsid w:val="00B41781"/>
    <w:rsid w:val="00B41D69"/>
    <w:rsid w:val="00B4240D"/>
    <w:rsid w:val="00B42990"/>
    <w:rsid w:val="00B42ADF"/>
    <w:rsid w:val="00B42BAF"/>
    <w:rsid w:val="00B42C22"/>
    <w:rsid w:val="00B42F9E"/>
    <w:rsid w:val="00B4385B"/>
    <w:rsid w:val="00B43916"/>
    <w:rsid w:val="00B43E2E"/>
    <w:rsid w:val="00B441A1"/>
    <w:rsid w:val="00B441B7"/>
    <w:rsid w:val="00B4422D"/>
    <w:rsid w:val="00B4494D"/>
    <w:rsid w:val="00B452E3"/>
    <w:rsid w:val="00B452EA"/>
    <w:rsid w:val="00B45555"/>
    <w:rsid w:val="00B45982"/>
    <w:rsid w:val="00B45AA9"/>
    <w:rsid w:val="00B45EE4"/>
    <w:rsid w:val="00B46260"/>
    <w:rsid w:val="00B46DFB"/>
    <w:rsid w:val="00B47410"/>
    <w:rsid w:val="00B47A77"/>
    <w:rsid w:val="00B50049"/>
    <w:rsid w:val="00B50075"/>
    <w:rsid w:val="00B508A2"/>
    <w:rsid w:val="00B50B0A"/>
    <w:rsid w:val="00B51A52"/>
    <w:rsid w:val="00B51DB4"/>
    <w:rsid w:val="00B51EF0"/>
    <w:rsid w:val="00B52229"/>
    <w:rsid w:val="00B524A1"/>
    <w:rsid w:val="00B52B65"/>
    <w:rsid w:val="00B52DF0"/>
    <w:rsid w:val="00B52E82"/>
    <w:rsid w:val="00B52EB6"/>
    <w:rsid w:val="00B53170"/>
    <w:rsid w:val="00B5391C"/>
    <w:rsid w:val="00B53932"/>
    <w:rsid w:val="00B53C83"/>
    <w:rsid w:val="00B53F10"/>
    <w:rsid w:val="00B5464E"/>
    <w:rsid w:val="00B54784"/>
    <w:rsid w:val="00B555FD"/>
    <w:rsid w:val="00B55C73"/>
    <w:rsid w:val="00B56246"/>
    <w:rsid w:val="00B56250"/>
    <w:rsid w:val="00B563E8"/>
    <w:rsid w:val="00B567DD"/>
    <w:rsid w:val="00B568C7"/>
    <w:rsid w:val="00B56B6C"/>
    <w:rsid w:val="00B5793C"/>
    <w:rsid w:val="00B60FC1"/>
    <w:rsid w:val="00B61C81"/>
    <w:rsid w:val="00B62AD1"/>
    <w:rsid w:val="00B62E2D"/>
    <w:rsid w:val="00B631D3"/>
    <w:rsid w:val="00B636C7"/>
    <w:rsid w:val="00B63D3B"/>
    <w:rsid w:val="00B63E59"/>
    <w:rsid w:val="00B63E73"/>
    <w:rsid w:val="00B64532"/>
    <w:rsid w:val="00B654CF"/>
    <w:rsid w:val="00B6586E"/>
    <w:rsid w:val="00B65EA2"/>
    <w:rsid w:val="00B65FAF"/>
    <w:rsid w:val="00B70753"/>
    <w:rsid w:val="00B70AE5"/>
    <w:rsid w:val="00B70CAE"/>
    <w:rsid w:val="00B71E1D"/>
    <w:rsid w:val="00B71EF6"/>
    <w:rsid w:val="00B72A41"/>
    <w:rsid w:val="00B72C8D"/>
    <w:rsid w:val="00B72D4F"/>
    <w:rsid w:val="00B73291"/>
    <w:rsid w:val="00B7338C"/>
    <w:rsid w:val="00B73BE6"/>
    <w:rsid w:val="00B73E00"/>
    <w:rsid w:val="00B744B1"/>
    <w:rsid w:val="00B74FB3"/>
    <w:rsid w:val="00B7532A"/>
    <w:rsid w:val="00B753BF"/>
    <w:rsid w:val="00B75E20"/>
    <w:rsid w:val="00B763A6"/>
    <w:rsid w:val="00B7653B"/>
    <w:rsid w:val="00B76D6B"/>
    <w:rsid w:val="00B77921"/>
    <w:rsid w:val="00B80027"/>
    <w:rsid w:val="00B8060C"/>
    <w:rsid w:val="00B80DD1"/>
    <w:rsid w:val="00B81076"/>
    <w:rsid w:val="00B8156F"/>
    <w:rsid w:val="00B81B51"/>
    <w:rsid w:val="00B81EDB"/>
    <w:rsid w:val="00B81F0C"/>
    <w:rsid w:val="00B8228A"/>
    <w:rsid w:val="00B826A0"/>
    <w:rsid w:val="00B826A6"/>
    <w:rsid w:val="00B82A07"/>
    <w:rsid w:val="00B831E8"/>
    <w:rsid w:val="00B8347E"/>
    <w:rsid w:val="00B838BB"/>
    <w:rsid w:val="00B83D82"/>
    <w:rsid w:val="00B8433A"/>
    <w:rsid w:val="00B84883"/>
    <w:rsid w:val="00B8542B"/>
    <w:rsid w:val="00B8620F"/>
    <w:rsid w:val="00B8656D"/>
    <w:rsid w:val="00B8663C"/>
    <w:rsid w:val="00B8686F"/>
    <w:rsid w:val="00B868A0"/>
    <w:rsid w:val="00B86A3F"/>
    <w:rsid w:val="00B86DFE"/>
    <w:rsid w:val="00B87658"/>
    <w:rsid w:val="00B902BF"/>
    <w:rsid w:val="00B90920"/>
    <w:rsid w:val="00B91B43"/>
    <w:rsid w:val="00B91C03"/>
    <w:rsid w:val="00B91D24"/>
    <w:rsid w:val="00B92231"/>
    <w:rsid w:val="00B926EB"/>
    <w:rsid w:val="00B92E91"/>
    <w:rsid w:val="00B934A6"/>
    <w:rsid w:val="00B939CC"/>
    <w:rsid w:val="00B940F5"/>
    <w:rsid w:val="00B94FC5"/>
    <w:rsid w:val="00B95AE3"/>
    <w:rsid w:val="00B960D7"/>
    <w:rsid w:val="00B96464"/>
    <w:rsid w:val="00B964D6"/>
    <w:rsid w:val="00B96A62"/>
    <w:rsid w:val="00B96DC6"/>
    <w:rsid w:val="00B96EAD"/>
    <w:rsid w:val="00B9722E"/>
    <w:rsid w:val="00B97344"/>
    <w:rsid w:val="00B97476"/>
    <w:rsid w:val="00B97F7D"/>
    <w:rsid w:val="00BA0463"/>
    <w:rsid w:val="00BA0520"/>
    <w:rsid w:val="00BA09F9"/>
    <w:rsid w:val="00BA0C3B"/>
    <w:rsid w:val="00BA0CD7"/>
    <w:rsid w:val="00BA1091"/>
    <w:rsid w:val="00BA1A92"/>
    <w:rsid w:val="00BA1D19"/>
    <w:rsid w:val="00BA254F"/>
    <w:rsid w:val="00BA2BD2"/>
    <w:rsid w:val="00BA3068"/>
    <w:rsid w:val="00BA3884"/>
    <w:rsid w:val="00BA3BFE"/>
    <w:rsid w:val="00BA5AF1"/>
    <w:rsid w:val="00BA5E07"/>
    <w:rsid w:val="00BA6991"/>
    <w:rsid w:val="00BA69EB"/>
    <w:rsid w:val="00BA710B"/>
    <w:rsid w:val="00BA7220"/>
    <w:rsid w:val="00BA7FE1"/>
    <w:rsid w:val="00BB0931"/>
    <w:rsid w:val="00BB0E79"/>
    <w:rsid w:val="00BB1E7B"/>
    <w:rsid w:val="00BB1FEE"/>
    <w:rsid w:val="00BB2413"/>
    <w:rsid w:val="00BB25AC"/>
    <w:rsid w:val="00BB263D"/>
    <w:rsid w:val="00BB33DC"/>
    <w:rsid w:val="00BB412E"/>
    <w:rsid w:val="00BB4605"/>
    <w:rsid w:val="00BB4941"/>
    <w:rsid w:val="00BB495D"/>
    <w:rsid w:val="00BB4EF4"/>
    <w:rsid w:val="00BB5C36"/>
    <w:rsid w:val="00BB5DB7"/>
    <w:rsid w:val="00BB676F"/>
    <w:rsid w:val="00BB67A1"/>
    <w:rsid w:val="00BB699C"/>
    <w:rsid w:val="00BB6BCD"/>
    <w:rsid w:val="00BB71E6"/>
    <w:rsid w:val="00BB73EF"/>
    <w:rsid w:val="00BB7754"/>
    <w:rsid w:val="00BC01D4"/>
    <w:rsid w:val="00BC0537"/>
    <w:rsid w:val="00BC0882"/>
    <w:rsid w:val="00BC0FA7"/>
    <w:rsid w:val="00BC16F5"/>
    <w:rsid w:val="00BC1936"/>
    <w:rsid w:val="00BC1E10"/>
    <w:rsid w:val="00BC1EBC"/>
    <w:rsid w:val="00BC2036"/>
    <w:rsid w:val="00BC21BA"/>
    <w:rsid w:val="00BC23B4"/>
    <w:rsid w:val="00BC23F4"/>
    <w:rsid w:val="00BC28B0"/>
    <w:rsid w:val="00BC2974"/>
    <w:rsid w:val="00BC29FD"/>
    <w:rsid w:val="00BC2FAA"/>
    <w:rsid w:val="00BC33B2"/>
    <w:rsid w:val="00BC3428"/>
    <w:rsid w:val="00BC353C"/>
    <w:rsid w:val="00BC395E"/>
    <w:rsid w:val="00BC3DA4"/>
    <w:rsid w:val="00BC5421"/>
    <w:rsid w:val="00BC5A23"/>
    <w:rsid w:val="00BC5DD0"/>
    <w:rsid w:val="00BC5E41"/>
    <w:rsid w:val="00BC5EAC"/>
    <w:rsid w:val="00BC5F59"/>
    <w:rsid w:val="00BC6223"/>
    <w:rsid w:val="00BC6EA8"/>
    <w:rsid w:val="00BC71AB"/>
    <w:rsid w:val="00BD0890"/>
    <w:rsid w:val="00BD0ADA"/>
    <w:rsid w:val="00BD0DD2"/>
    <w:rsid w:val="00BD140B"/>
    <w:rsid w:val="00BD166B"/>
    <w:rsid w:val="00BD2AE8"/>
    <w:rsid w:val="00BD2EC0"/>
    <w:rsid w:val="00BD32E8"/>
    <w:rsid w:val="00BD36AD"/>
    <w:rsid w:val="00BD3E07"/>
    <w:rsid w:val="00BD4C94"/>
    <w:rsid w:val="00BD4F33"/>
    <w:rsid w:val="00BD574F"/>
    <w:rsid w:val="00BD59F6"/>
    <w:rsid w:val="00BD6252"/>
    <w:rsid w:val="00BD638E"/>
    <w:rsid w:val="00BD6676"/>
    <w:rsid w:val="00BD6926"/>
    <w:rsid w:val="00BD6D3E"/>
    <w:rsid w:val="00BD719C"/>
    <w:rsid w:val="00BD73EE"/>
    <w:rsid w:val="00BE0268"/>
    <w:rsid w:val="00BE067C"/>
    <w:rsid w:val="00BE097B"/>
    <w:rsid w:val="00BE0B85"/>
    <w:rsid w:val="00BE0E11"/>
    <w:rsid w:val="00BE1527"/>
    <w:rsid w:val="00BE2425"/>
    <w:rsid w:val="00BE247C"/>
    <w:rsid w:val="00BE2806"/>
    <w:rsid w:val="00BE284A"/>
    <w:rsid w:val="00BE2DCD"/>
    <w:rsid w:val="00BE325F"/>
    <w:rsid w:val="00BE333E"/>
    <w:rsid w:val="00BE3456"/>
    <w:rsid w:val="00BE3E48"/>
    <w:rsid w:val="00BE3FF9"/>
    <w:rsid w:val="00BE4253"/>
    <w:rsid w:val="00BE43FE"/>
    <w:rsid w:val="00BE4C27"/>
    <w:rsid w:val="00BE59AD"/>
    <w:rsid w:val="00BE64E1"/>
    <w:rsid w:val="00BE6B0B"/>
    <w:rsid w:val="00BE6F02"/>
    <w:rsid w:val="00BE7185"/>
    <w:rsid w:val="00BE76CB"/>
    <w:rsid w:val="00BE7709"/>
    <w:rsid w:val="00BE778F"/>
    <w:rsid w:val="00BE7A2C"/>
    <w:rsid w:val="00BF00DC"/>
    <w:rsid w:val="00BF09DA"/>
    <w:rsid w:val="00BF0A11"/>
    <w:rsid w:val="00BF0B95"/>
    <w:rsid w:val="00BF1B85"/>
    <w:rsid w:val="00BF2073"/>
    <w:rsid w:val="00BF2395"/>
    <w:rsid w:val="00BF239D"/>
    <w:rsid w:val="00BF23EE"/>
    <w:rsid w:val="00BF2527"/>
    <w:rsid w:val="00BF270E"/>
    <w:rsid w:val="00BF2C19"/>
    <w:rsid w:val="00BF4109"/>
    <w:rsid w:val="00BF4126"/>
    <w:rsid w:val="00BF4F8A"/>
    <w:rsid w:val="00BF5641"/>
    <w:rsid w:val="00BF572E"/>
    <w:rsid w:val="00BF59F0"/>
    <w:rsid w:val="00BF5F84"/>
    <w:rsid w:val="00BF66F8"/>
    <w:rsid w:val="00BF6AA2"/>
    <w:rsid w:val="00BF751D"/>
    <w:rsid w:val="00BF7A8C"/>
    <w:rsid w:val="00C00954"/>
    <w:rsid w:val="00C00C48"/>
    <w:rsid w:val="00C00F8F"/>
    <w:rsid w:val="00C010B0"/>
    <w:rsid w:val="00C01388"/>
    <w:rsid w:val="00C014D0"/>
    <w:rsid w:val="00C015A5"/>
    <w:rsid w:val="00C01D58"/>
    <w:rsid w:val="00C0229A"/>
    <w:rsid w:val="00C026D1"/>
    <w:rsid w:val="00C03499"/>
    <w:rsid w:val="00C0391A"/>
    <w:rsid w:val="00C04211"/>
    <w:rsid w:val="00C05446"/>
    <w:rsid w:val="00C05796"/>
    <w:rsid w:val="00C057A2"/>
    <w:rsid w:val="00C059DA"/>
    <w:rsid w:val="00C05C83"/>
    <w:rsid w:val="00C064EA"/>
    <w:rsid w:val="00C0680F"/>
    <w:rsid w:val="00C101BE"/>
    <w:rsid w:val="00C10B64"/>
    <w:rsid w:val="00C10F48"/>
    <w:rsid w:val="00C1172F"/>
    <w:rsid w:val="00C1210D"/>
    <w:rsid w:val="00C12F06"/>
    <w:rsid w:val="00C13A62"/>
    <w:rsid w:val="00C13B13"/>
    <w:rsid w:val="00C145C8"/>
    <w:rsid w:val="00C14961"/>
    <w:rsid w:val="00C14B70"/>
    <w:rsid w:val="00C1523F"/>
    <w:rsid w:val="00C15C62"/>
    <w:rsid w:val="00C1606A"/>
    <w:rsid w:val="00C16509"/>
    <w:rsid w:val="00C16661"/>
    <w:rsid w:val="00C167D4"/>
    <w:rsid w:val="00C168F2"/>
    <w:rsid w:val="00C16B2C"/>
    <w:rsid w:val="00C20524"/>
    <w:rsid w:val="00C20535"/>
    <w:rsid w:val="00C205A5"/>
    <w:rsid w:val="00C206E7"/>
    <w:rsid w:val="00C20740"/>
    <w:rsid w:val="00C20E11"/>
    <w:rsid w:val="00C21433"/>
    <w:rsid w:val="00C21453"/>
    <w:rsid w:val="00C2190B"/>
    <w:rsid w:val="00C21F38"/>
    <w:rsid w:val="00C221DA"/>
    <w:rsid w:val="00C223F8"/>
    <w:rsid w:val="00C22B7C"/>
    <w:rsid w:val="00C22FD8"/>
    <w:rsid w:val="00C245F2"/>
    <w:rsid w:val="00C25084"/>
    <w:rsid w:val="00C252AA"/>
    <w:rsid w:val="00C25BBC"/>
    <w:rsid w:val="00C25D1D"/>
    <w:rsid w:val="00C260E3"/>
    <w:rsid w:val="00C26743"/>
    <w:rsid w:val="00C269E3"/>
    <w:rsid w:val="00C26BFE"/>
    <w:rsid w:val="00C27E45"/>
    <w:rsid w:val="00C3015D"/>
    <w:rsid w:val="00C306C7"/>
    <w:rsid w:val="00C31193"/>
    <w:rsid w:val="00C3178C"/>
    <w:rsid w:val="00C319DE"/>
    <w:rsid w:val="00C31CDA"/>
    <w:rsid w:val="00C321E5"/>
    <w:rsid w:val="00C323B2"/>
    <w:rsid w:val="00C32607"/>
    <w:rsid w:val="00C32D3F"/>
    <w:rsid w:val="00C33075"/>
    <w:rsid w:val="00C347A5"/>
    <w:rsid w:val="00C34A15"/>
    <w:rsid w:val="00C35208"/>
    <w:rsid w:val="00C35586"/>
    <w:rsid w:val="00C359F3"/>
    <w:rsid w:val="00C35AF2"/>
    <w:rsid w:val="00C362E5"/>
    <w:rsid w:val="00C3641F"/>
    <w:rsid w:val="00C3647F"/>
    <w:rsid w:val="00C36583"/>
    <w:rsid w:val="00C366EB"/>
    <w:rsid w:val="00C36902"/>
    <w:rsid w:val="00C36A57"/>
    <w:rsid w:val="00C36C24"/>
    <w:rsid w:val="00C371C1"/>
    <w:rsid w:val="00C3724A"/>
    <w:rsid w:val="00C375EA"/>
    <w:rsid w:val="00C405F3"/>
    <w:rsid w:val="00C4127F"/>
    <w:rsid w:val="00C41420"/>
    <w:rsid w:val="00C41E85"/>
    <w:rsid w:val="00C4205A"/>
    <w:rsid w:val="00C42359"/>
    <w:rsid w:val="00C4246A"/>
    <w:rsid w:val="00C42878"/>
    <w:rsid w:val="00C42F4B"/>
    <w:rsid w:val="00C43310"/>
    <w:rsid w:val="00C439AE"/>
    <w:rsid w:val="00C443C9"/>
    <w:rsid w:val="00C447B9"/>
    <w:rsid w:val="00C447D6"/>
    <w:rsid w:val="00C44F68"/>
    <w:rsid w:val="00C45716"/>
    <w:rsid w:val="00C4694C"/>
    <w:rsid w:val="00C46B2D"/>
    <w:rsid w:val="00C471C8"/>
    <w:rsid w:val="00C47709"/>
    <w:rsid w:val="00C47AC1"/>
    <w:rsid w:val="00C50912"/>
    <w:rsid w:val="00C50C0D"/>
    <w:rsid w:val="00C5143C"/>
    <w:rsid w:val="00C5179C"/>
    <w:rsid w:val="00C51CAA"/>
    <w:rsid w:val="00C51ED9"/>
    <w:rsid w:val="00C5202F"/>
    <w:rsid w:val="00C5206D"/>
    <w:rsid w:val="00C5263D"/>
    <w:rsid w:val="00C528C5"/>
    <w:rsid w:val="00C53005"/>
    <w:rsid w:val="00C53576"/>
    <w:rsid w:val="00C53D35"/>
    <w:rsid w:val="00C5452C"/>
    <w:rsid w:val="00C54827"/>
    <w:rsid w:val="00C5491C"/>
    <w:rsid w:val="00C55106"/>
    <w:rsid w:val="00C5512B"/>
    <w:rsid w:val="00C551D9"/>
    <w:rsid w:val="00C55654"/>
    <w:rsid w:val="00C557DD"/>
    <w:rsid w:val="00C558DC"/>
    <w:rsid w:val="00C55BDE"/>
    <w:rsid w:val="00C561D9"/>
    <w:rsid w:val="00C56389"/>
    <w:rsid w:val="00C56AD3"/>
    <w:rsid w:val="00C56F64"/>
    <w:rsid w:val="00C56F87"/>
    <w:rsid w:val="00C5735C"/>
    <w:rsid w:val="00C576AC"/>
    <w:rsid w:val="00C5775B"/>
    <w:rsid w:val="00C57B4C"/>
    <w:rsid w:val="00C57F55"/>
    <w:rsid w:val="00C600B5"/>
    <w:rsid w:val="00C60395"/>
    <w:rsid w:val="00C60E31"/>
    <w:rsid w:val="00C6112A"/>
    <w:rsid w:val="00C61167"/>
    <w:rsid w:val="00C6159D"/>
    <w:rsid w:val="00C618C9"/>
    <w:rsid w:val="00C61E37"/>
    <w:rsid w:val="00C62BAD"/>
    <w:rsid w:val="00C6309A"/>
    <w:rsid w:val="00C63260"/>
    <w:rsid w:val="00C6399C"/>
    <w:rsid w:val="00C63E1F"/>
    <w:rsid w:val="00C642EC"/>
    <w:rsid w:val="00C64E2E"/>
    <w:rsid w:val="00C650DF"/>
    <w:rsid w:val="00C6515D"/>
    <w:rsid w:val="00C652DA"/>
    <w:rsid w:val="00C65494"/>
    <w:rsid w:val="00C655BF"/>
    <w:rsid w:val="00C65749"/>
    <w:rsid w:val="00C65E85"/>
    <w:rsid w:val="00C6648B"/>
    <w:rsid w:val="00C664ED"/>
    <w:rsid w:val="00C665E6"/>
    <w:rsid w:val="00C66CD4"/>
    <w:rsid w:val="00C66F8C"/>
    <w:rsid w:val="00C67297"/>
    <w:rsid w:val="00C67B31"/>
    <w:rsid w:val="00C67EA7"/>
    <w:rsid w:val="00C704FF"/>
    <w:rsid w:val="00C70528"/>
    <w:rsid w:val="00C71C5F"/>
    <w:rsid w:val="00C72180"/>
    <w:rsid w:val="00C72182"/>
    <w:rsid w:val="00C722DA"/>
    <w:rsid w:val="00C7259F"/>
    <w:rsid w:val="00C72E43"/>
    <w:rsid w:val="00C73946"/>
    <w:rsid w:val="00C740DA"/>
    <w:rsid w:val="00C742F7"/>
    <w:rsid w:val="00C74CBE"/>
    <w:rsid w:val="00C7515E"/>
    <w:rsid w:val="00C7531F"/>
    <w:rsid w:val="00C762E9"/>
    <w:rsid w:val="00C7661A"/>
    <w:rsid w:val="00C76C2B"/>
    <w:rsid w:val="00C76C68"/>
    <w:rsid w:val="00C77AFF"/>
    <w:rsid w:val="00C77DFE"/>
    <w:rsid w:val="00C801EB"/>
    <w:rsid w:val="00C80767"/>
    <w:rsid w:val="00C8088D"/>
    <w:rsid w:val="00C812B0"/>
    <w:rsid w:val="00C8184A"/>
    <w:rsid w:val="00C81AAD"/>
    <w:rsid w:val="00C820D4"/>
    <w:rsid w:val="00C82623"/>
    <w:rsid w:val="00C842AA"/>
    <w:rsid w:val="00C8461D"/>
    <w:rsid w:val="00C84DF9"/>
    <w:rsid w:val="00C84E99"/>
    <w:rsid w:val="00C850D7"/>
    <w:rsid w:val="00C862ED"/>
    <w:rsid w:val="00C86A77"/>
    <w:rsid w:val="00C86C48"/>
    <w:rsid w:val="00C8763C"/>
    <w:rsid w:val="00C876A3"/>
    <w:rsid w:val="00C900EE"/>
    <w:rsid w:val="00C90304"/>
    <w:rsid w:val="00C908C5"/>
    <w:rsid w:val="00C90A7F"/>
    <w:rsid w:val="00C910A9"/>
    <w:rsid w:val="00C91490"/>
    <w:rsid w:val="00C918D1"/>
    <w:rsid w:val="00C9210F"/>
    <w:rsid w:val="00C921D6"/>
    <w:rsid w:val="00C923A5"/>
    <w:rsid w:val="00C925DD"/>
    <w:rsid w:val="00C92760"/>
    <w:rsid w:val="00C93340"/>
    <w:rsid w:val="00C936D7"/>
    <w:rsid w:val="00C94A63"/>
    <w:rsid w:val="00C94A6E"/>
    <w:rsid w:val="00C94D95"/>
    <w:rsid w:val="00C95113"/>
    <w:rsid w:val="00C952D3"/>
    <w:rsid w:val="00C955E8"/>
    <w:rsid w:val="00C95655"/>
    <w:rsid w:val="00C97011"/>
    <w:rsid w:val="00C972AC"/>
    <w:rsid w:val="00CA0424"/>
    <w:rsid w:val="00CA0D00"/>
    <w:rsid w:val="00CA16F6"/>
    <w:rsid w:val="00CA172D"/>
    <w:rsid w:val="00CA1DAF"/>
    <w:rsid w:val="00CA1E47"/>
    <w:rsid w:val="00CA2392"/>
    <w:rsid w:val="00CA26CE"/>
    <w:rsid w:val="00CA2792"/>
    <w:rsid w:val="00CA29AB"/>
    <w:rsid w:val="00CA3281"/>
    <w:rsid w:val="00CA33FC"/>
    <w:rsid w:val="00CA45F1"/>
    <w:rsid w:val="00CA4D8E"/>
    <w:rsid w:val="00CA52E4"/>
    <w:rsid w:val="00CA651F"/>
    <w:rsid w:val="00CA6E50"/>
    <w:rsid w:val="00CA735D"/>
    <w:rsid w:val="00CA7F37"/>
    <w:rsid w:val="00CB0CB2"/>
    <w:rsid w:val="00CB1697"/>
    <w:rsid w:val="00CB1CF6"/>
    <w:rsid w:val="00CB1E03"/>
    <w:rsid w:val="00CB1E1D"/>
    <w:rsid w:val="00CB223B"/>
    <w:rsid w:val="00CB2503"/>
    <w:rsid w:val="00CB2AB4"/>
    <w:rsid w:val="00CB35CA"/>
    <w:rsid w:val="00CB5420"/>
    <w:rsid w:val="00CB5569"/>
    <w:rsid w:val="00CB5729"/>
    <w:rsid w:val="00CB5734"/>
    <w:rsid w:val="00CB57D1"/>
    <w:rsid w:val="00CB6204"/>
    <w:rsid w:val="00CB63CC"/>
    <w:rsid w:val="00CB6C98"/>
    <w:rsid w:val="00CB71CF"/>
    <w:rsid w:val="00CB73DF"/>
    <w:rsid w:val="00CB74E1"/>
    <w:rsid w:val="00CC0E1F"/>
    <w:rsid w:val="00CC14D1"/>
    <w:rsid w:val="00CC270A"/>
    <w:rsid w:val="00CC2D6A"/>
    <w:rsid w:val="00CC314A"/>
    <w:rsid w:val="00CC373B"/>
    <w:rsid w:val="00CC378F"/>
    <w:rsid w:val="00CC475C"/>
    <w:rsid w:val="00CC4DDE"/>
    <w:rsid w:val="00CC4F53"/>
    <w:rsid w:val="00CC578A"/>
    <w:rsid w:val="00CC615E"/>
    <w:rsid w:val="00CC6AC4"/>
    <w:rsid w:val="00CC7D10"/>
    <w:rsid w:val="00CC7F23"/>
    <w:rsid w:val="00CD005A"/>
    <w:rsid w:val="00CD00D3"/>
    <w:rsid w:val="00CD0187"/>
    <w:rsid w:val="00CD08A7"/>
    <w:rsid w:val="00CD174D"/>
    <w:rsid w:val="00CD1D21"/>
    <w:rsid w:val="00CD2277"/>
    <w:rsid w:val="00CD280B"/>
    <w:rsid w:val="00CD2AB4"/>
    <w:rsid w:val="00CD2B48"/>
    <w:rsid w:val="00CD2BD3"/>
    <w:rsid w:val="00CD3371"/>
    <w:rsid w:val="00CD3B85"/>
    <w:rsid w:val="00CD4014"/>
    <w:rsid w:val="00CD490C"/>
    <w:rsid w:val="00CD4B4B"/>
    <w:rsid w:val="00CD51B5"/>
    <w:rsid w:val="00CD5C96"/>
    <w:rsid w:val="00CD6B83"/>
    <w:rsid w:val="00CD6C3D"/>
    <w:rsid w:val="00CE04CC"/>
    <w:rsid w:val="00CE0E76"/>
    <w:rsid w:val="00CE1E53"/>
    <w:rsid w:val="00CE23EB"/>
    <w:rsid w:val="00CE27BA"/>
    <w:rsid w:val="00CE288A"/>
    <w:rsid w:val="00CE2A63"/>
    <w:rsid w:val="00CE315B"/>
    <w:rsid w:val="00CE32B4"/>
    <w:rsid w:val="00CE3D4D"/>
    <w:rsid w:val="00CE3E68"/>
    <w:rsid w:val="00CE41C5"/>
    <w:rsid w:val="00CE4409"/>
    <w:rsid w:val="00CE44B3"/>
    <w:rsid w:val="00CE454E"/>
    <w:rsid w:val="00CE4ABF"/>
    <w:rsid w:val="00CE4EFB"/>
    <w:rsid w:val="00CE5212"/>
    <w:rsid w:val="00CE5BD0"/>
    <w:rsid w:val="00CE640D"/>
    <w:rsid w:val="00CE649A"/>
    <w:rsid w:val="00CE6AE9"/>
    <w:rsid w:val="00CE7635"/>
    <w:rsid w:val="00CF07C0"/>
    <w:rsid w:val="00CF084F"/>
    <w:rsid w:val="00CF0950"/>
    <w:rsid w:val="00CF0CBB"/>
    <w:rsid w:val="00CF0DD5"/>
    <w:rsid w:val="00CF16CF"/>
    <w:rsid w:val="00CF236B"/>
    <w:rsid w:val="00CF2CBD"/>
    <w:rsid w:val="00CF2E77"/>
    <w:rsid w:val="00CF33D2"/>
    <w:rsid w:val="00CF352C"/>
    <w:rsid w:val="00CF3ACC"/>
    <w:rsid w:val="00CF3BEB"/>
    <w:rsid w:val="00CF3FBF"/>
    <w:rsid w:val="00CF4147"/>
    <w:rsid w:val="00CF427F"/>
    <w:rsid w:val="00CF428B"/>
    <w:rsid w:val="00CF4423"/>
    <w:rsid w:val="00CF4741"/>
    <w:rsid w:val="00CF4B7D"/>
    <w:rsid w:val="00CF4CF8"/>
    <w:rsid w:val="00CF5108"/>
    <w:rsid w:val="00CF5733"/>
    <w:rsid w:val="00CF59C6"/>
    <w:rsid w:val="00CF5CA5"/>
    <w:rsid w:val="00CF613E"/>
    <w:rsid w:val="00CF61C0"/>
    <w:rsid w:val="00CF6ADD"/>
    <w:rsid w:val="00CF6D8D"/>
    <w:rsid w:val="00CF794C"/>
    <w:rsid w:val="00D000BD"/>
    <w:rsid w:val="00D008DF"/>
    <w:rsid w:val="00D0113D"/>
    <w:rsid w:val="00D015F3"/>
    <w:rsid w:val="00D01B79"/>
    <w:rsid w:val="00D01DE6"/>
    <w:rsid w:val="00D01E47"/>
    <w:rsid w:val="00D01EAF"/>
    <w:rsid w:val="00D02DF8"/>
    <w:rsid w:val="00D04E9F"/>
    <w:rsid w:val="00D04F93"/>
    <w:rsid w:val="00D0521B"/>
    <w:rsid w:val="00D0567B"/>
    <w:rsid w:val="00D059E4"/>
    <w:rsid w:val="00D05BCF"/>
    <w:rsid w:val="00D05C8B"/>
    <w:rsid w:val="00D05D4A"/>
    <w:rsid w:val="00D05F6B"/>
    <w:rsid w:val="00D06B77"/>
    <w:rsid w:val="00D075D6"/>
    <w:rsid w:val="00D0792C"/>
    <w:rsid w:val="00D07DE4"/>
    <w:rsid w:val="00D07FE1"/>
    <w:rsid w:val="00D105E5"/>
    <w:rsid w:val="00D1065E"/>
    <w:rsid w:val="00D10C34"/>
    <w:rsid w:val="00D112E6"/>
    <w:rsid w:val="00D115A8"/>
    <w:rsid w:val="00D126CE"/>
    <w:rsid w:val="00D13362"/>
    <w:rsid w:val="00D13B2D"/>
    <w:rsid w:val="00D142B2"/>
    <w:rsid w:val="00D14772"/>
    <w:rsid w:val="00D14ADE"/>
    <w:rsid w:val="00D14D2D"/>
    <w:rsid w:val="00D15156"/>
    <w:rsid w:val="00D153B8"/>
    <w:rsid w:val="00D163CC"/>
    <w:rsid w:val="00D16CA3"/>
    <w:rsid w:val="00D16D85"/>
    <w:rsid w:val="00D16EB4"/>
    <w:rsid w:val="00D17559"/>
    <w:rsid w:val="00D177B9"/>
    <w:rsid w:val="00D17832"/>
    <w:rsid w:val="00D17D73"/>
    <w:rsid w:val="00D17FDF"/>
    <w:rsid w:val="00D2009A"/>
    <w:rsid w:val="00D20EF0"/>
    <w:rsid w:val="00D21524"/>
    <w:rsid w:val="00D21B42"/>
    <w:rsid w:val="00D22B3A"/>
    <w:rsid w:val="00D22CCD"/>
    <w:rsid w:val="00D23CB9"/>
    <w:rsid w:val="00D245F3"/>
    <w:rsid w:val="00D24C80"/>
    <w:rsid w:val="00D24D60"/>
    <w:rsid w:val="00D25103"/>
    <w:rsid w:val="00D2581C"/>
    <w:rsid w:val="00D268F2"/>
    <w:rsid w:val="00D2742E"/>
    <w:rsid w:val="00D27D15"/>
    <w:rsid w:val="00D27EA7"/>
    <w:rsid w:val="00D307B2"/>
    <w:rsid w:val="00D310CD"/>
    <w:rsid w:val="00D3140A"/>
    <w:rsid w:val="00D319C1"/>
    <w:rsid w:val="00D32F3D"/>
    <w:rsid w:val="00D32FA7"/>
    <w:rsid w:val="00D3303A"/>
    <w:rsid w:val="00D331C1"/>
    <w:rsid w:val="00D333F9"/>
    <w:rsid w:val="00D335C1"/>
    <w:rsid w:val="00D345B5"/>
    <w:rsid w:val="00D346B3"/>
    <w:rsid w:val="00D34C54"/>
    <w:rsid w:val="00D34D17"/>
    <w:rsid w:val="00D34F1D"/>
    <w:rsid w:val="00D3502D"/>
    <w:rsid w:val="00D3598A"/>
    <w:rsid w:val="00D3650A"/>
    <w:rsid w:val="00D37D4C"/>
    <w:rsid w:val="00D40121"/>
    <w:rsid w:val="00D40853"/>
    <w:rsid w:val="00D410AB"/>
    <w:rsid w:val="00D410AE"/>
    <w:rsid w:val="00D41256"/>
    <w:rsid w:val="00D4204C"/>
    <w:rsid w:val="00D4247C"/>
    <w:rsid w:val="00D42FDC"/>
    <w:rsid w:val="00D43CD0"/>
    <w:rsid w:val="00D442AF"/>
    <w:rsid w:val="00D45066"/>
    <w:rsid w:val="00D45099"/>
    <w:rsid w:val="00D45988"/>
    <w:rsid w:val="00D45FB7"/>
    <w:rsid w:val="00D46419"/>
    <w:rsid w:val="00D4645B"/>
    <w:rsid w:val="00D46585"/>
    <w:rsid w:val="00D47456"/>
    <w:rsid w:val="00D47B5A"/>
    <w:rsid w:val="00D507B0"/>
    <w:rsid w:val="00D50D70"/>
    <w:rsid w:val="00D50E80"/>
    <w:rsid w:val="00D51361"/>
    <w:rsid w:val="00D51528"/>
    <w:rsid w:val="00D523D9"/>
    <w:rsid w:val="00D529F4"/>
    <w:rsid w:val="00D52F61"/>
    <w:rsid w:val="00D530B0"/>
    <w:rsid w:val="00D5317E"/>
    <w:rsid w:val="00D5326F"/>
    <w:rsid w:val="00D53296"/>
    <w:rsid w:val="00D5375D"/>
    <w:rsid w:val="00D53B2A"/>
    <w:rsid w:val="00D53C0B"/>
    <w:rsid w:val="00D53C7D"/>
    <w:rsid w:val="00D53DBA"/>
    <w:rsid w:val="00D553F3"/>
    <w:rsid w:val="00D555F4"/>
    <w:rsid w:val="00D55A86"/>
    <w:rsid w:val="00D55D9D"/>
    <w:rsid w:val="00D55FB1"/>
    <w:rsid w:val="00D56A54"/>
    <w:rsid w:val="00D56B16"/>
    <w:rsid w:val="00D57533"/>
    <w:rsid w:val="00D57C6F"/>
    <w:rsid w:val="00D57EE7"/>
    <w:rsid w:val="00D57FB3"/>
    <w:rsid w:val="00D600CA"/>
    <w:rsid w:val="00D6045A"/>
    <w:rsid w:val="00D6085E"/>
    <w:rsid w:val="00D617CF"/>
    <w:rsid w:val="00D6188B"/>
    <w:rsid w:val="00D61921"/>
    <w:rsid w:val="00D61C47"/>
    <w:rsid w:val="00D61CDA"/>
    <w:rsid w:val="00D6291B"/>
    <w:rsid w:val="00D63222"/>
    <w:rsid w:val="00D63B85"/>
    <w:rsid w:val="00D63DCB"/>
    <w:rsid w:val="00D640C8"/>
    <w:rsid w:val="00D6459B"/>
    <w:rsid w:val="00D64C31"/>
    <w:rsid w:val="00D64CBE"/>
    <w:rsid w:val="00D64FCD"/>
    <w:rsid w:val="00D65CE2"/>
    <w:rsid w:val="00D66E9C"/>
    <w:rsid w:val="00D66FCC"/>
    <w:rsid w:val="00D66FE2"/>
    <w:rsid w:val="00D675AF"/>
    <w:rsid w:val="00D677B4"/>
    <w:rsid w:val="00D67AEC"/>
    <w:rsid w:val="00D67FE0"/>
    <w:rsid w:val="00D7128A"/>
    <w:rsid w:val="00D718B2"/>
    <w:rsid w:val="00D71B8C"/>
    <w:rsid w:val="00D71E3F"/>
    <w:rsid w:val="00D71E64"/>
    <w:rsid w:val="00D71FBA"/>
    <w:rsid w:val="00D725C0"/>
    <w:rsid w:val="00D72741"/>
    <w:rsid w:val="00D72FBA"/>
    <w:rsid w:val="00D7352C"/>
    <w:rsid w:val="00D736E1"/>
    <w:rsid w:val="00D739BB"/>
    <w:rsid w:val="00D748EF"/>
    <w:rsid w:val="00D74975"/>
    <w:rsid w:val="00D74AA4"/>
    <w:rsid w:val="00D74C53"/>
    <w:rsid w:val="00D7563B"/>
    <w:rsid w:val="00D757FD"/>
    <w:rsid w:val="00D75838"/>
    <w:rsid w:val="00D762E8"/>
    <w:rsid w:val="00D76540"/>
    <w:rsid w:val="00D7673D"/>
    <w:rsid w:val="00D769B2"/>
    <w:rsid w:val="00D769E0"/>
    <w:rsid w:val="00D76D6F"/>
    <w:rsid w:val="00D77814"/>
    <w:rsid w:val="00D77DED"/>
    <w:rsid w:val="00D80196"/>
    <w:rsid w:val="00D808C7"/>
    <w:rsid w:val="00D80F26"/>
    <w:rsid w:val="00D80F52"/>
    <w:rsid w:val="00D81162"/>
    <w:rsid w:val="00D81D40"/>
    <w:rsid w:val="00D82164"/>
    <w:rsid w:val="00D821E9"/>
    <w:rsid w:val="00D825D6"/>
    <w:rsid w:val="00D82990"/>
    <w:rsid w:val="00D82D51"/>
    <w:rsid w:val="00D82FE5"/>
    <w:rsid w:val="00D83347"/>
    <w:rsid w:val="00D83697"/>
    <w:rsid w:val="00D83EB2"/>
    <w:rsid w:val="00D840D8"/>
    <w:rsid w:val="00D84661"/>
    <w:rsid w:val="00D84DFC"/>
    <w:rsid w:val="00D859A4"/>
    <w:rsid w:val="00D85A40"/>
    <w:rsid w:val="00D85D07"/>
    <w:rsid w:val="00D86AE4"/>
    <w:rsid w:val="00D86D86"/>
    <w:rsid w:val="00D87507"/>
    <w:rsid w:val="00D8768D"/>
    <w:rsid w:val="00D8796B"/>
    <w:rsid w:val="00D901A9"/>
    <w:rsid w:val="00D91150"/>
    <w:rsid w:val="00D911A0"/>
    <w:rsid w:val="00D9128A"/>
    <w:rsid w:val="00D914DF"/>
    <w:rsid w:val="00D917A2"/>
    <w:rsid w:val="00D91861"/>
    <w:rsid w:val="00D928ED"/>
    <w:rsid w:val="00D92A3C"/>
    <w:rsid w:val="00D92CE2"/>
    <w:rsid w:val="00D930F1"/>
    <w:rsid w:val="00D9390F"/>
    <w:rsid w:val="00D93B76"/>
    <w:rsid w:val="00D93DBF"/>
    <w:rsid w:val="00D94758"/>
    <w:rsid w:val="00D9484F"/>
    <w:rsid w:val="00D9502B"/>
    <w:rsid w:val="00D95846"/>
    <w:rsid w:val="00D95997"/>
    <w:rsid w:val="00D96CB8"/>
    <w:rsid w:val="00D978A7"/>
    <w:rsid w:val="00D9797A"/>
    <w:rsid w:val="00D97BA4"/>
    <w:rsid w:val="00DA0087"/>
    <w:rsid w:val="00DA0243"/>
    <w:rsid w:val="00DA03F6"/>
    <w:rsid w:val="00DA04A6"/>
    <w:rsid w:val="00DA1198"/>
    <w:rsid w:val="00DA164A"/>
    <w:rsid w:val="00DA1B05"/>
    <w:rsid w:val="00DA1FE2"/>
    <w:rsid w:val="00DA20F9"/>
    <w:rsid w:val="00DA23C3"/>
    <w:rsid w:val="00DA2A87"/>
    <w:rsid w:val="00DA2CDE"/>
    <w:rsid w:val="00DA33BA"/>
    <w:rsid w:val="00DA383B"/>
    <w:rsid w:val="00DA3987"/>
    <w:rsid w:val="00DA3999"/>
    <w:rsid w:val="00DA3D27"/>
    <w:rsid w:val="00DA4057"/>
    <w:rsid w:val="00DA483D"/>
    <w:rsid w:val="00DA4F41"/>
    <w:rsid w:val="00DA5293"/>
    <w:rsid w:val="00DA70A1"/>
    <w:rsid w:val="00DA742A"/>
    <w:rsid w:val="00DA7B7C"/>
    <w:rsid w:val="00DA7E5A"/>
    <w:rsid w:val="00DB0B3C"/>
    <w:rsid w:val="00DB1103"/>
    <w:rsid w:val="00DB1926"/>
    <w:rsid w:val="00DB1B6C"/>
    <w:rsid w:val="00DB1BF9"/>
    <w:rsid w:val="00DB1F35"/>
    <w:rsid w:val="00DB2C37"/>
    <w:rsid w:val="00DB37CC"/>
    <w:rsid w:val="00DB3B4D"/>
    <w:rsid w:val="00DB3B54"/>
    <w:rsid w:val="00DB3BE6"/>
    <w:rsid w:val="00DB3E32"/>
    <w:rsid w:val="00DB401A"/>
    <w:rsid w:val="00DB4375"/>
    <w:rsid w:val="00DB4B12"/>
    <w:rsid w:val="00DB501E"/>
    <w:rsid w:val="00DB579E"/>
    <w:rsid w:val="00DB5A29"/>
    <w:rsid w:val="00DB5A2A"/>
    <w:rsid w:val="00DB5BFA"/>
    <w:rsid w:val="00DB5D47"/>
    <w:rsid w:val="00DB705A"/>
    <w:rsid w:val="00DB7833"/>
    <w:rsid w:val="00DB787A"/>
    <w:rsid w:val="00DB791F"/>
    <w:rsid w:val="00DB7A94"/>
    <w:rsid w:val="00DC01C3"/>
    <w:rsid w:val="00DC08F0"/>
    <w:rsid w:val="00DC0FAD"/>
    <w:rsid w:val="00DC1047"/>
    <w:rsid w:val="00DC12D6"/>
    <w:rsid w:val="00DC196D"/>
    <w:rsid w:val="00DC1CB5"/>
    <w:rsid w:val="00DC23AE"/>
    <w:rsid w:val="00DC23C8"/>
    <w:rsid w:val="00DC25A4"/>
    <w:rsid w:val="00DC2A4D"/>
    <w:rsid w:val="00DC2C71"/>
    <w:rsid w:val="00DC2E54"/>
    <w:rsid w:val="00DC3073"/>
    <w:rsid w:val="00DC315C"/>
    <w:rsid w:val="00DC317D"/>
    <w:rsid w:val="00DC3375"/>
    <w:rsid w:val="00DC3483"/>
    <w:rsid w:val="00DC3D3E"/>
    <w:rsid w:val="00DC4050"/>
    <w:rsid w:val="00DC4158"/>
    <w:rsid w:val="00DC4898"/>
    <w:rsid w:val="00DC5A42"/>
    <w:rsid w:val="00DC6388"/>
    <w:rsid w:val="00DC638A"/>
    <w:rsid w:val="00DC65F0"/>
    <w:rsid w:val="00DC66FF"/>
    <w:rsid w:val="00DC6F01"/>
    <w:rsid w:val="00DD0499"/>
    <w:rsid w:val="00DD04A9"/>
    <w:rsid w:val="00DD0887"/>
    <w:rsid w:val="00DD0BE4"/>
    <w:rsid w:val="00DD1B6F"/>
    <w:rsid w:val="00DD2672"/>
    <w:rsid w:val="00DD2AFB"/>
    <w:rsid w:val="00DD3042"/>
    <w:rsid w:val="00DD3173"/>
    <w:rsid w:val="00DD3391"/>
    <w:rsid w:val="00DD33C9"/>
    <w:rsid w:val="00DD365C"/>
    <w:rsid w:val="00DD4002"/>
    <w:rsid w:val="00DD4699"/>
    <w:rsid w:val="00DD4BCB"/>
    <w:rsid w:val="00DD4CF8"/>
    <w:rsid w:val="00DD4EAB"/>
    <w:rsid w:val="00DD505C"/>
    <w:rsid w:val="00DD5D98"/>
    <w:rsid w:val="00DD636F"/>
    <w:rsid w:val="00DD6BA7"/>
    <w:rsid w:val="00DD6D34"/>
    <w:rsid w:val="00DD7006"/>
    <w:rsid w:val="00DD714D"/>
    <w:rsid w:val="00DD748C"/>
    <w:rsid w:val="00DD7C06"/>
    <w:rsid w:val="00DE003F"/>
    <w:rsid w:val="00DE02E4"/>
    <w:rsid w:val="00DE031C"/>
    <w:rsid w:val="00DE0A53"/>
    <w:rsid w:val="00DE0E88"/>
    <w:rsid w:val="00DE11A0"/>
    <w:rsid w:val="00DE1413"/>
    <w:rsid w:val="00DE187C"/>
    <w:rsid w:val="00DE1E84"/>
    <w:rsid w:val="00DE3865"/>
    <w:rsid w:val="00DE3DAB"/>
    <w:rsid w:val="00DE4299"/>
    <w:rsid w:val="00DE4A2D"/>
    <w:rsid w:val="00DE4D57"/>
    <w:rsid w:val="00DE5894"/>
    <w:rsid w:val="00DE5E7E"/>
    <w:rsid w:val="00DE5F00"/>
    <w:rsid w:val="00DE622E"/>
    <w:rsid w:val="00DE63D1"/>
    <w:rsid w:val="00DE64A9"/>
    <w:rsid w:val="00DE6CB8"/>
    <w:rsid w:val="00DE70A3"/>
    <w:rsid w:val="00DE71C9"/>
    <w:rsid w:val="00DE75CB"/>
    <w:rsid w:val="00DE78BA"/>
    <w:rsid w:val="00DE78F7"/>
    <w:rsid w:val="00DE7BA2"/>
    <w:rsid w:val="00DF0059"/>
    <w:rsid w:val="00DF0358"/>
    <w:rsid w:val="00DF0B7A"/>
    <w:rsid w:val="00DF0BB1"/>
    <w:rsid w:val="00DF1649"/>
    <w:rsid w:val="00DF1734"/>
    <w:rsid w:val="00DF1D59"/>
    <w:rsid w:val="00DF2066"/>
    <w:rsid w:val="00DF221C"/>
    <w:rsid w:val="00DF247B"/>
    <w:rsid w:val="00DF2A8C"/>
    <w:rsid w:val="00DF37C5"/>
    <w:rsid w:val="00DF398B"/>
    <w:rsid w:val="00DF3CB8"/>
    <w:rsid w:val="00DF4BFB"/>
    <w:rsid w:val="00DF4D0E"/>
    <w:rsid w:val="00DF5A47"/>
    <w:rsid w:val="00DF5EED"/>
    <w:rsid w:val="00DF5F36"/>
    <w:rsid w:val="00DF5FA5"/>
    <w:rsid w:val="00DF64DD"/>
    <w:rsid w:val="00DF6889"/>
    <w:rsid w:val="00DF68CF"/>
    <w:rsid w:val="00DF6ABD"/>
    <w:rsid w:val="00DF6C0C"/>
    <w:rsid w:val="00DF7AB0"/>
    <w:rsid w:val="00DF7C3E"/>
    <w:rsid w:val="00DF7E96"/>
    <w:rsid w:val="00E00059"/>
    <w:rsid w:val="00E012ED"/>
    <w:rsid w:val="00E013C5"/>
    <w:rsid w:val="00E014A8"/>
    <w:rsid w:val="00E01D3E"/>
    <w:rsid w:val="00E02183"/>
    <w:rsid w:val="00E0262C"/>
    <w:rsid w:val="00E02DCA"/>
    <w:rsid w:val="00E03C27"/>
    <w:rsid w:val="00E03D9A"/>
    <w:rsid w:val="00E0450B"/>
    <w:rsid w:val="00E0477F"/>
    <w:rsid w:val="00E047AE"/>
    <w:rsid w:val="00E048E6"/>
    <w:rsid w:val="00E04ABF"/>
    <w:rsid w:val="00E04ED1"/>
    <w:rsid w:val="00E04EEC"/>
    <w:rsid w:val="00E04F1A"/>
    <w:rsid w:val="00E05752"/>
    <w:rsid w:val="00E066EF"/>
    <w:rsid w:val="00E070FA"/>
    <w:rsid w:val="00E07222"/>
    <w:rsid w:val="00E073B6"/>
    <w:rsid w:val="00E07A9A"/>
    <w:rsid w:val="00E07AB9"/>
    <w:rsid w:val="00E10196"/>
    <w:rsid w:val="00E1038D"/>
    <w:rsid w:val="00E10998"/>
    <w:rsid w:val="00E11F66"/>
    <w:rsid w:val="00E121BC"/>
    <w:rsid w:val="00E12AEF"/>
    <w:rsid w:val="00E12BE0"/>
    <w:rsid w:val="00E12F23"/>
    <w:rsid w:val="00E136EB"/>
    <w:rsid w:val="00E13FB6"/>
    <w:rsid w:val="00E1422D"/>
    <w:rsid w:val="00E14B6C"/>
    <w:rsid w:val="00E14CB2"/>
    <w:rsid w:val="00E15437"/>
    <w:rsid w:val="00E157BA"/>
    <w:rsid w:val="00E1598B"/>
    <w:rsid w:val="00E15E71"/>
    <w:rsid w:val="00E16717"/>
    <w:rsid w:val="00E16C8F"/>
    <w:rsid w:val="00E17377"/>
    <w:rsid w:val="00E17D53"/>
    <w:rsid w:val="00E17DB7"/>
    <w:rsid w:val="00E20C41"/>
    <w:rsid w:val="00E20D88"/>
    <w:rsid w:val="00E20ED0"/>
    <w:rsid w:val="00E20EEB"/>
    <w:rsid w:val="00E20FC1"/>
    <w:rsid w:val="00E20FDE"/>
    <w:rsid w:val="00E2193B"/>
    <w:rsid w:val="00E21C4E"/>
    <w:rsid w:val="00E21EBD"/>
    <w:rsid w:val="00E21F47"/>
    <w:rsid w:val="00E21FE7"/>
    <w:rsid w:val="00E22EC7"/>
    <w:rsid w:val="00E23364"/>
    <w:rsid w:val="00E2382E"/>
    <w:rsid w:val="00E24635"/>
    <w:rsid w:val="00E24761"/>
    <w:rsid w:val="00E247EA"/>
    <w:rsid w:val="00E24851"/>
    <w:rsid w:val="00E24CDE"/>
    <w:rsid w:val="00E25037"/>
    <w:rsid w:val="00E25319"/>
    <w:rsid w:val="00E262AE"/>
    <w:rsid w:val="00E26625"/>
    <w:rsid w:val="00E26F84"/>
    <w:rsid w:val="00E271F2"/>
    <w:rsid w:val="00E27672"/>
    <w:rsid w:val="00E27A19"/>
    <w:rsid w:val="00E27BB3"/>
    <w:rsid w:val="00E27BBF"/>
    <w:rsid w:val="00E301DD"/>
    <w:rsid w:val="00E30223"/>
    <w:rsid w:val="00E308F1"/>
    <w:rsid w:val="00E316C9"/>
    <w:rsid w:val="00E31D7F"/>
    <w:rsid w:val="00E32710"/>
    <w:rsid w:val="00E32AB0"/>
    <w:rsid w:val="00E33E96"/>
    <w:rsid w:val="00E3405B"/>
    <w:rsid w:val="00E34C1F"/>
    <w:rsid w:val="00E34F8F"/>
    <w:rsid w:val="00E35522"/>
    <w:rsid w:val="00E35DD4"/>
    <w:rsid w:val="00E361FE"/>
    <w:rsid w:val="00E36D0A"/>
    <w:rsid w:val="00E36DB6"/>
    <w:rsid w:val="00E3712D"/>
    <w:rsid w:val="00E374CA"/>
    <w:rsid w:val="00E37641"/>
    <w:rsid w:val="00E377AC"/>
    <w:rsid w:val="00E37B45"/>
    <w:rsid w:val="00E37D9D"/>
    <w:rsid w:val="00E4094D"/>
    <w:rsid w:val="00E40B8A"/>
    <w:rsid w:val="00E41191"/>
    <w:rsid w:val="00E41D5F"/>
    <w:rsid w:val="00E4229B"/>
    <w:rsid w:val="00E42B66"/>
    <w:rsid w:val="00E42F2E"/>
    <w:rsid w:val="00E42FE8"/>
    <w:rsid w:val="00E43F4E"/>
    <w:rsid w:val="00E43F88"/>
    <w:rsid w:val="00E44D6F"/>
    <w:rsid w:val="00E45459"/>
    <w:rsid w:val="00E45DC9"/>
    <w:rsid w:val="00E468BA"/>
    <w:rsid w:val="00E46A2C"/>
    <w:rsid w:val="00E47163"/>
    <w:rsid w:val="00E472B1"/>
    <w:rsid w:val="00E472D5"/>
    <w:rsid w:val="00E4744E"/>
    <w:rsid w:val="00E47970"/>
    <w:rsid w:val="00E47982"/>
    <w:rsid w:val="00E47A3F"/>
    <w:rsid w:val="00E47A57"/>
    <w:rsid w:val="00E47F35"/>
    <w:rsid w:val="00E50034"/>
    <w:rsid w:val="00E502FF"/>
    <w:rsid w:val="00E50413"/>
    <w:rsid w:val="00E50949"/>
    <w:rsid w:val="00E50D4D"/>
    <w:rsid w:val="00E511FD"/>
    <w:rsid w:val="00E522C0"/>
    <w:rsid w:val="00E522FB"/>
    <w:rsid w:val="00E52569"/>
    <w:rsid w:val="00E53860"/>
    <w:rsid w:val="00E53EA9"/>
    <w:rsid w:val="00E53ED9"/>
    <w:rsid w:val="00E54842"/>
    <w:rsid w:val="00E54CB2"/>
    <w:rsid w:val="00E550B0"/>
    <w:rsid w:val="00E550F6"/>
    <w:rsid w:val="00E5518F"/>
    <w:rsid w:val="00E55AC2"/>
    <w:rsid w:val="00E55BFD"/>
    <w:rsid w:val="00E5606C"/>
    <w:rsid w:val="00E562F2"/>
    <w:rsid w:val="00E56A06"/>
    <w:rsid w:val="00E56E18"/>
    <w:rsid w:val="00E578C3"/>
    <w:rsid w:val="00E57B27"/>
    <w:rsid w:val="00E600D1"/>
    <w:rsid w:val="00E6055B"/>
    <w:rsid w:val="00E60747"/>
    <w:rsid w:val="00E60A1D"/>
    <w:rsid w:val="00E6119A"/>
    <w:rsid w:val="00E619B8"/>
    <w:rsid w:val="00E61C16"/>
    <w:rsid w:val="00E62579"/>
    <w:rsid w:val="00E62ADB"/>
    <w:rsid w:val="00E635EA"/>
    <w:rsid w:val="00E63973"/>
    <w:rsid w:val="00E63DC3"/>
    <w:rsid w:val="00E64B8B"/>
    <w:rsid w:val="00E64BD2"/>
    <w:rsid w:val="00E66161"/>
    <w:rsid w:val="00E66E18"/>
    <w:rsid w:val="00E67AC3"/>
    <w:rsid w:val="00E67D09"/>
    <w:rsid w:val="00E708F1"/>
    <w:rsid w:val="00E71419"/>
    <w:rsid w:val="00E716E5"/>
    <w:rsid w:val="00E71F31"/>
    <w:rsid w:val="00E7215A"/>
    <w:rsid w:val="00E72448"/>
    <w:rsid w:val="00E73164"/>
    <w:rsid w:val="00E7388D"/>
    <w:rsid w:val="00E73AF4"/>
    <w:rsid w:val="00E73CFF"/>
    <w:rsid w:val="00E74488"/>
    <w:rsid w:val="00E745F5"/>
    <w:rsid w:val="00E74740"/>
    <w:rsid w:val="00E748DA"/>
    <w:rsid w:val="00E74C8F"/>
    <w:rsid w:val="00E755FF"/>
    <w:rsid w:val="00E75812"/>
    <w:rsid w:val="00E7603B"/>
    <w:rsid w:val="00E76B61"/>
    <w:rsid w:val="00E76EC0"/>
    <w:rsid w:val="00E76F6E"/>
    <w:rsid w:val="00E76F8E"/>
    <w:rsid w:val="00E77AE1"/>
    <w:rsid w:val="00E77BB5"/>
    <w:rsid w:val="00E77BF0"/>
    <w:rsid w:val="00E802F0"/>
    <w:rsid w:val="00E803D3"/>
    <w:rsid w:val="00E80835"/>
    <w:rsid w:val="00E80969"/>
    <w:rsid w:val="00E80C89"/>
    <w:rsid w:val="00E810A3"/>
    <w:rsid w:val="00E81713"/>
    <w:rsid w:val="00E8197B"/>
    <w:rsid w:val="00E82CBC"/>
    <w:rsid w:val="00E831A3"/>
    <w:rsid w:val="00E834E0"/>
    <w:rsid w:val="00E83558"/>
    <w:rsid w:val="00E83FBA"/>
    <w:rsid w:val="00E84059"/>
    <w:rsid w:val="00E84160"/>
    <w:rsid w:val="00E84461"/>
    <w:rsid w:val="00E846B8"/>
    <w:rsid w:val="00E84927"/>
    <w:rsid w:val="00E84F88"/>
    <w:rsid w:val="00E85406"/>
    <w:rsid w:val="00E8605A"/>
    <w:rsid w:val="00E862D9"/>
    <w:rsid w:val="00E86478"/>
    <w:rsid w:val="00E867AC"/>
    <w:rsid w:val="00E87735"/>
    <w:rsid w:val="00E87736"/>
    <w:rsid w:val="00E878C0"/>
    <w:rsid w:val="00E900E1"/>
    <w:rsid w:val="00E90900"/>
    <w:rsid w:val="00E90967"/>
    <w:rsid w:val="00E90C37"/>
    <w:rsid w:val="00E913F3"/>
    <w:rsid w:val="00E915B0"/>
    <w:rsid w:val="00E9171E"/>
    <w:rsid w:val="00E91D34"/>
    <w:rsid w:val="00E92A3A"/>
    <w:rsid w:val="00E92DDD"/>
    <w:rsid w:val="00E93494"/>
    <w:rsid w:val="00E942F8"/>
    <w:rsid w:val="00E95761"/>
    <w:rsid w:val="00E959C4"/>
    <w:rsid w:val="00E959E5"/>
    <w:rsid w:val="00E95C16"/>
    <w:rsid w:val="00E95ED9"/>
    <w:rsid w:val="00E96C1D"/>
    <w:rsid w:val="00E96FDC"/>
    <w:rsid w:val="00E97019"/>
    <w:rsid w:val="00E9704A"/>
    <w:rsid w:val="00E970FA"/>
    <w:rsid w:val="00E97695"/>
    <w:rsid w:val="00E977FB"/>
    <w:rsid w:val="00EA0572"/>
    <w:rsid w:val="00EA06E3"/>
    <w:rsid w:val="00EA1655"/>
    <w:rsid w:val="00EA1D7C"/>
    <w:rsid w:val="00EA260B"/>
    <w:rsid w:val="00EA267D"/>
    <w:rsid w:val="00EA26F2"/>
    <w:rsid w:val="00EA295E"/>
    <w:rsid w:val="00EA2C0D"/>
    <w:rsid w:val="00EA342E"/>
    <w:rsid w:val="00EA34EB"/>
    <w:rsid w:val="00EA34F0"/>
    <w:rsid w:val="00EA3701"/>
    <w:rsid w:val="00EA38DA"/>
    <w:rsid w:val="00EA39E9"/>
    <w:rsid w:val="00EA4E86"/>
    <w:rsid w:val="00EA50A8"/>
    <w:rsid w:val="00EA50E3"/>
    <w:rsid w:val="00EA5B76"/>
    <w:rsid w:val="00EA5E33"/>
    <w:rsid w:val="00EA5F4A"/>
    <w:rsid w:val="00EA6553"/>
    <w:rsid w:val="00EA66EC"/>
    <w:rsid w:val="00EA6892"/>
    <w:rsid w:val="00EA6970"/>
    <w:rsid w:val="00EA6D6E"/>
    <w:rsid w:val="00EA6E82"/>
    <w:rsid w:val="00EB01BE"/>
    <w:rsid w:val="00EB03DC"/>
    <w:rsid w:val="00EB0403"/>
    <w:rsid w:val="00EB0F2D"/>
    <w:rsid w:val="00EB137A"/>
    <w:rsid w:val="00EB1581"/>
    <w:rsid w:val="00EB25FE"/>
    <w:rsid w:val="00EB2677"/>
    <w:rsid w:val="00EB2680"/>
    <w:rsid w:val="00EB2811"/>
    <w:rsid w:val="00EB2970"/>
    <w:rsid w:val="00EB34E5"/>
    <w:rsid w:val="00EB35BD"/>
    <w:rsid w:val="00EB3B4F"/>
    <w:rsid w:val="00EB3B98"/>
    <w:rsid w:val="00EB3F76"/>
    <w:rsid w:val="00EB4181"/>
    <w:rsid w:val="00EB4211"/>
    <w:rsid w:val="00EB47EF"/>
    <w:rsid w:val="00EB4D77"/>
    <w:rsid w:val="00EB52C3"/>
    <w:rsid w:val="00EB5B1E"/>
    <w:rsid w:val="00EB5C8F"/>
    <w:rsid w:val="00EB6265"/>
    <w:rsid w:val="00EB6357"/>
    <w:rsid w:val="00EB6717"/>
    <w:rsid w:val="00EB6884"/>
    <w:rsid w:val="00EB6D57"/>
    <w:rsid w:val="00EB7B5D"/>
    <w:rsid w:val="00EB7F05"/>
    <w:rsid w:val="00EC0690"/>
    <w:rsid w:val="00EC08A3"/>
    <w:rsid w:val="00EC0AC3"/>
    <w:rsid w:val="00EC0E0A"/>
    <w:rsid w:val="00EC0E6D"/>
    <w:rsid w:val="00EC2767"/>
    <w:rsid w:val="00EC28D9"/>
    <w:rsid w:val="00EC2B13"/>
    <w:rsid w:val="00EC3050"/>
    <w:rsid w:val="00EC3825"/>
    <w:rsid w:val="00EC3D88"/>
    <w:rsid w:val="00EC482F"/>
    <w:rsid w:val="00EC4A22"/>
    <w:rsid w:val="00EC536A"/>
    <w:rsid w:val="00EC64FC"/>
    <w:rsid w:val="00EC6993"/>
    <w:rsid w:val="00EC79DA"/>
    <w:rsid w:val="00ED0004"/>
    <w:rsid w:val="00ED0596"/>
    <w:rsid w:val="00ED08FD"/>
    <w:rsid w:val="00ED0B51"/>
    <w:rsid w:val="00ED17C8"/>
    <w:rsid w:val="00ED22B9"/>
    <w:rsid w:val="00ED26D6"/>
    <w:rsid w:val="00ED273C"/>
    <w:rsid w:val="00ED2A90"/>
    <w:rsid w:val="00ED2A9B"/>
    <w:rsid w:val="00ED2B16"/>
    <w:rsid w:val="00ED2C25"/>
    <w:rsid w:val="00ED3207"/>
    <w:rsid w:val="00ED34E4"/>
    <w:rsid w:val="00ED4272"/>
    <w:rsid w:val="00ED46CD"/>
    <w:rsid w:val="00ED4A18"/>
    <w:rsid w:val="00ED4DD4"/>
    <w:rsid w:val="00ED5054"/>
    <w:rsid w:val="00ED5088"/>
    <w:rsid w:val="00ED5462"/>
    <w:rsid w:val="00ED584B"/>
    <w:rsid w:val="00ED587F"/>
    <w:rsid w:val="00ED638C"/>
    <w:rsid w:val="00ED6DFF"/>
    <w:rsid w:val="00ED7ED3"/>
    <w:rsid w:val="00EE0406"/>
    <w:rsid w:val="00EE0EB6"/>
    <w:rsid w:val="00EE28C4"/>
    <w:rsid w:val="00EE28E6"/>
    <w:rsid w:val="00EE314B"/>
    <w:rsid w:val="00EE329B"/>
    <w:rsid w:val="00EE32C8"/>
    <w:rsid w:val="00EE3972"/>
    <w:rsid w:val="00EE3E19"/>
    <w:rsid w:val="00EE3EBD"/>
    <w:rsid w:val="00EE3FFD"/>
    <w:rsid w:val="00EE4147"/>
    <w:rsid w:val="00EE4358"/>
    <w:rsid w:val="00EE4679"/>
    <w:rsid w:val="00EE4AE9"/>
    <w:rsid w:val="00EE4F06"/>
    <w:rsid w:val="00EE5F14"/>
    <w:rsid w:val="00EE67E3"/>
    <w:rsid w:val="00EE6BBA"/>
    <w:rsid w:val="00EE6CA3"/>
    <w:rsid w:val="00EE784C"/>
    <w:rsid w:val="00EE79B4"/>
    <w:rsid w:val="00EE7D16"/>
    <w:rsid w:val="00EF0173"/>
    <w:rsid w:val="00EF05FF"/>
    <w:rsid w:val="00EF0838"/>
    <w:rsid w:val="00EF0C0C"/>
    <w:rsid w:val="00EF0E69"/>
    <w:rsid w:val="00EF17A6"/>
    <w:rsid w:val="00EF1C71"/>
    <w:rsid w:val="00EF1CC2"/>
    <w:rsid w:val="00EF293A"/>
    <w:rsid w:val="00EF3E0C"/>
    <w:rsid w:val="00EF41C7"/>
    <w:rsid w:val="00EF4BE3"/>
    <w:rsid w:val="00EF5015"/>
    <w:rsid w:val="00EF56E0"/>
    <w:rsid w:val="00EF604B"/>
    <w:rsid w:val="00EF642B"/>
    <w:rsid w:val="00EF726D"/>
    <w:rsid w:val="00EF76AF"/>
    <w:rsid w:val="00EF7C58"/>
    <w:rsid w:val="00F004A3"/>
    <w:rsid w:val="00F00A79"/>
    <w:rsid w:val="00F00F86"/>
    <w:rsid w:val="00F014CF"/>
    <w:rsid w:val="00F01736"/>
    <w:rsid w:val="00F0192A"/>
    <w:rsid w:val="00F01F7F"/>
    <w:rsid w:val="00F0253B"/>
    <w:rsid w:val="00F028C0"/>
    <w:rsid w:val="00F02CE4"/>
    <w:rsid w:val="00F02F80"/>
    <w:rsid w:val="00F03C9F"/>
    <w:rsid w:val="00F03E82"/>
    <w:rsid w:val="00F040AE"/>
    <w:rsid w:val="00F048BC"/>
    <w:rsid w:val="00F04A25"/>
    <w:rsid w:val="00F04D9C"/>
    <w:rsid w:val="00F05764"/>
    <w:rsid w:val="00F05A93"/>
    <w:rsid w:val="00F05DC3"/>
    <w:rsid w:val="00F05EE2"/>
    <w:rsid w:val="00F05F9C"/>
    <w:rsid w:val="00F060DC"/>
    <w:rsid w:val="00F061D3"/>
    <w:rsid w:val="00F061D8"/>
    <w:rsid w:val="00F063E7"/>
    <w:rsid w:val="00F0651F"/>
    <w:rsid w:val="00F06664"/>
    <w:rsid w:val="00F066F8"/>
    <w:rsid w:val="00F06985"/>
    <w:rsid w:val="00F07382"/>
    <w:rsid w:val="00F073BC"/>
    <w:rsid w:val="00F074A9"/>
    <w:rsid w:val="00F1014F"/>
    <w:rsid w:val="00F10C57"/>
    <w:rsid w:val="00F10ED7"/>
    <w:rsid w:val="00F118C8"/>
    <w:rsid w:val="00F11BB6"/>
    <w:rsid w:val="00F11E68"/>
    <w:rsid w:val="00F11F85"/>
    <w:rsid w:val="00F12AE2"/>
    <w:rsid w:val="00F12B0E"/>
    <w:rsid w:val="00F136AF"/>
    <w:rsid w:val="00F13E05"/>
    <w:rsid w:val="00F143ED"/>
    <w:rsid w:val="00F14B61"/>
    <w:rsid w:val="00F14CB8"/>
    <w:rsid w:val="00F14E47"/>
    <w:rsid w:val="00F1549B"/>
    <w:rsid w:val="00F15D7F"/>
    <w:rsid w:val="00F15E8B"/>
    <w:rsid w:val="00F163B8"/>
    <w:rsid w:val="00F173B4"/>
    <w:rsid w:val="00F175FD"/>
    <w:rsid w:val="00F17625"/>
    <w:rsid w:val="00F17CD4"/>
    <w:rsid w:val="00F17E01"/>
    <w:rsid w:val="00F17F4D"/>
    <w:rsid w:val="00F200A5"/>
    <w:rsid w:val="00F2018B"/>
    <w:rsid w:val="00F20A58"/>
    <w:rsid w:val="00F20BE8"/>
    <w:rsid w:val="00F21855"/>
    <w:rsid w:val="00F21913"/>
    <w:rsid w:val="00F21E14"/>
    <w:rsid w:val="00F2201D"/>
    <w:rsid w:val="00F236BB"/>
    <w:rsid w:val="00F2398C"/>
    <w:rsid w:val="00F23BB8"/>
    <w:rsid w:val="00F23BCA"/>
    <w:rsid w:val="00F23CE6"/>
    <w:rsid w:val="00F24218"/>
    <w:rsid w:val="00F245F4"/>
    <w:rsid w:val="00F2469D"/>
    <w:rsid w:val="00F258B0"/>
    <w:rsid w:val="00F25B62"/>
    <w:rsid w:val="00F25F96"/>
    <w:rsid w:val="00F26255"/>
    <w:rsid w:val="00F26D53"/>
    <w:rsid w:val="00F2726F"/>
    <w:rsid w:val="00F2730B"/>
    <w:rsid w:val="00F27672"/>
    <w:rsid w:val="00F27A89"/>
    <w:rsid w:val="00F27E53"/>
    <w:rsid w:val="00F3003F"/>
    <w:rsid w:val="00F30C33"/>
    <w:rsid w:val="00F31AA9"/>
    <w:rsid w:val="00F31BD7"/>
    <w:rsid w:val="00F31EB0"/>
    <w:rsid w:val="00F31F5B"/>
    <w:rsid w:val="00F32415"/>
    <w:rsid w:val="00F32831"/>
    <w:rsid w:val="00F329BC"/>
    <w:rsid w:val="00F33207"/>
    <w:rsid w:val="00F3330A"/>
    <w:rsid w:val="00F34A84"/>
    <w:rsid w:val="00F3567C"/>
    <w:rsid w:val="00F357B8"/>
    <w:rsid w:val="00F35932"/>
    <w:rsid w:val="00F36454"/>
    <w:rsid w:val="00F36885"/>
    <w:rsid w:val="00F3692D"/>
    <w:rsid w:val="00F37080"/>
    <w:rsid w:val="00F37324"/>
    <w:rsid w:val="00F37ADA"/>
    <w:rsid w:val="00F37BF7"/>
    <w:rsid w:val="00F37F31"/>
    <w:rsid w:val="00F40036"/>
    <w:rsid w:val="00F405A7"/>
    <w:rsid w:val="00F409D1"/>
    <w:rsid w:val="00F40AC8"/>
    <w:rsid w:val="00F41C50"/>
    <w:rsid w:val="00F427A2"/>
    <w:rsid w:val="00F42927"/>
    <w:rsid w:val="00F43B96"/>
    <w:rsid w:val="00F43DB3"/>
    <w:rsid w:val="00F43DD8"/>
    <w:rsid w:val="00F440B1"/>
    <w:rsid w:val="00F44400"/>
    <w:rsid w:val="00F448EB"/>
    <w:rsid w:val="00F4556B"/>
    <w:rsid w:val="00F458D1"/>
    <w:rsid w:val="00F46222"/>
    <w:rsid w:val="00F463D1"/>
    <w:rsid w:val="00F46D91"/>
    <w:rsid w:val="00F46E70"/>
    <w:rsid w:val="00F46FBA"/>
    <w:rsid w:val="00F47269"/>
    <w:rsid w:val="00F47604"/>
    <w:rsid w:val="00F47809"/>
    <w:rsid w:val="00F47C97"/>
    <w:rsid w:val="00F50702"/>
    <w:rsid w:val="00F50CC1"/>
    <w:rsid w:val="00F51A89"/>
    <w:rsid w:val="00F52FC3"/>
    <w:rsid w:val="00F534D7"/>
    <w:rsid w:val="00F535DB"/>
    <w:rsid w:val="00F536E1"/>
    <w:rsid w:val="00F5392C"/>
    <w:rsid w:val="00F53AA6"/>
    <w:rsid w:val="00F53F84"/>
    <w:rsid w:val="00F543E5"/>
    <w:rsid w:val="00F54AB6"/>
    <w:rsid w:val="00F558AB"/>
    <w:rsid w:val="00F55994"/>
    <w:rsid w:val="00F55B56"/>
    <w:rsid w:val="00F55C01"/>
    <w:rsid w:val="00F56083"/>
    <w:rsid w:val="00F56655"/>
    <w:rsid w:val="00F56A05"/>
    <w:rsid w:val="00F56B2E"/>
    <w:rsid w:val="00F56DF5"/>
    <w:rsid w:val="00F575F1"/>
    <w:rsid w:val="00F5785A"/>
    <w:rsid w:val="00F60759"/>
    <w:rsid w:val="00F60944"/>
    <w:rsid w:val="00F60A13"/>
    <w:rsid w:val="00F60D85"/>
    <w:rsid w:val="00F616E9"/>
    <w:rsid w:val="00F6187D"/>
    <w:rsid w:val="00F623D2"/>
    <w:rsid w:val="00F6288C"/>
    <w:rsid w:val="00F62F6F"/>
    <w:rsid w:val="00F631E4"/>
    <w:rsid w:val="00F632B3"/>
    <w:rsid w:val="00F63BCD"/>
    <w:rsid w:val="00F63D0B"/>
    <w:rsid w:val="00F642FB"/>
    <w:rsid w:val="00F643D6"/>
    <w:rsid w:val="00F64674"/>
    <w:rsid w:val="00F6467B"/>
    <w:rsid w:val="00F64764"/>
    <w:rsid w:val="00F64822"/>
    <w:rsid w:val="00F6517F"/>
    <w:rsid w:val="00F65945"/>
    <w:rsid w:val="00F66184"/>
    <w:rsid w:val="00F662CE"/>
    <w:rsid w:val="00F66668"/>
    <w:rsid w:val="00F667C8"/>
    <w:rsid w:val="00F6684F"/>
    <w:rsid w:val="00F66C87"/>
    <w:rsid w:val="00F674F1"/>
    <w:rsid w:val="00F67895"/>
    <w:rsid w:val="00F7016B"/>
    <w:rsid w:val="00F70341"/>
    <w:rsid w:val="00F704E7"/>
    <w:rsid w:val="00F708C1"/>
    <w:rsid w:val="00F70A32"/>
    <w:rsid w:val="00F7137A"/>
    <w:rsid w:val="00F71587"/>
    <w:rsid w:val="00F715D4"/>
    <w:rsid w:val="00F72E8F"/>
    <w:rsid w:val="00F72F47"/>
    <w:rsid w:val="00F734FF"/>
    <w:rsid w:val="00F73CB9"/>
    <w:rsid w:val="00F7493B"/>
    <w:rsid w:val="00F74C54"/>
    <w:rsid w:val="00F75367"/>
    <w:rsid w:val="00F75995"/>
    <w:rsid w:val="00F759F0"/>
    <w:rsid w:val="00F75E54"/>
    <w:rsid w:val="00F76129"/>
    <w:rsid w:val="00F76325"/>
    <w:rsid w:val="00F7635E"/>
    <w:rsid w:val="00F763C3"/>
    <w:rsid w:val="00F76D74"/>
    <w:rsid w:val="00F76E46"/>
    <w:rsid w:val="00F77690"/>
    <w:rsid w:val="00F778A1"/>
    <w:rsid w:val="00F77B10"/>
    <w:rsid w:val="00F807F4"/>
    <w:rsid w:val="00F810D7"/>
    <w:rsid w:val="00F811FC"/>
    <w:rsid w:val="00F81371"/>
    <w:rsid w:val="00F8157B"/>
    <w:rsid w:val="00F817CA"/>
    <w:rsid w:val="00F81A10"/>
    <w:rsid w:val="00F82D20"/>
    <w:rsid w:val="00F82D21"/>
    <w:rsid w:val="00F82DA1"/>
    <w:rsid w:val="00F83124"/>
    <w:rsid w:val="00F83618"/>
    <w:rsid w:val="00F837ED"/>
    <w:rsid w:val="00F84071"/>
    <w:rsid w:val="00F84129"/>
    <w:rsid w:val="00F8458A"/>
    <w:rsid w:val="00F84604"/>
    <w:rsid w:val="00F8495C"/>
    <w:rsid w:val="00F84C14"/>
    <w:rsid w:val="00F852E8"/>
    <w:rsid w:val="00F855FE"/>
    <w:rsid w:val="00F8697C"/>
    <w:rsid w:val="00F876D7"/>
    <w:rsid w:val="00F87A30"/>
    <w:rsid w:val="00F9018F"/>
    <w:rsid w:val="00F9019D"/>
    <w:rsid w:val="00F9019F"/>
    <w:rsid w:val="00F9028B"/>
    <w:rsid w:val="00F91545"/>
    <w:rsid w:val="00F919AD"/>
    <w:rsid w:val="00F92B0D"/>
    <w:rsid w:val="00F92DD8"/>
    <w:rsid w:val="00F9306B"/>
    <w:rsid w:val="00F9379F"/>
    <w:rsid w:val="00F93865"/>
    <w:rsid w:val="00F93990"/>
    <w:rsid w:val="00F93B1F"/>
    <w:rsid w:val="00F93E94"/>
    <w:rsid w:val="00F93FCB"/>
    <w:rsid w:val="00F940FA"/>
    <w:rsid w:val="00F942DA"/>
    <w:rsid w:val="00F947EE"/>
    <w:rsid w:val="00F9493F"/>
    <w:rsid w:val="00F95141"/>
    <w:rsid w:val="00F951A1"/>
    <w:rsid w:val="00F958AF"/>
    <w:rsid w:val="00F95D03"/>
    <w:rsid w:val="00F9607D"/>
    <w:rsid w:val="00F966B4"/>
    <w:rsid w:val="00F96823"/>
    <w:rsid w:val="00F96AD3"/>
    <w:rsid w:val="00F96DA0"/>
    <w:rsid w:val="00F96EAB"/>
    <w:rsid w:val="00F970C4"/>
    <w:rsid w:val="00F974C8"/>
    <w:rsid w:val="00F979BF"/>
    <w:rsid w:val="00F97A6B"/>
    <w:rsid w:val="00FA0EB1"/>
    <w:rsid w:val="00FA194B"/>
    <w:rsid w:val="00FA1A99"/>
    <w:rsid w:val="00FA1EFA"/>
    <w:rsid w:val="00FA29D7"/>
    <w:rsid w:val="00FA2A37"/>
    <w:rsid w:val="00FA320C"/>
    <w:rsid w:val="00FA32CE"/>
    <w:rsid w:val="00FA33C8"/>
    <w:rsid w:val="00FA35C2"/>
    <w:rsid w:val="00FA4047"/>
    <w:rsid w:val="00FA4A43"/>
    <w:rsid w:val="00FA5DC4"/>
    <w:rsid w:val="00FA5EA3"/>
    <w:rsid w:val="00FA5F4A"/>
    <w:rsid w:val="00FA6FD6"/>
    <w:rsid w:val="00FA7462"/>
    <w:rsid w:val="00FB05DB"/>
    <w:rsid w:val="00FB1023"/>
    <w:rsid w:val="00FB105D"/>
    <w:rsid w:val="00FB1C7D"/>
    <w:rsid w:val="00FB20A7"/>
    <w:rsid w:val="00FB20AF"/>
    <w:rsid w:val="00FB2705"/>
    <w:rsid w:val="00FB2E02"/>
    <w:rsid w:val="00FB4BFD"/>
    <w:rsid w:val="00FB51B5"/>
    <w:rsid w:val="00FB5333"/>
    <w:rsid w:val="00FB562A"/>
    <w:rsid w:val="00FB69DD"/>
    <w:rsid w:val="00FB6A99"/>
    <w:rsid w:val="00FB75D9"/>
    <w:rsid w:val="00FB7854"/>
    <w:rsid w:val="00FB7ED2"/>
    <w:rsid w:val="00FC0474"/>
    <w:rsid w:val="00FC0659"/>
    <w:rsid w:val="00FC1189"/>
    <w:rsid w:val="00FC1214"/>
    <w:rsid w:val="00FC18F5"/>
    <w:rsid w:val="00FC1ADF"/>
    <w:rsid w:val="00FC3374"/>
    <w:rsid w:val="00FC36A6"/>
    <w:rsid w:val="00FC3A18"/>
    <w:rsid w:val="00FC3ACD"/>
    <w:rsid w:val="00FC3CB1"/>
    <w:rsid w:val="00FC3E48"/>
    <w:rsid w:val="00FC3F99"/>
    <w:rsid w:val="00FC44A9"/>
    <w:rsid w:val="00FC4E6E"/>
    <w:rsid w:val="00FC59C5"/>
    <w:rsid w:val="00FC5AEE"/>
    <w:rsid w:val="00FC6627"/>
    <w:rsid w:val="00FC6C5D"/>
    <w:rsid w:val="00FC714B"/>
    <w:rsid w:val="00FC7FF9"/>
    <w:rsid w:val="00FD0259"/>
    <w:rsid w:val="00FD0AA8"/>
    <w:rsid w:val="00FD0FBF"/>
    <w:rsid w:val="00FD1722"/>
    <w:rsid w:val="00FD208C"/>
    <w:rsid w:val="00FD22EA"/>
    <w:rsid w:val="00FD293B"/>
    <w:rsid w:val="00FD2BA7"/>
    <w:rsid w:val="00FD2E10"/>
    <w:rsid w:val="00FD3DCA"/>
    <w:rsid w:val="00FD41FC"/>
    <w:rsid w:val="00FD4376"/>
    <w:rsid w:val="00FD4CE1"/>
    <w:rsid w:val="00FD5D3C"/>
    <w:rsid w:val="00FD603A"/>
    <w:rsid w:val="00FD648A"/>
    <w:rsid w:val="00FD65B3"/>
    <w:rsid w:val="00FE0279"/>
    <w:rsid w:val="00FE0A60"/>
    <w:rsid w:val="00FE0C50"/>
    <w:rsid w:val="00FE13E7"/>
    <w:rsid w:val="00FE1C78"/>
    <w:rsid w:val="00FE1F30"/>
    <w:rsid w:val="00FE25D3"/>
    <w:rsid w:val="00FE267D"/>
    <w:rsid w:val="00FE27F6"/>
    <w:rsid w:val="00FE28AE"/>
    <w:rsid w:val="00FE2C2C"/>
    <w:rsid w:val="00FE301F"/>
    <w:rsid w:val="00FE3189"/>
    <w:rsid w:val="00FE31BB"/>
    <w:rsid w:val="00FE3C4C"/>
    <w:rsid w:val="00FE406B"/>
    <w:rsid w:val="00FE4891"/>
    <w:rsid w:val="00FE4CEC"/>
    <w:rsid w:val="00FE5B62"/>
    <w:rsid w:val="00FE7729"/>
    <w:rsid w:val="00FE77AD"/>
    <w:rsid w:val="00FE7A4D"/>
    <w:rsid w:val="00FE7AE6"/>
    <w:rsid w:val="00FE7E82"/>
    <w:rsid w:val="00FE7FB0"/>
    <w:rsid w:val="00FF061E"/>
    <w:rsid w:val="00FF065B"/>
    <w:rsid w:val="00FF0BE4"/>
    <w:rsid w:val="00FF0CC7"/>
    <w:rsid w:val="00FF0CEA"/>
    <w:rsid w:val="00FF1188"/>
    <w:rsid w:val="00FF153C"/>
    <w:rsid w:val="00FF175E"/>
    <w:rsid w:val="00FF20A0"/>
    <w:rsid w:val="00FF2DB5"/>
    <w:rsid w:val="00FF2E2E"/>
    <w:rsid w:val="00FF2EBE"/>
    <w:rsid w:val="00FF33BA"/>
    <w:rsid w:val="00FF3707"/>
    <w:rsid w:val="00FF3B71"/>
    <w:rsid w:val="00FF509C"/>
    <w:rsid w:val="00FF541C"/>
    <w:rsid w:val="00FF5534"/>
    <w:rsid w:val="00FF5C14"/>
    <w:rsid w:val="00FF5F86"/>
    <w:rsid w:val="00FF6BDD"/>
    <w:rsid w:val="00FF7286"/>
    <w:rsid w:val="00FF73F9"/>
    <w:rsid w:val="00FF770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Garamond" w:ascii="Garamond"/>
      <w:sz w:val="28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sz w:val="16"/>
      <w:u w:val="double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hAnsi="Times New Roman" w:ascii="Times New Roman"/>
      <w:b/>
      <w:bCs/>
      <w:sz w:val="24"/>
      <w:u w:val="single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rFonts w:hAnsi="Times New Roman" w:ascii="Times New Roman"/>
      <w:b/>
      <w:bCs/>
      <w:sz w:val="24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Naslov" w:type="paragraph">
    <w:name w:val="Title"/>
    <w:basedOn w:val="Normal"/>
    <w:qFormat/>
    <w:pPr>
      <w:jc w:val="center"/>
    </w:pPr>
    <w:rPr>
      <w:rFonts w:hAnsi="Times New Roman" w:ascii="Times New Roman"/>
      <w:b/>
      <w:sz w:val="24"/>
    </w:rPr>
  </w:style>
  <w:style w:styleId="Tijeloteksta" w:type="paragraph">
    <w:name w:val="Body Text"/>
    <w:basedOn w:val="Normal"/>
    <w:rPr>
      <w:rFonts w:hAnsi="Times New Roman" w:ascii="Times New Roman"/>
      <w:sz w:val="24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sz w:val="24"/>
    </w:rPr>
  </w:style>
  <w:style w:styleId="Tekstbalonia" w:type="paragraph">
    <w:name w:val="Balloon Text"/>
    <w:basedOn w:val="Normal"/>
    <w:semiHidden/>
    <w:rsid w:val="00FA5DC4"/>
    <w:rPr>
      <w:rFonts w:cs="Tahoma" w:hAnsi="Tahoma" w:ascii="Tahoma"/>
      <w:sz w:val="16"/>
      <w:szCs w:val="16"/>
    </w:rPr>
  </w:style>
  <w:style w:styleId="SlijeenaHiperveza" w:type="character">
    <w:name w:val="FollowedHyperlink"/>
    <w:rsid w:val="00541701"/>
    <w:rPr>
      <w:color w:val="800080"/>
      <w:u w:val="single"/>
    </w:rPr>
  </w:style>
  <w:style w:styleId="Zaglavlje" w:type="paragraph">
    <w:name w:val="header"/>
    <w:basedOn w:val="Normal"/>
    <w:link w:val="ZaglavljeChar"/>
    <w:rsid w:val="004B1E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B1EF0"/>
    <w:rPr>
      <w:rFonts w:hAnsi="Garamond" w:ascii="Garamond"/>
      <w:sz w:val="28"/>
      <w:lang w:eastAsia="en-US"/>
    </w:rPr>
  </w:style>
  <w:style w:styleId="Podnoje" w:type="paragraph">
    <w:name w:val="footer"/>
    <w:basedOn w:val="Normal"/>
    <w:link w:val="PodnojeChar"/>
    <w:rsid w:val="004B1E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B1EF0"/>
    <w:rPr>
      <w:rFonts w:hAnsi="Garamond" w:ascii="Garamond"/>
      <w:sz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4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0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0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0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0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Garamond" w:hAnsi="Garamond"/>
      <w:sz w:val="28"/>
      <w:lang w:eastAsia="en-US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Naslov" w:type="paragraph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styleId="Tijeloteksta" w:type="paragraph">
    <w:name w:val="Body Text"/>
    <w:basedOn w:val="Normal"/>
    <w:rPr>
      <w:rFonts w:ascii="Times New Roman" w:hAnsi="Times New Roman"/>
      <w:sz w:val="24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sz w:val="24"/>
    </w:rPr>
  </w:style>
  <w:style w:styleId="Tekstbalonia" w:type="paragraph">
    <w:name w:val="Balloon Text"/>
    <w:basedOn w:val="Normal"/>
    <w:semiHidden/>
    <w:rsid w:val="00FA5DC4"/>
    <w:rPr>
      <w:rFonts w:ascii="Tahoma" w:cs="Tahoma" w:hAnsi="Tahoma"/>
      <w:sz w:val="16"/>
      <w:szCs w:val="16"/>
    </w:rPr>
  </w:style>
  <w:style w:styleId="SlijeenaHiperveza" w:type="character">
    <w:name w:val="FollowedHyperlink"/>
    <w:rsid w:val="00541701"/>
    <w:rPr>
      <w:color w:val="800080"/>
      <w:u w:val="single"/>
    </w:rPr>
  </w:style>
  <w:style w:styleId="Zaglavlje" w:type="paragraph">
    <w:name w:val="header"/>
    <w:basedOn w:val="Normal"/>
    <w:link w:val="ZaglavljeChar"/>
    <w:rsid w:val="004B1E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B1EF0"/>
    <w:rPr>
      <w:rFonts w:ascii="Garamond" w:hAnsi="Garamond"/>
      <w:sz w:val="28"/>
      <w:lang w:eastAsia="en-US"/>
    </w:rPr>
  </w:style>
  <w:style w:styleId="Podnoje" w:type="paragraph">
    <w:name w:val="footer"/>
    <w:basedOn w:val="Normal"/>
    <w:link w:val="PodnojeChar"/>
    <w:rsid w:val="004B1E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B1EF0"/>
    <w:rPr>
      <w:rFonts w:ascii="Garamond" w:hAnsi="Garamond"/>
      <w:sz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4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0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0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0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0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B0A9C-4893-493B-9A70-28DB5A104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Antolic</properties:Company>
  <properties:Pages>2</properties:Pages>
  <properties:Words>738</properties:Words>
  <properties:Characters>4708</properties:Characters>
  <properties:Lines>102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odvjetničko društvo</vt:lpstr>
      <vt:lpstr>odvjetničko društvo</vt:lpstr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2018-10-18T09:50:00Z</dcterms:created>
  <dc:creator>Martin Lukin</dc:creator>
  <cp:lastModifiedBy>Valentina Gabud</cp:lastModifiedBy>
  <cp:lastPrinted>2018-10-16T19:21:00Z</cp:lastPrinted>
  <dcterms:modified xmlns:xsi="http://www.w3.org/2001/XMLSchema-instance" xsi:type="dcterms:W3CDTF">2018-10-18T09:50:00Z</dcterms:modified>
  <cp:revision>3</cp:revision>
  <dc:title>odvjetničko društvo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St-3097/2016-25 / Podnesak - Izvješće stečajnog upravitelja (STEČAJ - FETA d.o.o.- Izviješće 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