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97"/>
        <w:gridCol w:w="6033"/>
      </w:tblGrid>
      <w:tr w:rsidTr="00613373" w:rsidR="00CA2209" w:rsidRPr="0053394F">
        <w:trPr>
          <w:trHeight w:val="2356"/>
        </w:trPr>
        <w:tc>
          <w:tcPr>
            <w:tcW w:type="dxa" w:w="3497"/>
            <w:vAlign w:val="center"/>
          </w:tcPr>
          <w:p w:rsidRDefault="00CA2209" w:rsidP="00A66C00" w:rsidR="00CA2209" w:rsidRPr="0053394F">
            <w:pPr>
              <w:spacing w:before="100"/>
              <w:jc w:val="center"/>
            </w:pPr>
            <w:bookmarkStart w:name="_GoBack" w:id="0"/>
            <w:bookmarkEnd w:id="0"/>
            <w:r w:rsidRPr="0053394F">
              <w:rPr>
                <w:noProof/>
                <w:lang w:eastAsia="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A2209" w:rsidP="00A66C00" w:rsidR="00CA2209" w:rsidRPr="0053394F">
            <w:pPr>
              <w:spacing w:before="100"/>
            </w:pPr>
            <w:r w:rsidRPr="0053394F">
              <w:t>REPUBLIKA HRVATSKA</w:t>
            </w:r>
          </w:p>
          <w:p w:rsidRDefault="00CA2209" w:rsidP="00A66C00" w:rsidR="00CA2209" w:rsidRPr="0053394F">
            <w:r w:rsidRPr="0053394F">
              <w:t>TRGOVAČKI SUD U SPLITU</w:t>
            </w:r>
          </w:p>
          <w:p w:rsidRDefault="00CA2209" w:rsidP="00DA5B9D" w:rsidR="00CA2209" w:rsidRPr="0053394F">
            <w:r w:rsidRPr="0053394F">
              <w:t>Split, Sukoišanska 6</w:t>
            </w:r>
          </w:p>
        </w:tc>
        <w:tc>
          <w:tcPr>
            <w:tcW w:type="dxa" w:w="6033"/>
          </w:tcPr>
          <w:p w:rsidRDefault="00CA2209" w:rsidP="00DA5B9D" w:rsidR="00CA2209" w:rsidRPr="0053394F">
            <w:pPr>
              <w:jc w:val="both"/>
            </w:pPr>
          </w:p>
          <w:p w:rsidRDefault="00CA2209" w:rsidP="00DA5B9D" w:rsidR="00CA2209" w:rsidRPr="0053394F">
            <w:pPr>
              <w:jc w:val="both"/>
            </w:pPr>
          </w:p>
          <w:p w:rsidRDefault="00CA2209" w:rsidP="00DA5B9D" w:rsidR="00CA2209" w:rsidRPr="0053394F">
            <w:pPr>
              <w:jc w:val="both"/>
            </w:pPr>
          </w:p>
          <w:p w:rsidRDefault="00CA2209" w:rsidP="00DA5B9D" w:rsidR="00CA2209" w:rsidRPr="0053394F">
            <w:pPr>
              <w:jc w:val="right"/>
            </w:pPr>
          </w:p>
          <w:p w:rsidRDefault="00CA2209" w:rsidP="00DA5B9D" w:rsidR="00CA2209" w:rsidRPr="0053394F">
            <w:pPr>
              <w:jc w:val="right"/>
            </w:pPr>
          </w:p>
          <w:p w:rsidRDefault="00CA2209" w:rsidP="00DA5B9D" w:rsidR="00CA2209" w:rsidRPr="0053394F">
            <w:pPr>
              <w:jc w:val="right"/>
            </w:pPr>
          </w:p>
          <w:p w:rsidRDefault="00CA2209" w:rsidP="00DA5B9D" w:rsidR="00CA2209" w:rsidRPr="0053394F">
            <w:pPr>
              <w:jc w:val="right"/>
            </w:pPr>
          </w:p>
          <w:p w:rsidRDefault="00CA2209" w:rsidP="00855748" w:rsidR="00CA2209" w:rsidRPr="0053394F">
            <w:pPr>
              <w:jc w:val="right"/>
            </w:pPr>
            <w:r>
              <w:t>Poslovni broj: 11.St-</w:t>
            </w:r>
            <w:r w:rsidR="00855748">
              <w:t>42/2010-335</w:t>
            </w:r>
          </w:p>
        </w:tc>
      </w:tr>
    </w:tbl>
    <w:p w14:textId="4202ac2" w14:paraId="4202ac2" w:rsidRDefault="00CA2209" w:rsidP="0053394F" w:rsidR="00CA2209" w:rsidRPr="0053394F">
      <w:pPr>
        <w:spacing w:after="300" w:before="300"/>
        <w:jc w:val="center"/>
        <w15:collapsed w:val="false"/>
        <w:rPr>
          <w:spacing w:val="60"/>
        </w:rPr>
      </w:pPr>
      <w:r w:rsidRPr="0053394F">
        <w:rPr>
          <w:spacing w:val="60"/>
        </w:rPr>
        <w:t>REPUBLIKA HRVATSKA</w:t>
      </w:r>
    </w:p>
    <w:p w:rsidRDefault="00CA2209" w:rsidP="0053394F" w:rsidR="00CA2209" w:rsidRPr="0053394F">
      <w:pPr>
        <w:spacing w:after="300" w:before="300"/>
        <w:jc w:val="center"/>
        <w:rPr>
          <w:spacing w:val="60"/>
        </w:rPr>
      </w:pPr>
      <w:r w:rsidRPr="0053394F">
        <w:rPr>
          <w:spacing w:val="60"/>
        </w:rPr>
        <w:t>RJEŠENJE</w:t>
      </w:r>
    </w:p>
    <w:p w:rsidRDefault="001F3454" w:rsidP="008477E4" w:rsidR="001F3454" w:rsidRPr="008477E4">
      <w:pPr>
        <w:ind w:hanging="180"/>
        <w:jc w:val="both"/>
      </w:pPr>
      <w:r>
        <w:tab/>
      </w:r>
      <w:r>
        <w:tab/>
        <w:t>Trgovački sud u Splitu, po</w:t>
      </w:r>
      <w:r w:rsidR="006F392B">
        <w:t xml:space="preserve"> </w:t>
      </w:r>
      <w:r>
        <w:t xml:space="preserve">sutkinji Ani Golub Gruić, u stečajnom postupku nad dužnikom </w:t>
      </w:r>
      <w:r w:rsidR="00855748" w:rsidRPr="00855748">
        <w:t>KASTELI d.o.o. u stečaju</w:t>
      </w:r>
      <w:r w:rsidR="00855748">
        <w:t>,</w:t>
      </w:r>
      <w:r w:rsidR="00855748" w:rsidRPr="00855748">
        <w:t xml:space="preserve"> OIB: 11142315939</w:t>
      </w:r>
      <w:r w:rsidR="00855748" w:rsidRPr="001E3DA0">
        <w:t>,</w:t>
      </w:r>
      <w:r w:rsidR="00855748" w:rsidRPr="008477E4">
        <w:t xml:space="preserve"> </w:t>
      </w:r>
      <w:r w:rsidR="00855748" w:rsidRPr="00855748">
        <w:t xml:space="preserve">Split, Augusta Cesarca 4, </w:t>
      </w:r>
      <w:r w:rsidR="00855748">
        <w:t>26</w:t>
      </w:r>
      <w:r w:rsidR="00B63479">
        <w:t>. rujna</w:t>
      </w:r>
      <w:r w:rsidR="00CA2209">
        <w:t xml:space="preserve"> 2018.</w:t>
      </w:r>
    </w:p>
    <w:p w:rsidRDefault="001F3454" w:rsidP="00020C59" w:rsidR="00020C59">
      <w:pPr>
        <w:spacing w:after="200" w:before="200"/>
        <w:jc w:val="center"/>
        <w:rPr>
          <w:bCs/>
        </w:rPr>
      </w:pPr>
      <w:r>
        <w:rPr>
          <w:bCs/>
        </w:rPr>
        <w:t>r i j e š i o    j e</w:t>
      </w:r>
    </w:p>
    <w:p w:rsidRDefault="00020C59" w:rsidP="00020C59" w:rsidR="00855748">
      <w:pPr>
        <w:spacing w:after="200" w:before="200"/>
        <w:ind w:firstLine="709"/>
        <w:jc w:val="both"/>
      </w:pPr>
      <w:r>
        <w:rPr>
          <w:bCs/>
        </w:rPr>
        <w:t xml:space="preserve">I. </w:t>
      </w:r>
      <w:r w:rsidR="00112C01">
        <w:t xml:space="preserve">Određuje se </w:t>
      </w:r>
      <w:r w:rsidR="00D745CE">
        <w:t xml:space="preserve">brisanje zabilježbe </w:t>
      </w:r>
      <w:r w:rsidR="00855748">
        <w:t xml:space="preserve">otvaranja stečajnog postupka  nad dužnikom </w:t>
      </w:r>
      <w:r w:rsidR="00855748" w:rsidRPr="00855748">
        <w:t>KASTELI d.o.o</w:t>
      </w:r>
      <w:r w:rsidR="00855748">
        <w:t>.,</w:t>
      </w:r>
      <w:r w:rsidR="00855748" w:rsidRPr="00855748">
        <w:t xml:space="preserve"> OIB: 11142315939</w:t>
      </w:r>
      <w:r w:rsidR="00855748">
        <w:t xml:space="preserve">, </w:t>
      </w:r>
      <w:r w:rsidR="00855748" w:rsidRPr="00855748">
        <w:t>Split, Augusta Cesarca 4</w:t>
      </w:r>
      <w:r w:rsidR="00855748">
        <w:t xml:space="preserve">, upisane na temelju dopunskog </w:t>
      </w:r>
      <w:r w:rsidR="00D745CE">
        <w:t>rješenja</w:t>
      </w:r>
      <w:r w:rsidR="00614E45">
        <w:t xml:space="preserve"> Trgovačkog suda u Splitu </w:t>
      </w:r>
      <w:r w:rsidR="00855748">
        <w:t xml:space="preserve">poslovni </w:t>
      </w:r>
      <w:r w:rsidR="00614E45">
        <w:t xml:space="preserve">broj </w:t>
      </w:r>
      <w:r w:rsidR="00E6022F">
        <w:t>St-</w:t>
      </w:r>
      <w:r w:rsidR="00855748">
        <w:t>42/2010</w:t>
      </w:r>
      <w:r w:rsidR="00614E45" w:rsidRPr="00D745CE">
        <w:t xml:space="preserve"> od </w:t>
      </w:r>
      <w:r w:rsidR="00855748" w:rsidRPr="00855748">
        <w:t>8. srpnja 2015</w:t>
      </w:r>
      <w:r w:rsidR="00B63479">
        <w:t>.</w:t>
      </w:r>
      <w:r w:rsidR="00614E45">
        <w:t xml:space="preserve"> </w:t>
      </w:r>
      <w:r w:rsidR="00855748">
        <w:t>(upis pod Z-9350/15)</w:t>
      </w:r>
      <w:r w:rsidR="00855748" w:rsidRPr="00855748">
        <w:t xml:space="preserve">, </w:t>
      </w:r>
      <w:r w:rsidR="00730495">
        <w:t xml:space="preserve">na </w:t>
      </w:r>
      <w:r w:rsidR="00855748">
        <w:t xml:space="preserve">posebnom dijelu nekretnine označene kao </w:t>
      </w:r>
      <w:r w:rsidR="00855748" w:rsidRPr="00855748">
        <w:t>143/100000 dijela kat. čest. 1210/4 Z.U. 2115 K.O. Podvežica,</w:t>
      </w:r>
      <w:r w:rsidR="00982091">
        <w:t xml:space="preserve"> u naravi</w:t>
      </w:r>
      <w:r w:rsidR="00855748" w:rsidRPr="00855748">
        <w:t xml:space="preserve"> trgovina na II. katu građevine, koja se sastoji od jedne prostorije, ukupne površine 103,76 m</w:t>
      </w:r>
      <w:r w:rsidR="00855748" w:rsidRPr="00982091">
        <w:rPr>
          <w:vertAlign w:val="superscript"/>
        </w:rPr>
        <w:t>2</w:t>
      </w:r>
      <w:r w:rsidR="00855748" w:rsidRPr="00855748">
        <w:t xml:space="preserve"> (bruto građevne površine 113,39 m</w:t>
      </w:r>
      <w:r w:rsidR="00855748" w:rsidRPr="00982091">
        <w:rPr>
          <w:vertAlign w:val="superscript"/>
        </w:rPr>
        <w:t>2</w:t>
      </w:r>
      <w:r w:rsidR="00855748" w:rsidRPr="00855748">
        <w:t>), u diobenom elaboratu u dijelu koji se odnosi na II. kat, označeno žuto-smeđom bojom i oznakom ˝222˝, što odgovara suvlasničk</w:t>
      </w:r>
      <w:r w:rsidR="00982091">
        <w:t>om dijelu od 143/100000 zgrade.</w:t>
      </w:r>
    </w:p>
    <w:p w:rsidRDefault="00112C01" w:rsidP="00EC02F4" w:rsidR="00112C01">
      <w:pPr>
        <w:spacing w:before="220"/>
        <w:ind w:firstLine="709"/>
        <w:jc w:val="both"/>
        <w:rPr>
          <w:lang w:eastAsia="hr-HR"/>
        </w:rPr>
      </w:pPr>
      <w:r>
        <w:t xml:space="preserve">II. Nalaže se Općinskom sudu u </w:t>
      </w:r>
      <w:r w:rsidR="00855748">
        <w:t>Rijeci</w:t>
      </w:r>
      <w:r w:rsidR="00B63479">
        <w:t xml:space="preserve"> – Zemljišnoknjižnom </w:t>
      </w:r>
      <w:r w:rsidR="00B63479" w:rsidRPr="00B63479">
        <w:t>odjel</w:t>
      </w:r>
      <w:r w:rsidR="00B63479">
        <w:t>u</w:t>
      </w:r>
      <w:r w:rsidR="00B63479" w:rsidRPr="00B63479">
        <w:t xml:space="preserve"> </w:t>
      </w:r>
      <w:r w:rsidR="00855748">
        <w:t>Rijeka</w:t>
      </w:r>
      <w:r w:rsidR="00B63479" w:rsidRPr="00B63479">
        <w:t xml:space="preserve"> </w:t>
      </w:r>
      <w:r>
        <w:rPr>
          <w:lang w:eastAsia="hr-HR"/>
        </w:rPr>
        <w:t>provedba upisa iz točke I. ovog rješenja.</w:t>
      </w:r>
    </w:p>
    <w:p w:rsidRDefault="001F3454" w:rsidP="00211DB9" w:rsidR="00614E45">
      <w:pPr>
        <w:spacing w:after="200" w:before="160"/>
        <w:jc w:val="center"/>
      </w:pPr>
      <w:r>
        <w:t>Obrazloženje</w:t>
      </w:r>
    </w:p>
    <w:p w:rsidRDefault="00982091" w:rsidP="00982091" w:rsidR="00982091" w:rsidRPr="00982091">
      <w:pPr>
        <w:overflowPunct w:val="false"/>
        <w:autoSpaceDE w:val="false"/>
        <w:autoSpaceDN w:val="false"/>
        <w:adjustRightInd w:val="false"/>
        <w:ind w:firstLine="720"/>
        <w:jc w:val="both"/>
        <w:textAlignment w:val="baseline"/>
        <w:rPr>
          <w:lang w:eastAsia="hr-HR"/>
        </w:rPr>
      </w:pPr>
      <w:r w:rsidRPr="00982091">
        <w:rPr>
          <w:szCs w:val="20"/>
          <w:lang w:eastAsia="hr-HR"/>
        </w:rPr>
        <w:t xml:space="preserve">Rješenjem ovoga suda poslovni broj 7.St-42/2010 od 25. listopada 2010. godine otvoren je stečajni postupak </w:t>
      </w:r>
      <w:r w:rsidRPr="00982091">
        <w:rPr>
          <w:lang w:eastAsia="hr-HR"/>
        </w:rPr>
        <w:t xml:space="preserve">nad dužnikom KASTELI d.o.o. </w:t>
      </w:r>
      <w:r w:rsidRPr="00982091">
        <w:rPr>
          <w:szCs w:val="20"/>
          <w:lang w:eastAsia="hr-HR"/>
        </w:rPr>
        <w:t>Solin, Vranjički put bb</w:t>
      </w:r>
      <w:r w:rsidRPr="00982091">
        <w:rPr>
          <w:lang w:eastAsia="hr-HR"/>
        </w:rPr>
        <w:t>, OIB: 11142315939.</w:t>
      </w:r>
    </w:p>
    <w:p w:rsidRDefault="00982091" w:rsidP="00982091" w:rsidR="00982091">
      <w:pPr>
        <w:spacing w:before="200"/>
        <w:ind w:firstLine="709"/>
        <w:jc w:val="both"/>
        <w:rPr>
          <w:lang w:eastAsia="hr-HR"/>
        </w:rPr>
      </w:pPr>
      <w:r>
        <w:rPr>
          <w:lang w:eastAsia="hr-HR"/>
        </w:rPr>
        <w:t xml:space="preserve">Dopunskim rješenjem poslovni broj St-42/2010 od </w:t>
      </w:r>
      <w:r w:rsidRPr="00982091">
        <w:rPr>
          <w:lang w:eastAsia="hr-HR"/>
        </w:rPr>
        <w:t>8. srpnja 2015</w:t>
      </w:r>
      <w:r>
        <w:rPr>
          <w:lang w:eastAsia="hr-HR"/>
        </w:rPr>
        <w:t>.</w:t>
      </w:r>
      <w:r w:rsidRPr="00982091">
        <w:t xml:space="preserve"> </w:t>
      </w:r>
      <w:r>
        <w:rPr>
          <w:lang w:eastAsia="hr-HR"/>
        </w:rPr>
        <w:t>o</w:t>
      </w:r>
      <w:r w:rsidRPr="00982091">
        <w:rPr>
          <w:lang w:eastAsia="hr-HR"/>
        </w:rPr>
        <w:t>dređe</w:t>
      </w:r>
      <w:r>
        <w:rPr>
          <w:lang w:eastAsia="hr-HR"/>
        </w:rPr>
        <w:t>na</w:t>
      </w:r>
      <w:r w:rsidRPr="00982091">
        <w:rPr>
          <w:lang w:eastAsia="hr-HR"/>
        </w:rPr>
        <w:t xml:space="preserve"> </w:t>
      </w:r>
      <w:r>
        <w:rPr>
          <w:lang w:eastAsia="hr-HR"/>
        </w:rPr>
        <w:t>j</w:t>
      </w:r>
      <w:r w:rsidRPr="00982091">
        <w:rPr>
          <w:lang w:eastAsia="hr-HR"/>
        </w:rPr>
        <w:t xml:space="preserve">e zabilježba otvaranja stečajnog postupka nad dužnikom KASTELI d.o.o. u stečaju Split, Augusta Cesarca 4, OIB: 11142315939, </w:t>
      </w:r>
      <w:r>
        <w:rPr>
          <w:lang w:eastAsia="hr-HR"/>
        </w:rPr>
        <w:t>između ostalog i na nekretnini opisanoj pod točkom I. izreke ovog rješenja.</w:t>
      </w:r>
    </w:p>
    <w:p w:rsidRDefault="003907AC" w:rsidP="00703AD6" w:rsidR="003907AC">
      <w:pPr>
        <w:spacing w:before="200"/>
        <w:ind w:firstLine="709"/>
        <w:jc w:val="both"/>
        <w:rPr>
          <w:color w:val="000000"/>
          <w:lang w:eastAsia="hr-HR"/>
        </w:rPr>
      </w:pPr>
      <w:r>
        <w:rPr>
          <w:color w:val="000000"/>
          <w:lang w:eastAsia="hr-HR"/>
        </w:rPr>
        <w:t>U podnesku, zaprimljenom kod ovog suda</w:t>
      </w:r>
      <w:r w:rsidR="00527BD4">
        <w:rPr>
          <w:color w:val="000000"/>
          <w:lang w:eastAsia="hr-HR"/>
        </w:rPr>
        <w:t xml:space="preserve"> </w:t>
      </w:r>
      <w:r w:rsidR="00665F4B">
        <w:rPr>
          <w:color w:val="000000"/>
          <w:lang w:eastAsia="hr-HR"/>
        </w:rPr>
        <w:t>2</w:t>
      </w:r>
      <w:r w:rsidR="00982091">
        <w:rPr>
          <w:color w:val="000000"/>
          <w:lang w:eastAsia="hr-HR"/>
        </w:rPr>
        <w:t>8</w:t>
      </w:r>
      <w:r w:rsidR="00665F4B">
        <w:rPr>
          <w:color w:val="000000"/>
          <w:lang w:eastAsia="hr-HR"/>
        </w:rPr>
        <w:t>. kolovoza</w:t>
      </w:r>
      <w:r w:rsidR="00527BD4">
        <w:rPr>
          <w:color w:val="000000"/>
          <w:lang w:eastAsia="hr-HR"/>
        </w:rPr>
        <w:t xml:space="preserve"> </w:t>
      </w:r>
      <w:r w:rsidR="00EC02F4" w:rsidRPr="00EC02F4">
        <w:rPr>
          <w:color w:val="000000"/>
          <w:lang w:eastAsia="hr-HR"/>
        </w:rPr>
        <w:t>201</w:t>
      </w:r>
      <w:r w:rsidR="00665F4B">
        <w:rPr>
          <w:color w:val="000000"/>
          <w:lang w:eastAsia="hr-HR"/>
        </w:rPr>
        <w:t>8</w:t>
      </w:r>
      <w:r w:rsidR="00EC02F4" w:rsidRPr="00EC02F4">
        <w:rPr>
          <w:color w:val="000000"/>
          <w:lang w:eastAsia="hr-HR"/>
        </w:rPr>
        <w:t xml:space="preserve">. </w:t>
      </w:r>
      <w:r w:rsidR="00DF12F2">
        <w:rPr>
          <w:color w:val="000000"/>
          <w:lang w:eastAsia="hr-HR"/>
        </w:rPr>
        <w:t>(list</w:t>
      </w:r>
      <w:r w:rsidR="00665F4B">
        <w:rPr>
          <w:color w:val="000000"/>
          <w:lang w:eastAsia="hr-HR"/>
        </w:rPr>
        <w:t xml:space="preserve">ovi </w:t>
      </w:r>
      <w:r w:rsidR="00982091">
        <w:rPr>
          <w:color w:val="000000"/>
          <w:lang w:eastAsia="hr-HR"/>
        </w:rPr>
        <w:t>1747</w:t>
      </w:r>
      <w:r w:rsidR="00665F4B">
        <w:rPr>
          <w:color w:val="000000"/>
          <w:lang w:eastAsia="hr-HR"/>
        </w:rPr>
        <w:t>-</w:t>
      </w:r>
      <w:r w:rsidR="00982091">
        <w:rPr>
          <w:color w:val="000000"/>
          <w:lang w:eastAsia="hr-HR"/>
        </w:rPr>
        <w:t>1757</w:t>
      </w:r>
      <w:r w:rsidR="00DF12F2">
        <w:rPr>
          <w:color w:val="000000"/>
          <w:lang w:eastAsia="hr-HR"/>
        </w:rPr>
        <w:t xml:space="preserve"> spisa)</w:t>
      </w:r>
      <w:r>
        <w:rPr>
          <w:color w:val="000000"/>
          <w:lang w:eastAsia="hr-HR"/>
        </w:rPr>
        <w:t>,</w:t>
      </w:r>
      <w:r w:rsidR="00982091" w:rsidRPr="00982091">
        <w:t xml:space="preserve"> </w:t>
      </w:r>
      <w:r w:rsidR="00982091" w:rsidRPr="00982091">
        <w:rPr>
          <w:color w:val="000000"/>
          <w:lang w:eastAsia="hr-HR"/>
        </w:rPr>
        <w:t xml:space="preserve">AMEC RIJEKATEKSTIL </w:t>
      </w:r>
      <w:r w:rsidR="00982091">
        <w:rPr>
          <w:color w:val="000000"/>
          <w:lang w:eastAsia="hr-HR"/>
        </w:rPr>
        <w:t>d.o.o.,</w:t>
      </w:r>
      <w:r w:rsidR="00DF12F2">
        <w:rPr>
          <w:color w:val="000000"/>
          <w:lang w:eastAsia="hr-HR"/>
        </w:rPr>
        <w:t xml:space="preserve"> </w:t>
      </w:r>
      <w:r w:rsidR="00982091">
        <w:rPr>
          <w:color w:val="000000"/>
          <w:lang w:eastAsia="hr-HR"/>
        </w:rPr>
        <w:t xml:space="preserve">OIB: 67641553147, Rijeka, Jadranski trg 4, </w:t>
      </w:r>
      <w:r>
        <w:rPr>
          <w:color w:val="000000"/>
          <w:lang w:eastAsia="hr-HR"/>
        </w:rPr>
        <w:t xml:space="preserve">zatražio je brisanje zabilježbe otvaranja stečajnog postupka upisane na nekretnini opisanoj pod točkom I. izreke ovog rješenja (upis pod Z-9350/15). Svoj zahtjev predlagatelj obrazlaže navodeći da je u ovršnom postupku koji se kod Općinskog suda u Rijeci vodio pod poslovnim brojem Ovr-1861/2014 kupio nekretninu opisanu u točki I. izreke ovog rješenja za ukupan iznos od 1.150.000,00 kn te da mu je ista dosuđena rješenjem tog suda od 16. studenog 2017.  Rješenjem o dosudi da je, između ostalog, naložena i uknjižba prava vlasništva u korist kupca AMEC RIJEKATEKSTIL d.o.o. Rijeka, ali da nije izvršeno brisanje zabilježbe otvaranja stečajnog postupka. </w:t>
      </w:r>
    </w:p>
    <w:p w:rsidRDefault="003907AC" w:rsidP="00912723" w:rsidR="003907AC">
      <w:pPr>
        <w:spacing w:before="200"/>
        <w:ind w:firstLine="709"/>
        <w:jc w:val="both"/>
      </w:pPr>
      <w:r>
        <w:rPr>
          <w:color w:val="000000"/>
          <w:lang w:eastAsia="hr-HR"/>
        </w:rPr>
        <w:lastRenderedPageBreak/>
        <w:t xml:space="preserve">Postupajući temeljem odredbe članka 7. stavka 3. Stečajnog zakona </w:t>
      </w:r>
      <w:r w:rsidRPr="00287B69">
        <w:t>(„Narodne novine“ broj 44/96, 29/99, 129/00, 123/03, 82/06, 116/10, 25/12, 133/12 i 45/13 dalje SZ</w:t>
      </w:r>
      <w:r>
        <w:t>/96</w:t>
      </w:r>
      <w:r w:rsidRPr="00287B69">
        <w:t>)</w:t>
      </w:r>
      <w:r>
        <w:t xml:space="preserve"> u vezi s odredbom članka 441. stavka 1. </w:t>
      </w:r>
      <w:r w:rsidRPr="0032578D">
        <w:t xml:space="preserve">Stečajnog zakona („Narodne novine“ </w:t>
      </w:r>
      <w:r>
        <w:t>71/15 i 104/17; dalje SZ/15), ovaj sud utvrdio je da je rješenje o dosudi Općinskog suda u Rijeci poslovni broj Ovr-1861/2014 od 16. studenog 2017. postalo pravomoćno 27. prosinca 2017. (listovi 1762-1764 spisa), kao i to da je Općinski sud u Rijeci na depozitni račun ovog suda izvršio prijenos sredstava u iznosu od 834.440,70 kn, sukladno točki 2. citiranog rješenja (list 1765 spisa).</w:t>
      </w:r>
    </w:p>
    <w:p w:rsidRDefault="003907AC" w:rsidP="00703AD6" w:rsidR="00D745CE" w:rsidRPr="0048540D">
      <w:pPr>
        <w:spacing w:before="200"/>
        <w:ind w:firstLine="709"/>
        <w:jc w:val="both"/>
      </w:pPr>
      <w:r>
        <w:rPr>
          <w:color w:val="000000"/>
          <w:lang w:eastAsia="hr-HR"/>
        </w:rPr>
        <w:t>Kako iz provedenog postupka i navedenih isprava proizlazi da predmetna nekretnina više ne čini stečajnu masu, to je</w:t>
      </w:r>
      <w:r w:rsidR="00703AD6" w:rsidRPr="0044751C">
        <w:rPr>
          <w:color w:val="000000"/>
          <w:lang w:eastAsia="hr-HR"/>
        </w:rPr>
        <w:t xml:space="preserve"> analognom primjenom odredbe članka</w:t>
      </w:r>
      <w:r w:rsidR="00560186" w:rsidRPr="0044751C">
        <w:rPr>
          <w:color w:val="000000"/>
          <w:lang w:eastAsia="hr-HR"/>
        </w:rPr>
        <w:t xml:space="preserve"> </w:t>
      </w:r>
      <w:r>
        <w:rPr>
          <w:color w:val="000000"/>
          <w:lang w:eastAsia="hr-HR"/>
        </w:rPr>
        <w:t>54</w:t>
      </w:r>
      <w:r w:rsidR="00703AD6" w:rsidRPr="0044751C">
        <w:rPr>
          <w:color w:val="000000"/>
          <w:lang w:eastAsia="hr-HR"/>
        </w:rPr>
        <w:t>. stavka</w:t>
      </w:r>
      <w:r w:rsidR="00560186" w:rsidRPr="0044751C">
        <w:rPr>
          <w:color w:val="000000"/>
          <w:lang w:eastAsia="hr-HR"/>
        </w:rPr>
        <w:t xml:space="preserve"> </w:t>
      </w:r>
      <w:r>
        <w:rPr>
          <w:color w:val="000000"/>
          <w:lang w:eastAsia="hr-HR"/>
        </w:rPr>
        <w:t>6</w:t>
      </w:r>
      <w:r w:rsidR="00560186" w:rsidRPr="0044751C">
        <w:rPr>
          <w:color w:val="000000"/>
          <w:lang w:eastAsia="hr-HR"/>
        </w:rPr>
        <w:t xml:space="preserve">. </w:t>
      </w:r>
      <w:r>
        <w:rPr>
          <w:color w:val="000000"/>
          <w:lang w:eastAsia="hr-HR"/>
        </w:rPr>
        <w:t>SZ/96 valjalo</w:t>
      </w:r>
      <w:r w:rsidR="00560186" w:rsidRPr="0044751C">
        <w:rPr>
          <w:color w:val="000000"/>
          <w:lang w:eastAsia="hr-HR"/>
        </w:rPr>
        <w:t xml:space="preserve"> </w:t>
      </w:r>
      <w:r w:rsidR="000D040D" w:rsidRPr="0044751C">
        <w:rPr>
          <w:color w:val="000000"/>
          <w:lang w:eastAsia="hr-HR"/>
        </w:rPr>
        <w:t>b</w:t>
      </w:r>
      <w:r w:rsidR="00C760F9" w:rsidRPr="0044751C">
        <w:rPr>
          <w:color w:val="000000"/>
          <w:lang w:eastAsia="hr-HR"/>
        </w:rPr>
        <w:t>ri</w:t>
      </w:r>
      <w:r w:rsidR="000D040D" w:rsidRPr="0044751C">
        <w:rPr>
          <w:color w:val="000000"/>
          <w:lang w:eastAsia="hr-HR"/>
        </w:rPr>
        <w:t>sati zabilježbu rješenja o otvaranju stečajnog postupka na predmetnoj nekretnini</w:t>
      </w:r>
      <w:r w:rsidR="00982091">
        <w:rPr>
          <w:color w:val="000000"/>
          <w:lang w:eastAsia="hr-HR"/>
        </w:rPr>
        <w:t>,</w:t>
      </w:r>
      <w:r w:rsidR="000D040D" w:rsidRPr="0044751C">
        <w:rPr>
          <w:color w:val="000000"/>
          <w:lang w:eastAsia="hr-HR"/>
        </w:rPr>
        <w:t xml:space="preserve"> slijedom čega je odlučeno kao u izreci ovog rješenja.</w:t>
      </w:r>
    </w:p>
    <w:p w:rsidRDefault="00614E45" w:rsidP="00614E45" w:rsidR="00614E45">
      <w:pPr>
        <w:ind w:firstLine="709"/>
        <w:jc w:val="both"/>
        <w:rPr>
          <w:rFonts w:eastAsia="Calibri"/>
        </w:rPr>
      </w:pPr>
    </w:p>
    <w:p w:rsidRDefault="00CA2209" w:rsidP="00C760F9" w:rsidR="001F3454">
      <w:pPr>
        <w:jc w:val="center"/>
        <w:rPr>
          <w:b/>
          <w:bCs/>
        </w:rPr>
      </w:pPr>
      <w:r>
        <w:t xml:space="preserve">U Splitu </w:t>
      </w:r>
      <w:r w:rsidR="00665F4B">
        <w:t>2</w:t>
      </w:r>
      <w:r w:rsidR="00982091">
        <w:t>6</w:t>
      </w:r>
      <w:r w:rsidR="00665F4B">
        <w:t>. rujna</w:t>
      </w:r>
      <w:r>
        <w:t xml:space="preserve"> 2018.</w:t>
      </w:r>
    </w:p>
    <w:p w:rsidRDefault="00C760F9" w:rsidP="00C760F9" w:rsidR="00C760F9" w:rsidRPr="00C760F9">
      <w:pPr>
        <w:jc w:val="center"/>
        <w:rPr>
          <w:b/>
          <w:bCs/>
        </w:rPr>
      </w:pPr>
    </w:p>
    <w:p w:rsidRDefault="00CA2209" w:rsidP="001F3454" w:rsidR="001F3454">
      <w:pPr>
        <w:ind w:left="6372"/>
        <w:jc w:val="center"/>
      </w:pPr>
      <w:r>
        <w:t>Sutkinja</w:t>
      </w:r>
    </w:p>
    <w:p w:rsidRDefault="00CA2209" w:rsidP="001F3454" w:rsidR="001F3454">
      <w:pPr>
        <w:ind w:left="6372"/>
        <w:jc w:val="center"/>
      </w:pPr>
      <w:r>
        <w:t>Ana Golub Gruić</w:t>
      </w:r>
    </w:p>
    <w:p w:rsidRDefault="001F3454" w:rsidP="001F3454" w:rsidR="001F3454">
      <w:pPr>
        <w:jc w:val="both"/>
      </w:pPr>
    </w:p>
    <w:p w:rsidRDefault="00665F4B" w:rsidP="001F3454" w:rsidR="001F3454">
      <w:pPr>
        <w:jc w:val="both"/>
      </w:pPr>
      <w:r>
        <w:t>Uputa o pravnom lijeku</w:t>
      </w:r>
      <w:r w:rsidR="001F3454">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F3454" w:rsidP="001F3454" w:rsidR="001F3454">
      <w:pPr>
        <w:jc w:val="both"/>
      </w:pPr>
    </w:p>
    <w:p w:rsidRDefault="00945D7B" w:rsidP="00E51F2F" w:rsidR="001F3454">
      <w:pPr>
        <w:jc w:val="both"/>
      </w:pPr>
      <w:r>
        <w:t>Dna</w:t>
      </w:r>
      <w:r w:rsidR="001F3454">
        <w:t>:</w:t>
      </w:r>
    </w:p>
    <w:p w:rsidRDefault="001F3454" w:rsidP="00E51F2F" w:rsidR="001F3454">
      <w:pPr>
        <w:jc w:val="both"/>
      </w:pPr>
      <w:r>
        <w:t xml:space="preserve">- </w:t>
      </w:r>
      <w:r w:rsidR="00665F4B">
        <w:t xml:space="preserve">stečajna upraviteljica </w:t>
      </w:r>
      <w:r w:rsidR="00982091">
        <w:t>Meri Šitić</w:t>
      </w:r>
    </w:p>
    <w:p w:rsidRDefault="00527BD4" w:rsidP="00E51F2F" w:rsidR="00D745CE">
      <w:pPr>
        <w:jc w:val="both"/>
      </w:pPr>
      <w:r>
        <w:t xml:space="preserve">- Općinskom sudu u </w:t>
      </w:r>
      <w:r w:rsidR="00982091">
        <w:t>Rijeci</w:t>
      </w:r>
      <w:r w:rsidR="00665F4B" w:rsidRPr="00665F4B">
        <w:t xml:space="preserve"> – Zemljišnoknjižnom odjelu u </w:t>
      </w:r>
      <w:r w:rsidR="00982091">
        <w:t>Rijeci</w:t>
      </w:r>
      <w:r w:rsidR="00665F4B" w:rsidRPr="00665F4B">
        <w:t xml:space="preserve"> </w:t>
      </w:r>
      <w:r w:rsidR="00614E45">
        <w:t>– po pravomoćnosti</w:t>
      </w:r>
    </w:p>
    <w:p w:rsidRDefault="00974DF9" w:rsidP="00E51F2F" w:rsidR="001F3454">
      <w:pPr>
        <w:jc w:val="both"/>
      </w:pPr>
      <w:r>
        <w:t xml:space="preserve">- </w:t>
      </w:r>
      <w:r w:rsidR="001F3454">
        <w:t>mrežna stranica e-Oglasna ploča sudova</w:t>
      </w:r>
    </w:p>
    <w:p w:rsidRDefault="001F3454" w:rsidP="00E51F2F" w:rsidR="001F3454">
      <w:pPr>
        <w:jc w:val="both"/>
      </w:pPr>
      <w:r>
        <w:t>- u spis</w:t>
      </w:r>
    </w:p>
    <w:p w:rsidRDefault="001F3454" w:rsidP="00E51F2F" w:rsidR="001F3454">
      <w:pPr>
        <w:ind w:left="540"/>
        <w:jc w:val="both"/>
      </w:pPr>
    </w:p>
    <w:p w:rsidRDefault="009A244D" w:rsidP="001F3454" w:rsidR="009A244D" w:rsidRPr="001F3454"/>
    <w:sectPr w:rsidSect="007E12DC" w:rsidR="009A244D" w:rsidRPr="001F3454">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6F0" w:rsidR="001456F0">
      <w:r>
        <w:separator/>
      </w:r>
    </w:p>
  </w:endnote>
  <w:endnote w:id="0" w:type="continuationSeparator">
    <w:p w:rsidRDefault="001456F0" w:rsidR="00145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6F0" w:rsidR="001456F0">
      <w:r>
        <w:separator/>
      </w:r>
    </w:p>
  </w:footnote>
  <w:footnote w:id="0" w:type="continuationSeparator">
    <w:p w:rsidRDefault="001456F0" w:rsidR="00145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768F"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C2768F" w:rsidP="00665F4B" w:rsidR="00D55952">
        <w:pPr>
          <w:pStyle w:val="Zaglavlje"/>
          <w:ind w:firstLine="1440"/>
          <w:jc w:val="right"/>
        </w:pPr>
        <w:r>
          <w:fldChar w:fldCharType="begin"/>
        </w:r>
        <w:r w:rsidR="00D55952">
          <w:instrText>PAGE   \* MERGEFORMAT</w:instrText>
        </w:r>
        <w:r>
          <w:fldChar w:fldCharType="separate"/>
        </w:r>
        <w:r w:rsidR="00457D1F">
          <w:rPr>
            <w:noProof/>
          </w:rPr>
          <w:t>2</w:t>
        </w:r>
        <w:r>
          <w:fldChar w:fldCharType="end"/>
        </w:r>
        <w:r w:rsidR="00665F4B">
          <w:tab/>
          <w:t>Poslovni broj: 11.St</w:t>
        </w:r>
        <w:r w:rsidR="00855748">
          <w:t>-42/2010-335</w:t>
        </w:r>
      </w:p>
    </w:sdtContent>
  </w:sdt>
  <w:p w:rsidRDefault="00B44C48" w:rsidP="00665F4B" w:rsidR="00B44C48" w:rsidRPr="00DB623B">
    <w:pPr>
      <w:pStyle w:val="Zaglavlje"/>
      <w:tabs>
        <w:tab w:pos="8640" w:val="clear"/>
        <w:tab w:pos="9498" w:val="right"/>
      </w:tabs>
      <w:ind w:right="-94"/>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4DBD1B72"/>
    <w:multiLevelType w:val="hybridMultilevel"/>
    <w:tmpl w:val="05B8A4FA"/>
    <w:lvl w:tplc="572EFE86" w:ilvl="0">
      <w:start w:val="1"/>
      <w:numFmt w:val="upperRoman"/>
      <w:lvlText w:val="%1."/>
      <w:lvlJc w:val="left"/>
      <w:pPr>
        <w:ind w:hanging="945" w:left="165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2">
    <w:nsid w:val="5E006DFE"/>
    <w:multiLevelType w:val="hybridMultilevel"/>
    <w:tmpl w:val="FFC496D2"/>
    <w:lvl w:tplc="0922B736"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3">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1F9330C"/>
    <w:multiLevelType w:val="hybridMultilevel"/>
    <w:tmpl w:val="6F94F844"/>
    <w:lvl w:tplc="1B74A8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49247A0"/>
    <w:multiLevelType w:val="hybridMultilevel"/>
    <w:tmpl w:val="FE268E68"/>
    <w:lvl w:tplc="E5A8EFE0"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7E722B3"/>
    <w:multiLevelType w:val="hybridMultilevel"/>
    <w:tmpl w:val="CD48E6C6"/>
    <w:lvl w:tplc="6CEAC90E"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0">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21">
    <w:nsid w:val="7CC6134D"/>
    <w:multiLevelType w:val="hybridMultilevel"/>
    <w:tmpl w:val="18467EBE"/>
    <w:lvl w:tplc="6248BE54"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3"/>
  </w:num>
  <w:num w:numId="6">
    <w:abstractNumId w:val="18"/>
  </w:num>
  <w:num w:numId="7">
    <w:abstractNumId w:val="6"/>
  </w:num>
  <w:num w:numId="8">
    <w:abstractNumId w:val="10"/>
  </w:num>
  <w:num w:numId="9">
    <w:abstractNumId w:val="2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22"/>
  </w:num>
  <w:num w:numId="14">
    <w:abstractNumId w:val="1"/>
  </w:num>
  <w:num w:numId="15">
    <w:abstractNumId w:val="14"/>
  </w:num>
  <w:num w:numId="16">
    <w:abstractNumId w:val="8"/>
  </w:num>
  <w:num w:numId="17">
    <w:abstractNumId w:val="5"/>
  </w:num>
  <w:num w:numId="18">
    <w:abstractNumId w:val="15"/>
  </w:num>
  <w:num w:numId="19">
    <w:abstractNumId w:val="12"/>
  </w:num>
  <w:num w:numId="20">
    <w:abstractNumId w:val="16"/>
  </w:num>
  <w:num w:numId="21">
    <w:abstractNumId w:val="17"/>
  </w:num>
  <w:num w:numId="22">
    <w:abstractNumId w:val="21"/>
  </w:num>
  <w:num w:numId="23">
    <w:abstractNumId w:val="11"/>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noPunctuationKerning/>
  <w:characterSpacingControl w:val="doNotCompress"/>
  <w:savePreviewPicture/>
  <w:hdrShapeDefaults>
    <o:shapedefaults v:ext="edit" spidmax="2027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789"/>
    <w:rsid w:val="00012A13"/>
    <w:rsid w:val="0001363B"/>
    <w:rsid w:val="0001426E"/>
    <w:rsid w:val="00014AA5"/>
    <w:rsid w:val="00015E79"/>
    <w:rsid w:val="000162DE"/>
    <w:rsid w:val="000163E5"/>
    <w:rsid w:val="00016722"/>
    <w:rsid w:val="000173CF"/>
    <w:rsid w:val="00017544"/>
    <w:rsid w:val="000175E6"/>
    <w:rsid w:val="000205F7"/>
    <w:rsid w:val="00020C59"/>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7FDD"/>
    <w:rsid w:val="000500F6"/>
    <w:rsid w:val="000501D7"/>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5804"/>
    <w:rsid w:val="00076B08"/>
    <w:rsid w:val="00076CCC"/>
    <w:rsid w:val="0008157F"/>
    <w:rsid w:val="00081809"/>
    <w:rsid w:val="000828AD"/>
    <w:rsid w:val="0008628E"/>
    <w:rsid w:val="00086A97"/>
    <w:rsid w:val="00090486"/>
    <w:rsid w:val="00094623"/>
    <w:rsid w:val="00094A4E"/>
    <w:rsid w:val="00095690"/>
    <w:rsid w:val="00096912"/>
    <w:rsid w:val="00097B32"/>
    <w:rsid w:val="000A0BD8"/>
    <w:rsid w:val="000A0C35"/>
    <w:rsid w:val="000A27EA"/>
    <w:rsid w:val="000A36E4"/>
    <w:rsid w:val="000A41F7"/>
    <w:rsid w:val="000A4A72"/>
    <w:rsid w:val="000A522E"/>
    <w:rsid w:val="000A5494"/>
    <w:rsid w:val="000A7020"/>
    <w:rsid w:val="000A7411"/>
    <w:rsid w:val="000B00B0"/>
    <w:rsid w:val="000B144B"/>
    <w:rsid w:val="000B3F3B"/>
    <w:rsid w:val="000B454D"/>
    <w:rsid w:val="000B5E1B"/>
    <w:rsid w:val="000C1BD6"/>
    <w:rsid w:val="000C1FD2"/>
    <w:rsid w:val="000C338F"/>
    <w:rsid w:val="000C378E"/>
    <w:rsid w:val="000C406B"/>
    <w:rsid w:val="000C4356"/>
    <w:rsid w:val="000C59B2"/>
    <w:rsid w:val="000C7270"/>
    <w:rsid w:val="000D03F2"/>
    <w:rsid w:val="000D040D"/>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2C01"/>
    <w:rsid w:val="00113593"/>
    <w:rsid w:val="001142F7"/>
    <w:rsid w:val="0011749E"/>
    <w:rsid w:val="00117983"/>
    <w:rsid w:val="00117C17"/>
    <w:rsid w:val="00123E4E"/>
    <w:rsid w:val="00127FA5"/>
    <w:rsid w:val="001303C1"/>
    <w:rsid w:val="001327D0"/>
    <w:rsid w:val="00133D16"/>
    <w:rsid w:val="00134F86"/>
    <w:rsid w:val="0013544C"/>
    <w:rsid w:val="00135A65"/>
    <w:rsid w:val="00141557"/>
    <w:rsid w:val="0014484E"/>
    <w:rsid w:val="001449FD"/>
    <w:rsid w:val="001456F0"/>
    <w:rsid w:val="00145A8D"/>
    <w:rsid w:val="001477F7"/>
    <w:rsid w:val="001479DC"/>
    <w:rsid w:val="001507F8"/>
    <w:rsid w:val="00152134"/>
    <w:rsid w:val="001526D4"/>
    <w:rsid w:val="00154219"/>
    <w:rsid w:val="0015574C"/>
    <w:rsid w:val="00157536"/>
    <w:rsid w:val="00157E27"/>
    <w:rsid w:val="00160995"/>
    <w:rsid w:val="0016129E"/>
    <w:rsid w:val="0016178B"/>
    <w:rsid w:val="00164612"/>
    <w:rsid w:val="00164685"/>
    <w:rsid w:val="00164C95"/>
    <w:rsid w:val="001661DD"/>
    <w:rsid w:val="00166990"/>
    <w:rsid w:val="00167978"/>
    <w:rsid w:val="00167FFD"/>
    <w:rsid w:val="00171359"/>
    <w:rsid w:val="001716F6"/>
    <w:rsid w:val="0017267A"/>
    <w:rsid w:val="00173062"/>
    <w:rsid w:val="0017311B"/>
    <w:rsid w:val="00173FDD"/>
    <w:rsid w:val="00174D8C"/>
    <w:rsid w:val="00175592"/>
    <w:rsid w:val="00177377"/>
    <w:rsid w:val="001775F7"/>
    <w:rsid w:val="00180B57"/>
    <w:rsid w:val="001828C8"/>
    <w:rsid w:val="0018295B"/>
    <w:rsid w:val="00182D10"/>
    <w:rsid w:val="00182F07"/>
    <w:rsid w:val="001834E5"/>
    <w:rsid w:val="00184935"/>
    <w:rsid w:val="00184ED8"/>
    <w:rsid w:val="001872DE"/>
    <w:rsid w:val="001901FD"/>
    <w:rsid w:val="00192CEC"/>
    <w:rsid w:val="001933FE"/>
    <w:rsid w:val="00194A3B"/>
    <w:rsid w:val="00194AEC"/>
    <w:rsid w:val="001952A7"/>
    <w:rsid w:val="0019797B"/>
    <w:rsid w:val="001A0A31"/>
    <w:rsid w:val="001A2855"/>
    <w:rsid w:val="001A3163"/>
    <w:rsid w:val="001A5F3C"/>
    <w:rsid w:val="001A7D13"/>
    <w:rsid w:val="001B172F"/>
    <w:rsid w:val="001B1C8A"/>
    <w:rsid w:val="001B2B68"/>
    <w:rsid w:val="001B2DEA"/>
    <w:rsid w:val="001B32F4"/>
    <w:rsid w:val="001B37C9"/>
    <w:rsid w:val="001B385B"/>
    <w:rsid w:val="001B505A"/>
    <w:rsid w:val="001B6FD9"/>
    <w:rsid w:val="001C0FB8"/>
    <w:rsid w:val="001C21CC"/>
    <w:rsid w:val="001C6455"/>
    <w:rsid w:val="001C760D"/>
    <w:rsid w:val="001C7FFE"/>
    <w:rsid w:val="001D2912"/>
    <w:rsid w:val="001D2CA5"/>
    <w:rsid w:val="001D312D"/>
    <w:rsid w:val="001D4D88"/>
    <w:rsid w:val="001D501C"/>
    <w:rsid w:val="001E0E55"/>
    <w:rsid w:val="001E1A15"/>
    <w:rsid w:val="001E26CE"/>
    <w:rsid w:val="001E3DA0"/>
    <w:rsid w:val="001E43BB"/>
    <w:rsid w:val="001E4C20"/>
    <w:rsid w:val="001E5A64"/>
    <w:rsid w:val="001E6D00"/>
    <w:rsid w:val="001E6D2C"/>
    <w:rsid w:val="001E7290"/>
    <w:rsid w:val="001F1622"/>
    <w:rsid w:val="001F1A56"/>
    <w:rsid w:val="001F28B9"/>
    <w:rsid w:val="001F3454"/>
    <w:rsid w:val="001F40F8"/>
    <w:rsid w:val="001F5DB6"/>
    <w:rsid w:val="001F6361"/>
    <w:rsid w:val="001F65A5"/>
    <w:rsid w:val="0020127D"/>
    <w:rsid w:val="00201842"/>
    <w:rsid w:val="00204FBE"/>
    <w:rsid w:val="002077D0"/>
    <w:rsid w:val="002103DD"/>
    <w:rsid w:val="00210C0F"/>
    <w:rsid w:val="00211DB9"/>
    <w:rsid w:val="002124D0"/>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3F76"/>
    <w:rsid w:val="002441B8"/>
    <w:rsid w:val="00244CDA"/>
    <w:rsid w:val="00244E21"/>
    <w:rsid w:val="00250F68"/>
    <w:rsid w:val="002511F1"/>
    <w:rsid w:val="002522B5"/>
    <w:rsid w:val="002529FD"/>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D7CF5"/>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26DC"/>
    <w:rsid w:val="003034CB"/>
    <w:rsid w:val="00303DE5"/>
    <w:rsid w:val="00306B18"/>
    <w:rsid w:val="00311FB3"/>
    <w:rsid w:val="00312CE2"/>
    <w:rsid w:val="00314667"/>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5958"/>
    <w:rsid w:val="003465CF"/>
    <w:rsid w:val="00354F3B"/>
    <w:rsid w:val="0036228C"/>
    <w:rsid w:val="00363685"/>
    <w:rsid w:val="00363DDB"/>
    <w:rsid w:val="00364983"/>
    <w:rsid w:val="00366040"/>
    <w:rsid w:val="00372F00"/>
    <w:rsid w:val="003739C8"/>
    <w:rsid w:val="003750F8"/>
    <w:rsid w:val="00377127"/>
    <w:rsid w:val="00377DCC"/>
    <w:rsid w:val="00380590"/>
    <w:rsid w:val="00381208"/>
    <w:rsid w:val="003822DB"/>
    <w:rsid w:val="0038352B"/>
    <w:rsid w:val="00386CCC"/>
    <w:rsid w:val="00386EF8"/>
    <w:rsid w:val="00387E5F"/>
    <w:rsid w:val="003907AC"/>
    <w:rsid w:val="003923EF"/>
    <w:rsid w:val="00396014"/>
    <w:rsid w:val="003961A6"/>
    <w:rsid w:val="00397134"/>
    <w:rsid w:val="003A3779"/>
    <w:rsid w:val="003A38A8"/>
    <w:rsid w:val="003A3C73"/>
    <w:rsid w:val="003A3F74"/>
    <w:rsid w:val="003A4180"/>
    <w:rsid w:val="003A538B"/>
    <w:rsid w:val="003A6BD6"/>
    <w:rsid w:val="003A7032"/>
    <w:rsid w:val="003B0062"/>
    <w:rsid w:val="003B06B9"/>
    <w:rsid w:val="003B5186"/>
    <w:rsid w:val="003B6DE1"/>
    <w:rsid w:val="003B7676"/>
    <w:rsid w:val="003B76D9"/>
    <w:rsid w:val="003C33C4"/>
    <w:rsid w:val="003C442D"/>
    <w:rsid w:val="003C44AF"/>
    <w:rsid w:val="003C4B48"/>
    <w:rsid w:val="003C57A9"/>
    <w:rsid w:val="003D0A0F"/>
    <w:rsid w:val="003D20CB"/>
    <w:rsid w:val="003D3C15"/>
    <w:rsid w:val="003D3F2C"/>
    <w:rsid w:val="003D4E6E"/>
    <w:rsid w:val="003D568B"/>
    <w:rsid w:val="003D5FDD"/>
    <w:rsid w:val="003E001D"/>
    <w:rsid w:val="003E1248"/>
    <w:rsid w:val="003E24B9"/>
    <w:rsid w:val="003E254F"/>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46C1"/>
    <w:rsid w:val="004154A4"/>
    <w:rsid w:val="00416552"/>
    <w:rsid w:val="00416CB1"/>
    <w:rsid w:val="00416E76"/>
    <w:rsid w:val="004230A7"/>
    <w:rsid w:val="004235B9"/>
    <w:rsid w:val="004242D5"/>
    <w:rsid w:val="00425D95"/>
    <w:rsid w:val="00426054"/>
    <w:rsid w:val="00427DE4"/>
    <w:rsid w:val="00432519"/>
    <w:rsid w:val="0043260D"/>
    <w:rsid w:val="00433E64"/>
    <w:rsid w:val="00433F93"/>
    <w:rsid w:val="00434AF5"/>
    <w:rsid w:val="00437161"/>
    <w:rsid w:val="004447FC"/>
    <w:rsid w:val="004454E7"/>
    <w:rsid w:val="0044751C"/>
    <w:rsid w:val="00450970"/>
    <w:rsid w:val="00450B87"/>
    <w:rsid w:val="00450FC1"/>
    <w:rsid w:val="00452D24"/>
    <w:rsid w:val="0045672A"/>
    <w:rsid w:val="00457D1F"/>
    <w:rsid w:val="00460058"/>
    <w:rsid w:val="00462D07"/>
    <w:rsid w:val="00462D0F"/>
    <w:rsid w:val="00465012"/>
    <w:rsid w:val="00466EB3"/>
    <w:rsid w:val="00471190"/>
    <w:rsid w:val="00474CDC"/>
    <w:rsid w:val="00474F3D"/>
    <w:rsid w:val="0047589D"/>
    <w:rsid w:val="00475F13"/>
    <w:rsid w:val="00480D40"/>
    <w:rsid w:val="00482970"/>
    <w:rsid w:val="0048540D"/>
    <w:rsid w:val="004855E2"/>
    <w:rsid w:val="00487283"/>
    <w:rsid w:val="00487784"/>
    <w:rsid w:val="004934BF"/>
    <w:rsid w:val="004952B7"/>
    <w:rsid w:val="00496EDF"/>
    <w:rsid w:val="004972B4"/>
    <w:rsid w:val="00497427"/>
    <w:rsid w:val="004A135B"/>
    <w:rsid w:val="004A342C"/>
    <w:rsid w:val="004A55E6"/>
    <w:rsid w:val="004A6BE4"/>
    <w:rsid w:val="004B0393"/>
    <w:rsid w:val="004B4888"/>
    <w:rsid w:val="004B491D"/>
    <w:rsid w:val="004B5140"/>
    <w:rsid w:val="004B6C94"/>
    <w:rsid w:val="004B7022"/>
    <w:rsid w:val="004B73B9"/>
    <w:rsid w:val="004C0EA6"/>
    <w:rsid w:val="004C1500"/>
    <w:rsid w:val="004C2869"/>
    <w:rsid w:val="004C482C"/>
    <w:rsid w:val="004C6343"/>
    <w:rsid w:val="004C7798"/>
    <w:rsid w:val="004C7816"/>
    <w:rsid w:val="004D07ED"/>
    <w:rsid w:val="004D2094"/>
    <w:rsid w:val="004D4B5A"/>
    <w:rsid w:val="004D5098"/>
    <w:rsid w:val="004D556D"/>
    <w:rsid w:val="004D6159"/>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4F6E90"/>
    <w:rsid w:val="005005B3"/>
    <w:rsid w:val="005011CF"/>
    <w:rsid w:val="00502086"/>
    <w:rsid w:val="005033F9"/>
    <w:rsid w:val="005045B3"/>
    <w:rsid w:val="00504B45"/>
    <w:rsid w:val="00510358"/>
    <w:rsid w:val="0051051F"/>
    <w:rsid w:val="00510EC0"/>
    <w:rsid w:val="00512279"/>
    <w:rsid w:val="0051376B"/>
    <w:rsid w:val="00516315"/>
    <w:rsid w:val="005215CB"/>
    <w:rsid w:val="0052175D"/>
    <w:rsid w:val="00521C05"/>
    <w:rsid w:val="00522F2D"/>
    <w:rsid w:val="005232B2"/>
    <w:rsid w:val="005244C1"/>
    <w:rsid w:val="00524525"/>
    <w:rsid w:val="005248BA"/>
    <w:rsid w:val="00526C38"/>
    <w:rsid w:val="00527619"/>
    <w:rsid w:val="00527BD4"/>
    <w:rsid w:val="0053386F"/>
    <w:rsid w:val="0053576E"/>
    <w:rsid w:val="00535E17"/>
    <w:rsid w:val="00536E23"/>
    <w:rsid w:val="00541A64"/>
    <w:rsid w:val="00542307"/>
    <w:rsid w:val="00544D76"/>
    <w:rsid w:val="0054556E"/>
    <w:rsid w:val="00547550"/>
    <w:rsid w:val="00550C21"/>
    <w:rsid w:val="00551F88"/>
    <w:rsid w:val="005521EE"/>
    <w:rsid w:val="005524AC"/>
    <w:rsid w:val="00552C6B"/>
    <w:rsid w:val="00553C68"/>
    <w:rsid w:val="00553E88"/>
    <w:rsid w:val="005543F0"/>
    <w:rsid w:val="00554E9E"/>
    <w:rsid w:val="005565AF"/>
    <w:rsid w:val="005578FE"/>
    <w:rsid w:val="00560186"/>
    <w:rsid w:val="00560A2F"/>
    <w:rsid w:val="005616B9"/>
    <w:rsid w:val="00562549"/>
    <w:rsid w:val="005627C0"/>
    <w:rsid w:val="00563CB7"/>
    <w:rsid w:val="0056429E"/>
    <w:rsid w:val="0056450B"/>
    <w:rsid w:val="00565E8A"/>
    <w:rsid w:val="005677DA"/>
    <w:rsid w:val="00567D7D"/>
    <w:rsid w:val="00567F12"/>
    <w:rsid w:val="00576A98"/>
    <w:rsid w:val="00581BBF"/>
    <w:rsid w:val="00582B26"/>
    <w:rsid w:val="00583755"/>
    <w:rsid w:val="00584431"/>
    <w:rsid w:val="00584C9C"/>
    <w:rsid w:val="00585C92"/>
    <w:rsid w:val="00585E8A"/>
    <w:rsid w:val="00587B80"/>
    <w:rsid w:val="00591442"/>
    <w:rsid w:val="00591F7D"/>
    <w:rsid w:val="00592A03"/>
    <w:rsid w:val="0059412E"/>
    <w:rsid w:val="00594830"/>
    <w:rsid w:val="00595D3B"/>
    <w:rsid w:val="00596983"/>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05"/>
    <w:rsid w:val="005E6165"/>
    <w:rsid w:val="005F081A"/>
    <w:rsid w:val="005F2BCB"/>
    <w:rsid w:val="005F4581"/>
    <w:rsid w:val="005F45E0"/>
    <w:rsid w:val="005F4BD2"/>
    <w:rsid w:val="005F6084"/>
    <w:rsid w:val="006002BE"/>
    <w:rsid w:val="00600E47"/>
    <w:rsid w:val="00602729"/>
    <w:rsid w:val="006039E2"/>
    <w:rsid w:val="00603D16"/>
    <w:rsid w:val="0060408B"/>
    <w:rsid w:val="00605CF0"/>
    <w:rsid w:val="00605DE0"/>
    <w:rsid w:val="00605E9B"/>
    <w:rsid w:val="006106C4"/>
    <w:rsid w:val="0061092D"/>
    <w:rsid w:val="00611532"/>
    <w:rsid w:val="00611D6D"/>
    <w:rsid w:val="00614A77"/>
    <w:rsid w:val="00614E45"/>
    <w:rsid w:val="0061644C"/>
    <w:rsid w:val="00616BE6"/>
    <w:rsid w:val="006202E7"/>
    <w:rsid w:val="00620C64"/>
    <w:rsid w:val="00620CE5"/>
    <w:rsid w:val="00622316"/>
    <w:rsid w:val="006223D5"/>
    <w:rsid w:val="00622F9C"/>
    <w:rsid w:val="006231D9"/>
    <w:rsid w:val="0062371A"/>
    <w:rsid w:val="0062516D"/>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147"/>
    <w:rsid w:val="00661B7B"/>
    <w:rsid w:val="00662075"/>
    <w:rsid w:val="006647D9"/>
    <w:rsid w:val="00665F4B"/>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20ED"/>
    <w:rsid w:val="0069367A"/>
    <w:rsid w:val="00694F7C"/>
    <w:rsid w:val="0069644C"/>
    <w:rsid w:val="006972BD"/>
    <w:rsid w:val="006A23E9"/>
    <w:rsid w:val="006A2615"/>
    <w:rsid w:val="006A55EC"/>
    <w:rsid w:val="006A68D2"/>
    <w:rsid w:val="006B0B2F"/>
    <w:rsid w:val="006B0F55"/>
    <w:rsid w:val="006B1A4C"/>
    <w:rsid w:val="006B24CB"/>
    <w:rsid w:val="006B27E9"/>
    <w:rsid w:val="006B5AD3"/>
    <w:rsid w:val="006B7649"/>
    <w:rsid w:val="006C1ED1"/>
    <w:rsid w:val="006C32EB"/>
    <w:rsid w:val="006C3935"/>
    <w:rsid w:val="006C3FDA"/>
    <w:rsid w:val="006C7781"/>
    <w:rsid w:val="006D0BDD"/>
    <w:rsid w:val="006D2CBF"/>
    <w:rsid w:val="006D2D50"/>
    <w:rsid w:val="006D532E"/>
    <w:rsid w:val="006E10FE"/>
    <w:rsid w:val="006E401D"/>
    <w:rsid w:val="006E761C"/>
    <w:rsid w:val="006F2272"/>
    <w:rsid w:val="006F2EA8"/>
    <w:rsid w:val="006F392B"/>
    <w:rsid w:val="006F5644"/>
    <w:rsid w:val="006F66F6"/>
    <w:rsid w:val="006F6F93"/>
    <w:rsid w:val="00700517"/>
    <w:rsid w:val="00700D61"/>
    <w:rsid w:val="007024A9"/>
    <w:rsid w:val="007031F6"/>
    <w:rsid w:val="00703408"/>
    <w:rsid w:val="00703AD6"/>
    <w:rsid w:val="00703B2B"/>
    <w:rsid w:val="00706090"/>
    <w:rsid w:val="00710676"/>
    <w:rsid w:val="00710710"/>
    <w:rsid w:val="00710967"/>
    <w:rsid w:val="00710985"/>
    <w:rsid w:val="007110DF"/>
    <w:rsid w:val="0071127D"/>
    <w:rsid w:val="007122F2"/>
    <w:rsid w:val="00712A71"/>
    <w:rsid w:val="0071364E"/>
    <w:rsid w:val="00714B2E"/>
    <w:rsid w:val="007152D4"/>
    <w:rsid w:val="00716C66"/>
    <w:rsid w:val="00717303"/>
    <w:rsid w:val="00717461"/>
    <w:rsid w:val="00717870"/>
    <w:rsid w:val="00720866"/>
    <w:rsid w:val="00720FA5"/>
    <w:rsid w:val="00724469"/>
    <w:rsid w:val="00724526"/>
    <w:rsid w:val="00725F19"/>
    <w:rsid w:val="00726E0C"/>
    <w:rsid w:val="00730495"/>
    <w:rsid w:val="00733454"/>
    <w:rsid w:val="007350D9"/>
    <w:rsid w:val="007356D1"/>
    <w:rsid w:val="0073697F"/>
    <w:rsid w:val="00737007"/>
    <w:rsid w:val="007376AE"/>
    <w:rsid w:val="0074164A"/>
    <w:rsid w:val="0074281F"/>
    <w:rsid w:val="00743FC6"/>
    <w:rsid w:val="007445AE"/>
    <w:rsid w:val="0075089C"/>
    <w:rsid w:val="00750A8B"/>
    <w:rsid w:val="00751A5C"/>
    <w:rsid w:val="007528E9"/>
    <w:rsid w:val="00753322"/>
    <w:rsid w:val="007539C5"/>
    <w:rsid w:val="00753B89"/>
    <w:rsid w:val="00753C87"/>
    <w:rsid w:val="007552D9"/>
    <w:rsid w:val="00756706"/>
    <w:rsid w:val="00756730"/>
    <w:rsid w:val="0075750A"/>
    <w:rsid w:val="00757FD7"/>
    <w:rsid w:val="007600A0"/>
    <w:rsid w:val="0076092C"/>
    <w:rsid w:val="00760BFF"/>
    <w:rsid w:val="007614FC"/>
    <w:rsid w:val="00763A9A"/>
    <w:rsid w:val="00763FCD"/>
    <w:rsid w:val="007644C1"/>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3D7F"/>
    <w:rsid w:val="007856F3"/>
    <w:rsid w:val="00785CE2"/>
    <w:rsid w:val="00786B8B"/>
    <w:rsid w:val="007901EE"/>
    <w:rsid w:val="0079134C"/>
    <w:rsid w:val="00791B1F"/>
    <w:rsid w:val="00791DAD"/>
    <w:rsid w:val="00794745"/>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663"/>
    <w:rsid w:val="007D1846"/>
    <w:rsid w:val="007D49BE"/>
    <w:rsid w:val="007D53FA"/>
    <w:rsid w:val="007D7040"/>
    <w:rsid w:val="007D7C7C"/>
    <w:rsid w:val="007E0357"/>
    <w:rsid w:val="007E12DC"/>
    <w:rsid w:val="007E2609"/>
    <w:rsid w:val="007E636B"/>
    <w:rsid w:val="007F0420"/>
    <w:rsid w:val="007F07AB"/>
    <w:rsid w:val="007F18EA"/>
    <w:rsid w:val="007F3A1A"/>
    <w:rsid w:val="007F4A15"/>
    <w:rsid w:val="007F6512"/>
    <w:rsid w:val="007F6F29"/>
    <w:rsid w:val="00801271"/>
    <w:rsid w:val="00802BD5"/>
    <w:rsid w:val="0080315E"/>
    <w:rsid w:val="00804DD7"/>
    <w:rsid w:val="00805CBF"/>
    <w:rsid w:val="00807767"/>
    <w:rsid w:val="00807DDF"/>
    <w:rsid w:val="008107F4"/>
    <w:rsid w:val="00810868"/>
    <w:rsid w:val="00811E49"/>
    <w:rsid w:val="00813DAA"/>
    <w:rsid w:val="00814B97"/>
    <w:rsid w:val="008170A6"/>
    <w:rsid w:val="00822F05"/>
    <w:rsid w:val="008268D4"/>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46DB"/>
    <w:rsid w:val="00846003"/>
    <w:rsid w:val="00846E6C"/>
    <w:rsid w:val="008477E4"/>
    <w:rsid w:val="0085158E"/>
    <w:rsid w:val="008529E6"/>
    <w:rsid w:val="00852E77"/>
    <w:rsid w:val="00854A4D"/>
    <w:rsid w:val="00855748"/>
    <w:rsid w:val="0085680C"/>
    <w:rsid w:val="00860F51"/>
    <w:rsid w:val="00862312"/>
    <w:rsid w:val="00862944"/>
    <w:rsid w:val="00862B97"/>
    <w:rsid w:val="00863250"/>
    <w:rsid w:val="00863E53"/>
    <w:rsid w:val="00864A6F"/>
    <w:rsid w:val="00864D24"/>
    <w:rsid w:val="00866F69"/>
    <w:rsid w:val="00867789"/>
    <w:rsid w:val="0087024A"/>
    <w:rsid w:val="00870554"/>
    <w:rsid w:val="00872442"/>
    <w:rsid w:val="00872F5B"/>
    <w:rsid w:val="0087415B"/>
    <w:rsid w:val="008750C3"/>
    <w:rsid w:val="008757A5"/>
    <w:rsid w:val="00881B1B"/>
    <w:rsid w:val="008846CD"/>
    <w:rsid w:val="008869F2"/>
    <w:rsid w:val="00887061"/>
    <w:rsid w:val="008879D1"/>
    <w:rsid w:val="00887EC8"/>
    <w:rsid w:val="00891050"/>
    <w:rsid w:val="00895F2F"/>
    <w:rsid w:val="00896F53"/>
    <w:rsid w:val="008A0868"/>
    <w:rsid w:val="008A0ECF"/>
    <w:rsid w:val="008A1D78"/>
    <w:rsid w:val="008A2538"/>
    <w:rsid w:val="008A3168"/>
    <w:rsid w:val="008A37DC"/>
    <w:rsid w:val="008A3DED"/>
    <w:rsid w:val="008B079C"/>
    <w:rsid w:val="008B1BA0"/>
    <w:rsid w:val="008B29F6"/>
    <w:rsid w:val="008B579C"/>
    <w:rsid w:val="008B6A3A"/>
    <w:rsid w:val="008B6A99"/>
    <w:rsid w:val="008B6A9D"/>
    <w:rsid w:val="008C224C"/>
    <w:rsid w:val="008C3FC3"/>
    <w:rsid w:val="008C53C7"/>
    <w:rsid w:val="008D0676"/>
    <w:rsid w:val="008D1AD9"/>
    <w:rsid w:val="008D27BA"/>
    <w:rsid w:val="008D2E77"/>
    <w:rsid w:val="008D6EAE"/>
    <w:rsid w:val="008D7E9E"/>
    <w:rsid w:val="008E0337"/>
    <w:rsid w:val="008E102D"/>
    <w:rsid w:val="008E2F03"/>
    <w:rsid w:val="008E3217"/>
    <w:rsid w:val="008E325C"/>
    <w:rsid w:val="008E41C3"/>
    <w:rsid w:val="008E4600"/>
    <w:rsid w:val="008E46C6"/>
    <w:rsid w:val="008F03F0"/>
    <w:rsid w:val="008F17EA"/>
    <w:rsid w:val="008F1A0C"/>
    <w:rsid w:val="008F2395"/>
    <w:rsid w:val="008F3F39"/>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29D"/>
    <w:rsid w:val="0094336B"/>
    <w:rsid w:val="00943F9F"/>
    <w:rsid w:val="00943FA8"/>
    <w:rsid w:val="009446E9"/>
    <w:rsid w:val="00945D7B"/>
    <w:rsid w:val="00947063"/>
    <w:rsid w:val="00951BC1"/>
    <w:rsid w:val="0095267D"/>
    <w:rsid w:val="00953C91"/>
    <w:rsid w:val="00954C31"/>
    <w:rsid w:val="0095635E"/>
    <w:rsid w:val="00961710"/>
    <w:rsid w:val="009617DB"/>
    <w:rsid w:val="00961843"/>
    <w:rsid w:val="009622B0"/>
    <w:rsid w:val="00966530"/>
    <w:rsid w:val="00966BA5"/>
    <w:rsid w:val="00967EF5"/>
    <w:rsid w:val="009719F3"/>
    <w:rsid w:val="00974628"/>
    <w:rsid w:val="00974DF9"/>
    <w:rsid w:val="00974F29"/>
    <w:rsid w:val="00975DA4"/>
    <w:rsid w:val="00976627"/>
    <w:rsid w:val="00976636"/>
    <w:rsid w:val="009800E5"/>
    <w:rsid w:val="00982091"/>
    <w:rsid w:val="00983FD2"/>
    <w:rsid w:val="0098441C"/>
    <w:rsid w:val="00984AA1"/>
    <w:rsid w:val="00985C3A"/>
    <w:rsid w:val="00985DC2"/>
    <w:rsid w:val="009868F9"/>
    <w:rsid w:val="009872A7"/>
    <w:rsid w:val="00990446"/>
    <w:rsid w:val="00991209"/>
    <w:rsid w:val="009916DE"/>
    <w:rsid w:val="00992707"/>
    <w:rsid w:val="009930BC"/>
    <w:rsid w:val="0099444B"/>
    <w:rsid w:val="0099676F"/>
    <w:rsid w:val="00996770"/>
    <w:rsid w:val="00997653"/>
    <w:rsid w:val="0099796E"/>
    <w:rsid w:val="009A244D"/>
    <w:rsid w:val="009A7284"/>
    <w:rsid w:val="009A734F"/>
    <w:rsid w:val="009B0F57"/>
    <w:rsid w:val="009B169B"/>
    <w:rsid w:val="009B1C5C"/>
    <w:rsid w:val="009B23A9"/>
    <w:rsid w:val="009B292A"/>
    <w:rsid w:val="009B4A6C"/>
    <w:rsid w:val="009B4E62"/>
    <w:rsid w:val="009C02A5"/>
    <w:rsid w:val="009C0B31"/>
    <w:rsid w:val="009C1779"/>
    <w:rsid w:val="009C4845"/>
    <w:rsid w:val="009C5674"/>
    <w:rsid w:val="009C5C31"/>
    <w:rsid w:val="009C6350"/>
    <w:rsid w:val="009C6631"/>
    <w:rsid w:val="009C7CD3"/>
    <w:rsid w:val="009D0748"/>
    <w:rsid w:val="009D0780"/>
    <w:rsid w:val="009D5064"/>
    <w:rsid w:val="009D53FC"/>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2E67"/>
    <w:rsid w:val="009F4C96"/>
    <w:rsid w:val="009F5091"/>
    <w:rsid w:val="009F579D"/>
    <w:rsid w:val="009F7D91"/>
    <w:rsid w:val="00A00D62"/>
    <w:rsid w:val="00A01881"/>
    <w:rsid w:val="00A02147"/>
    <w:rsid w:val="00A04304"/>
    <w:rsid w:val="00A06FB8"/>
    <w:rsid w:val="00A11837"/>
    <w:rsid w:val="00A14A3E"/>
    <w:rsid w:val="00A15D09"/>
    <w:rsid w:val="00A173C9"/>
    <w:rsid w:val="00A17973"/>
    <w:rsid w:val="00A208FA"/>
    <w:rsid w:val="00A236E6"/>
    <w:rsid w:val="00A248E2"/>
    <w:rsid w:val="00A27357"/>
    <w:rsid w:val="00A31120"/>
    <w:rsid w:val="00A315ED"/>
    <w:rsid w:val="00A33007"/>
    <w:rsid w:val="00A35AA0"/>
    <w:rsid w:val="00A36DA9"/>
    <w:rsid w:val="00A40AB5"/>
    <w:rsid w:val="00A415D3"/>
    <w:rsid w:val="00A4416C"/>
    <w:rsid w:val="00A44B99"/>
    <w:rsid w:val="00A50560"/>
    <w:rsid w:val="00A50F18"/>
    <w:rsid w:val="00A52236"/>
    <w:rsid w:val="00A528F6"/>
    <w:rsid w:val="00A5339A"/>
    <w:rsid w:val="00A54D6C"/>
    <w:rsid w:val="00A5517E"/>
    <w:rsid w:val="00A55354"/>
    <w:rsid w:val="00A62805"/>
    <w:rsid w:val="00A634D6"/>
    <w:rsid w:val="00A642C4"/>
    <w:rsid w:val="00A664D5"/>
    <w:rsid w:val="00A66A2A"/>
    <w:rsid w:val="00A67393"/>
    <w:rsid w:val="00A72B34"/>
    <w:rsid w:val="00A73F96"/>
    <w:rsid w:val="00A74B51"/>
    <w:rsid w:val="00A7651A"/>
    <w:rsid w:val="00A7686F"/>
    <w:rsid w:val="00A77432"/>
    <w:rsid w:val="00A77EB1"/>
    <w:rsid w:val="00A82307"/>
    <w:rsid w:val="00A823FA"/>
    <w:rsid w:val="00A84FF7"/>
    <w:rsid w:val="00A8568B"/>
    <w:rsid w:val="00A86505"/>
    <w:rsid w:val="00A8655C"/>
    <w:rsid w:val="00A872D8"/>
    <w:rsid w:val="00A90D24"/>
    <w:rsid w:val="00A93C48"/>
    <w:rsid w:val="00A941E7"/>
    <w:rsid w:val="00A9452C"/>
    <w:rsid w:val="00A9458F"/>
    <w:rsid w:val="00A94663"/>
    <w:rsid w:val="00A95380"/>
    <w:rsid w:val="00A97392"/>
    <w:rsid w:val="00AA0FE7"/>
    <w:rsid w:val="00AA1E97"/>
    <w:rsid w:val="00AA1F4D"/>
    <w:rsid w:val="00AA2A74"/>
    <w:rsid w:val="00AA3350"/>
    <w:rsid w:val="00AA414C"/>
    <w:rsid w:val="00AA4E35"/>
    <w:rsid w:val="00AA5204"/>
    <w:rsid w:val="00AA7EE6"/>
    <w:rsid w:val="00AB12FA"/>
    <w:rsid w:val="00AC0829"/>
    <w:rsid w:val="00AC500D"/>
    <w:rsid w:val="00AC533E"/>
    <w:rsid w:val="00AC5932"/>
    <w:rsid w:val="00AC61EA"/>
    <w:rsid w:val="00AD170E"/>
    <w:rsid w:val="00AD1B24"/>
    <w:rsid w:val="00AD2AC9"/>
    <w:rsid w:val="00AD765C"/>
    <w:rsid w:val="00AE10F2"/>
    <w:rsid w:val="00AE2C88"/>
    <w:rsid w:val="00AE3969"/>
    <w:rsid w:val="00AE6068"/>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562"/>
    <w:rsid w:val="00B16CB4"/>
    <w:rsid w:val="00B1772A"/>
    <w:rsid w:val="00B17D89"/>
    <w:rsid w:val="00B17E78"/>
    <w:rsid w:val="00B2037F"/>
    <w:rsid w:val="00B20F16"/>
    <w:rsid w:val="00B21D4B"/>
    <w:rsid w:val="00B222C4"/>
    <w:rsid w:val="00B24E55"/>
    <w:rsid w:val="00B25727"/>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56E30"/>
    <w:rsid w:val="00B607EB"/>
    <w:rsid w:val="00B60BBD"/>
    <w:rsid w:val="00B61179"/>
    <w:rsid w:val="00B62BF2"/>
    <w:rsid w:val="00B62EF8"/>
    <w:rsid w:val="00B63479"/>
    <w:rsid w:val="00B71242"/>
    <w:rsid w:val="00B73204"/>
    <w:rsid w:val="00B7581F"/>
    <w:rsid w:val="00B821B0"/>
    <w:rsid w:val="00B8266D"/>
    <w:rsid w:val="00B83209"/>
    <w:rsid w:val="00B8322C"/>
    <w:rsid w:val="00B8385E"/>
    <w:rsid w:val="00B83CCE"/>
    <w:rsid w:val="00B83FC5"/>
    <w:rsid w:val="00B841B9"/>
    <w:rsid w:val="00B8548E"/>
    <w:rsid w:val="00B92BE6"/>
    <w:rsid w:val="00B94915"/>
    <w:rsid w:val="00B94939"/>
    <w:rsid w:val="00B94D51"/>
    <w:rsid w:val="00B96869"/>
    <w:rsid w:val="00B96CA7"/>
    <w:rsid w:val="00BA34C9"/>
    <w:rsid w:val="00BA3692"/>
    <w:rsid w:val="00BA496A"/>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7648"/>
    <w:rsid w:val="00BE21F9"/>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768F"/>
    <w:rsid w:val="00C27699"/>
    <w:rsid w:val="00C27761"/>
    <w:rsid w:val="00C3208C"/>
    <w:rsid w:val="00C32A16"/>
    <w:rsid w:val="00C33F5C"/>
    <w:rsid w:val="00C36E29"/>
    <w:rsid w:val="00C40165"/>
    <w:rsid w:val="00C43A69"/>
    <w:rsid w:val="00C47557"/>
    <w:rsid w:val="00C47C28"/>
    <w:rsid w:val="00C47F05"/>
    <w:rsid w:val="00C51327"/>
    <w:rsid w:val="00C5213D"/>
    <w:rsid w:val="00C538C6"/>
    <w:rsid w:val="00C5461A"/>
    <w:rsid w:val="00C54BD1"/>
    <w:rsid w:val="00C5520E"/>
    <w:rsid w:val="00C60EC7"/>
    <w:rsid w:val="00C625BE"/>
    <w:rsid w:val="00C63461"/>
    <w:rsid w:val="00C63D3D"/>
    <w:rsid w:val="00C64167"/>
    <w:rsid w:val="00C672FF"/>
    <w:rsid w:val="00C70AC0"/>
    <w:rsid w:val="00C7391E"/>
    <w:rsid w:val="00C75CB2"/>
    <w:rsid w:val="00C760F9"/>
    <w:rsid w:val="00C76293"/>
    <w:rsid w:val="00C7654A"/>
    <w:rsid w:val="00C76891"/>
    <w:rsid w:val="00C76C1C"/>
    <w:rsid w:val="00C80C8B"/>
    <w:rsid w:val="00C82277"/>
    <w:rsid w:val="00C82ABA"/>
    <w:rsid w:val="00C85B9E"/>
    <w:rsid w:val="00C85CBE"/>
    <w:rsid w:val="00C87951"/>
    <w:rsid w:val="00C90833"/>
    <w:rsid w:val="00C919E0"/>
    <w:rsid w:val="00C94999"/>
    <w:rsid w:val="00C957AC"/>
    <w:rsid w:val="00C96599"/>
    <w:rsid w:val="00C96C06"/>
    <w:rsid w:val="00C973B6"/>
    <w:rsid w:val="00C973C4"/>
    <w:rsid w:val="00C97D2A"/>
    <w:rsid w:val="00CA04E0"/>
    <w:rsid w:val="00CA107A"/>
    <w:rsid w:val="00CA1975"/>
    <w:rsid w:val="00CA2209"/>
    <w:rsid w:val="00CA27E2"/>
    <w:rsid w:val="00CA49AE"/>
    <w:rsid w:val="00CA4ADF"/>
    <w:rsid w:val="00CA500F"/>
    <w:rsid w:val="00CA5BED"/>
    <w:rsid w:val="00CB0CBF"/>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0EF"/>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441"/>
    <w:rsid w:val="00D42569"/>
    <w:rsid w:val="00D43BED"/>
    <w:rsid w:val="00D460D2"/>
    <w:rsid w:val="00D4666E"/>
    <w:rsid w:val="00D46D70"/>
    <w:rsid w:val="00D553A7"/>
    <w:rsid w:val="00D55952"/>
    <w:rsid w:val="00D55E17"/>
    <w:rsid w:val="00D563CF"/>
    <w:rsid w:val="00D565AB"/>
    <w:rsid w:val="00D566E7"/>
    <w:rsid w:val="00D57B89"/>
    <w:rsid w:val="00D60227"/>
    <w:rsid w:val="00D65AD4"/>
    <w:rsid w:val="00D66C72"/>
    <w:rsid w:val="00D674C9"/>
    <w:rsid w:val="00D72BC3"/>
    <w:rsid w:val="00D73F5C"/>
    <w:rsid w:val="00D745CE"/>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08B3"/>
    <w:rsid w:val="00DA1778"/>
    <w:rsid w:val="00DA2314"/>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1C80"/>
    <w:rsid w:val="00DC263A"/>
    <w:rsid w:val="00DC30C6"/>
    <w:rsid w:val="00DC7903"/>
    <w:rsid w:val="00DD2E44"/>
    <w:rsid w:val="00DD2FF8"/>
    <w:rsid w:val="00DD4579"/>
    <w:rsid w:val="00DD4B1E"/>
    <w:rsid w:val="00DD5156"/>
    <w:rsid w:val="00DD5DCF"/>
    <w:rsid w:val="00DD6691"/>
    <w:rsid w:val="00DD732B"/>
    <w:rsid w:val="00DE0F66"/>
    <w:rsid w:val="00DE1E42"/>
    <w:rsid w:val="00DE4E7D"/>
    <w:rsid w:val="00DE6AE0"/>
    <w:rsid w:val="00DE73E8"/>
    <w:rsid w:val="00DF12F2"/>
    <w:rsid w:val="00DF14E1"/>
    <w:rsid w:val="00DF2F56"/>
    <w:rsid w:val="00DF6107"/>
    <w:rsid w:val="00DF6265"/>
    <w:rsid w:val="00DF6B31"/>
    <w:rsid w:val="00DF70CD"/>
    <w:rsid w:val="00E030F5"/>
    <w:rsid w:val="00E03198"/>
    <w:rsid w:val="00E04735"/>
    <w:rsid w:val="00E05BD1"/>
    <w:rsid w:val="00E10731"/>
    <w:rsid w:val="00E12F4D"/>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1F2F"/>
    <w:rsid w:val="00E52422"/>
    <w:rsid w:val="00E5653B"/>
    <w:rsid w:val="00E6022F"/>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805"/>
    <w:rsid w:val="00EB0BD8"/>
    <w:rsid w:val="00EB2754"/>
    <w:rsid w:val="00EB3215"/>
    <w:rsid w:val="00EB3E12"/>
    <w:rsid w:val="00EB52FC"/>
    <w:rsid w:val="00EB5B49"/>
    <w:rsid w:val="00EB5E47"/>
    <w:rsid w:val="00EB76B8"/>
    <w:rsid w:val="00EC02F4"/>
    <w:rsid w:val="00EC09D4"/>
    <w:rsid w:val="00EC0AB8"/>
    <w:rsid w:val="00EC2876"/>
    <w:rsid w:val="00EC2D47"/>
    <w:rsid w:val="00EC5FE2"/>
    <w:rsid w:val="00ED20E6"/>
    <w:rsid w:val="00ED2153"/>
    <w:rsid w:val="00ED23E2"/>
    <w:rsid w:val="00ED2461"/>
    <w:rsid w:val="00ED28AE"/>
    <w:rsid w:val="00ED3855"/>
    <w:rsid w:val="00ED40F5"/>
    <w:rsid w:val="00ED5809"/>
    <w:rsid w:val="00ED61EE"/>
    <w:rsid w:val="00ED6A27"/>
    <w:rsid w:val="00EE2910"/>
    <w:rsid w:val="00EE29E3"/>
    <w:rsid w:val="00EE2C70"/>
    <w:rsid w:val="00EE4810"/>
    <w:rsid w:val="00EE4836"/>
    <w:rsid w:val="00EE5E61"/>
    <w:rsid w:val="00EE61D3"/>
    <w:rsid w:val="00EE78EB"/>
    <w:rsid w:val="00EF0550"/>
    <w:rsid w:val="00EF16D0"/>
    <w:rsid w:val="00EF18E1"/>
    <w:rsid w:val="00EF35A3"/>
    <w:rsid w:val="00EF4898"/>
    <w:rsid w:val="00EF630B"/>
    <w:rsid w:val="00EF6E80"/>
    <w:rsid w:val="00EF7CAA"/>
    <w:rsid w:val="00F018A0"/>
    <w:rsid w:val="00F01A8A"/>
    <w:rsid w:val="00F02483"/>
    <w:rsid w:val="00F04770"/>
    <w:rsid w:val="00F05321"/>
    <w:rsid w:val="00F07039"/>
    <w:rsid w:val="00F07C35"/>
    <w:rsid w:val="00F10400"/>
    <w:rsid w:val="00F11FC3"/>
    <w:rsid w:val="00F1299E"/>
    <w:rsid w:val="00F14DD4"/>
    <w:rsid w:val="00F15138"/>
    <w:rsid w:val="00F1586E"/>
    <w:rsid w:val="00F172FF"/>
    <w:rsid w:val="00F174B7"/>
    <w:rsid w:val="00F20B12"/>
    <w:rsid w:val="00F225C2"/>
    <w:rsid w:val="00F22AA1"/>
    <w:rsid w:val="00F2412F"/>
    <w:rsid w:val="00F25000"/>
    <w:rsid w:val="00F25338"/>
    <w:rsid w:val="00F256FE"/>
    <w:rsid w:val="00F263F6"/>
    <w:rsid w:val="00F26692"/>
    <w:rsid w:val="00F26A7B"/>
    <w:rsid w:val="00F27028"/>
    <w:rsid w:val="00F30B2A"/>
    <w:rsid w:val="00F30F3C"/>
    <w:rsid w:val="00F31B05"/>
    <w:rsid w:val="00F332CD"/>
    <w:rsid w:val="00F35116"/>
    <w:rsid w:val="00F35221"/>
    <w:rsid w:val="00F410F3"/>
    <w:rsid w:val="00F417D9"/>
    <w:rsid w:val="00F451CE"/>
    <w:rsid w:val="00F47771"/>
    <w:rsid w:val="00F47BFB"/>
    <w:rsid w:val="00F47DE2"/>
    <w:rsid w:val="00F50659"/>
    <w:rsid w:val="00F510B1"/>
    <w:rsid w:val="00F51666"/>
    <w:rsid w:val="00F54862"/>
    <w:rsid w:val="00F55010"/>
    <w:rsid w:val="00F55430"/>
    <w:rsid w:val="00F63DBF"/>
    <w:rsid w:val="00F64C7C"/>
    <w:rsid w:val="00F6586F"/>
    <w:rsid w:val="00F72BF3"/>
    <w:rsid w:val="00F734EC"/>
    <w:rsid w:val="00F73CD9"/>
    <w:rsid w:val="00F75D2B"/>
    <w:rsid w:val="00F8137A"/>
    <w:rsid w:val="00F81B12"/>
    <w:rsid w:val="00F8302B"/>
    <w:rsid w:val="00F84103"/>
    <w:rsid w:val="00F84796"/>
    <w:rsid w:val="00F84E05"/>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295D"/>
    <w:rsid w:val="00FB3DE7"/>
    <w:rsid w:val="00FB4E17"/>
    <w:rsid w:val="00FB5682"/>
    <w:rsid w:val="00FB6F01"/>
    <w:rsid w:val="00FB770B"/>
    <w:rsid w:val="00FC1563"/>
    <w:rsid w:val="00FC1824"/>
    <w:rsid w:val="00FC2CD5"/>
    <w:rsid w:val="00FC5150"/>
    <w:rsid w:val="00FC606D"/>
    <w:rsid w:val="00FC7E09"/>
    <w:rsid w:val="00FD1695"/>
    <w:rsid w:val="00FD1CFB"/>
    <w:rsid w:val="00FD29E7"/>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1BEB"/>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2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customStyle="true" w:styleId="t-9-8-bez-uvl" w:type="paragraph">
    <w:name w:val="t-9-8-bez-uvl"/>
    <w:basedOn w:val="Normal"/>
    <w:rsid w:val="0099796E"/>
    <w:pPr>
      <w:spacing w:afterAutospacing="true" w:after="100" w:beforeAutospacing="true" w:before="100"/>
    </w:pPr>
    <w:rPr>
      <w:lang w:eastAsia="hr-HR"/>
    </w:rPr>
  </w:style>
  <w:style w:styleId="Reetkatablice" w:type="table">
    <w:name w:val="Table Grid"/>
    <w:basedOn w:val="Obinatablica"/>
    <w:rsid w:val="009979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B144B"/>
    <w:rPr>
      <w:color w:val="808080"/>
      <w:bdr w:space="0" w:sz="0" w:color="auto" w:val="none"/>
      <w:shd w:fill="auto" w:color="auto" w:val="clear"/>
    </w:rPr>
  </w:style>
  <w:style w:customStyle="true" w:styleId="eSPISCCParagraphDefaultFont" w:type="character">
    <w:name w:val="eSPIS_CC_Paragraph Default Font"/>
    <w:basedOn w:val="Zadanifontodlomka"/>
    <w:rsid w:val="000B14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144B"/>
    <w:rPr>
      <w:bdr w:space="0" w:sz="0" w:color="auto" w:val="none"/>
      <w:shd w:fill="FFFFCC" w:color="auto" w:val="clear"/>
      <w:lang w:val="hr-HR"/>
    </w:rPr>
  </w:style>
  <w:style w:customStyle="true" w:styleId="PozadinaSvijetloCrvena" w:type="character">
    <w:name w:val="Pozadina_SvijetloCrvena"/>
    <w:basedOn w:val="eSPISCCParagraphDefaultFont"/>
    <w:rsid w:val="000B14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14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customStyle="1" w:styleId="t-9-8-bez-uvl" w:type="paragraph">
    <w:name w:val="t-9-8-bez-uvl"/>
    <w:basedOn w:val="Normal"/>
    <w:rsid w:val="0099796E"/>
    <w:pPr>
      <w:spacing w:after="100" w:afterAutospacing="1" w:before="100" w:beforeAutospacing="1"/>
    </w:pPr>
    <w:rPr>
      <w:lang w:eastAsia="hr-HR"/>
    </w:rPr>
  </w:style>
  <w:style w:styleId="Reetkatablice" w:type="table">
    <w:name w:val="Table Grid"/>
    <w:basedOn w:val="Obinatablica"/>
    <w:rsid w:val="009979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B144B"/>
    <w:rPr>
      <w:color w:val="808080"/>
      <w:bdr w:color="auto" w:space="0" w:sz="0" w:val="none"/>
      <w:shd w:color="auto" w:fill="auto" w:val="clear"/>
    </w:rPr>
  </w:style>
  <w:style w:customStyle="1" w:styleId="eSPISCCParagraphDefaultFont" w:type="character">
    <w:name w:val="eSPIS_CC_Paragraph Default Font"/>
    <w:basedOn w:val="Zadanifontodlomka"/>
    <w:rsid w:val="000B14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144B"/>
    <w:rPr>
      <w:bdr w:color="auto" w:space="0" w:sz="0" w:val="none"/>
      <w:shd w:color="auto" w:fill="FFFFCC" w:val="clear"/>
      <w:lang w:val="hr-HR"/>
    </w:rPr>
  </w:style>
  <w:style w:customStyle="1" w:styleId="PozadinaSvijetloCrvena" w:type="character">
    <w:name w:val="Pozadina_SvijetloCrvena"/>
    <w:basedOn w:val="eSPISCCParagraphDefaultFont"/>
    <w:rsid w:val="000B14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14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054513">
      <w:bodyDiv w:val="true"/>
      <w:marLeft w:val="0"/>
      <w:marRight w:val="0"/>
      <w:marTop w:val="0"/>
      <w:marBottom w:val="0"/>
      <w:divBdr>
        <w:top w:space="0" w:sz="0" w:color="auto" w:val="none"/>
        <w:left w:space="0" w:sz="0" w:color="auto" w:val="none"/>
        <w:bottom w:space="0" w:sz="0" w:color="auto" w:val="none"/>
        <w:right w:space="0" w:sz="0" w:color="auto" w:val="none"/>
      </w:divBdr>
    </w:div>
    <w:div w:id="1393625339">
      <w:bodyDiv w:val="true"/>
      <w:marLeft w:val="0"/>
      <w:marRight w:val="0"/>
      <w:marTop w:val="0"/>
      <w:marBottom w:val="0"/>
      <w:divBdr>
        <w:top w:space="0" w:sz="0" w:color="auto" w:val="none"/>
        <w:left w:space="0" w:sz="0" w:color="auto" w:val="none"/>
        <w:bottom w:space="0" w:sz="0" w:color="auto" w:val="none"/>
        <w:right w:space="0" w:sz="0" w:color="auto" w:val="none"/>
      </w:divBdr>
    </w:div>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2010.</izvorni_sadrzaj>
    <derivirana_varijabla naziv="DomainObject.Predmet.DatumOsnivanja_1">9.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St-42/2010</izvorni_sadrzaj>
    <derivirana_varijabla naziv="DomainObject.Predmet.OznakaBroj_1">St-42/2010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KASTELI, d.o.o. za trgovinu i usluge "u stečaju"</izvorni_sadrzaj>
    <derivirana_varijabla naziv="DomainObject.Predmet.ProtustrankaFormated_1">  KASTELI, d.o.o. za trgovinu i usluge "u stečaju"</derivirana_varijabla>
  </DomainObject.Predmet.ProtustrankaFormated>
  <DomainObject.Predmet.ProtustrankaFormatedOIB>
    <izvorni_sadrzaj>  KASTELI, d.o.o. za trgovinu i usluge "u stečaju", OIB 11142315939</izvorni_sadrzaj>
    <derivirana_varijabla naziv="DomainObject.Predmet.ProtustrankaFormatedOIB_1">  KASTELI, d.o.o. za trgovinu i usluge "u stečaju", OIB 11142315939</derivirana_varijabla>
  </DomainObject.Predmet.ProtustrankaFormatedOIB>
  <DomainObject.Predmet.ProtustrankaFormatedWithAdress>
    <izvorni_sadrzaj> KASTELI, d.o.o. za trgovinu i usluge "u stečaju", Augusta Cesarca 4, 21000 Split</izvorni_sadrzaj>
    <derivirana_varijabla naziv="DomainObject.Predmet.ProtustrankaFormatedWithAdress_1"> KASTELI, d.o.o. za trgovinu i usluge "u stečaju", Augusta Cesarca 4, 21000 Split</derivirana_varijabla>
  </DomainObject.Predmet.ProtustrankaFormatedWithAdress>
  <DomainObject.Predmet.ProtustrankaFormatedWithAdressOIB>
    <izvorni_sadrzaj> KASTELI, d.o.o. za trgovinu i usluge "u stečaju", OIB 11142315939, Augusta Cesarca 4, 21000 Split</izvorni_sadrzaj>
    <derivirana_varijabla naziv="DomainObject.Predmet.ProtustrankaFormatedWithAdressOIB_1"> KASTELI, d.o.o. za trgovinu i usluge "u stečaju", OIB 11142315939, Augusta Cesarca 4, 21000 Split</derivirana_varijabla>
  </DomainObject.Predmet.ProtustrankaFormatedWithAdressOIB>
  <DomainObject.Predmet.ProtustrankaWithAdress>
    <izvorni_sadrzaj>KASTELI, d.o.o. za trgovinu i usluge "u stečaju" Augusta Cesarca 4, 21000 Split</izvorni_sadrzaj>
    <derivirana_varijabla naziv="DomainObject.Predmet.ProtustrankaWithAdress_1">KASTELI, d.o.o. za trgovinu i usluge "u stečaju" Augusta Cesarca 4, 21000 Split</derivirana_varijabla>
  </DomainObject.Predmet.ProtustrankaWithAdress>
  <DomainObject.Predmet.ProtustrankaWithAdressOIB>
    <izvorni_sadrzaj>KASTELI, d.o.o. za trgovinu i usluge "u stečaju", OIB 11142315939, Augusta Cesarca 4, 21000 Split</izvorni_sadrzaj>
    <derivirana_varijabla naziv="DomainObject.Predmet.ProtustrankaWithAdressOIB_1">KASTELI, d.o.o. za trgovinu i usluge "u stečaju", OIB 11142315939, Augusta Cesarca 4, 21000 Split</derivirana_varijabla>
  </DomainObject.Predmet.ProtustrankaWithAdressOIB>
  <DomainObject.Predmet.ProtustrankaNazivFormated>
    <izvorni_sadrzaj>KASTELI, d.o.o. za trgovinu i usluge "u stečaju"</izvorni_sadrzaj>
    <derivirana_varijabla naziv="DomainObject.Predmet.ProtustrankaNazivFormated_1">KASTELI, d.o.o. za trgovinu i usluge "u stečaju"</derivirana_varijabla>
  </DomainObject.Predmet.ProtustrankaNazivFormated>
  <DomainObject.Predmet.ProtustrankaNazivFormatedOIB>
    <izvorni_sadrzaj>KASTELI, d.o.o. za trgovinu i usluge "u stečaju", OIB 11142315939</izvorni_sadrzaj>
    <derivirana_varijabla naziv="DomainObject.Predmet.ProtustrankaNazivFormatedOIB_1">KASTELI, d.o.o. za trgovinu i usluge "u stečaju", OIB 11142315939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MERCATOR - H  društvo s ograničenom odgovornošću za trgovinu i proizvodnju zastupanog po punomoćniku Tomislav Kos; GRAĐA - PRODAJNI CENTRI d.o.o. za trgovinu zastupanog po punomoćniku Ivan Vidović; FLIO d.o.o. za trgovinu, ugostiteljstvo i poslovanje nekretninama zastupanog po punomoćniku Mijo Jeličić; KERUM društvo s ograničenom odgovornošću, za unutarnju i vanjsku trgovinu, promet i usluge; BR-EMA društvo s ograničenom odgovornošću za ugostiteljstvo, trgovinu i usluge; Hrvatski Telekom d.d.; Hrvatske vode, pravna osoba za upravljanje vodama; TRGOVAČKI CENTAR ZAGREB d.o.o. za trgovinu nekretninama; MAKARSKI KOMUNALAC društvo s ograničenom odgovornošću za obavljanje komunalnih poslova; GENERALI OSIGURANJE dioničko društvo; ČISTOĆA društvo s ograničenom odgovornošću za obavljanje komunalnih djelatnosti održavanja čistoće i odlaganja komunaln; Raiffeisenbank Austria d.d.; VENETO BANKA dioničko društvo; VODOVOD I KANALIZACIJA, društvo s ograničenom odgovornošću za vodoopskrbu, odvodnju i pročišćavanje otpadnih voda; SOCIETE GENERALE-SPLITSKA BANKA dioničko društvo; HARO društvo s ograničenom odgovornošću za trgovinu i usluge zastupanog po punomoćniku ANTOLIĆ I SURADNICI odvjetničko društvo, javno trgovačko društvo; Nebojša Antolić; GLOBALNI SERVIS d.o.o. za upravljanje i održavanje objekata zastupanog po punomoćniku Mr. sc. Tin Matić; BONAČIĆ SECURITY za zaštitu osoba i imovine, društvo s ograničenom odgovornošću; CARGO-PARTNER d.o.o. za otpremništvo, zastupanje u prometu roba i usluge skladištenja; FLIO d.o.o. za trgovinu, ugostiteljstvo i poslovanje nekretninama; DHL International d.o.o, hitna dostava širom svijeta zastupanog po punomoćniku Krešimir Lisak; KERUM društvo s ograničenom odgovornošću, za unutarnju i vanjsku trgovinu, promet i usluge; VODOVOD-OSIJEK d.o.o. za vodoopskrbu i odvodnju; MARKO MIHOVILOVIĆ; HRVATSKA POŠTANSKA BANKA, dioničko društvo; Hrvatske vode, pravna osoba za upravljanje vodama; FLIBA, društvo s ograničenom odgovornošću za trgovinu zastupanog po punomoćniku Edi Biočić; ZAGREBAČKI HOLDING, društvo s ograničenom odgovornošću za javni prijevoz, opskrbu vodom, održavanje čistoće, putnička a; SIMILIS društvo s ograničenom odgovornošću za trgovinu i usluge; IMEX BANKA dioničko društvo; GRIP GRADNJA d.o.o. za gradnju, trgovinu, turizam, ugostiteljstvo i usluge zastupanog po punomoćniku Dora Živković; OT-OPTIMA TELEKOM d.d. za telekomunikacije; Hrvatska radiotelevizija; AFIRMACIJA MARSONIA društvo s ograničenom odgovornošću za poslovanje nekretninama; VIPnet usluge d.o.o. za telekomunikacijske usluge; Raiffeisenbank Austria d.d.; GENERALI OSIGURANJE dioničko društvo; HYPO ALPE-ADRIA-BANK dioničko društvo; TRGOVAČKI CENTAR ZAGREB d.o.o. za trgovinu nekretninama zastupanog po punomoćniku PEĆAREVIĆ &amp; RELIĆ odvjetničko društvo; Hrvatski Telekom d.d.; VODOVOD-OSIJEK d.o.o. za vodoopskrbu i odvodnju; HEP - Opskrba d.o.o. za opskrbu potrošača električnom, toplinskom energijom i plinom; AFIRMACIJA MARSONIA društvo s ograničenom odgovornošću za poslovanje nekretninama zastupanog po punomoćniku JAGAR &amp; GREBENAR,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SHOPPING CENTER, društvo s ograničenom odgovornošću za graditeljstvo i trgovinu; HRVATSKE ŠUME TOURS društvo s ograničenom odgovornošću - putnička agencija - u likvidaciji zastupanog po punomoćniku Odvjetničko društvo TOMIĆ &amp; ŠUŠNJAR j.t.d. u likvidaciji; VARTEKS varaždinska tekstilna industrija  d. d.; MARANA d.o.o. proizvodnja, trgovina, usluge, export-import zastupanog po punomoćniku Odvjetničko društvo MATULIĆ, BILIĆ I PARTNERI, j.t.d.; MICRONIC, d.o.o. za proizvodnju, trgovinu i usluge; KONTINENTAL PAKIRANJE d.o.o. za graditeljstvo i usluge; KABRIO društvo s ograničenom odgovornošću za trgovinu i usluge zastupanog po punomoćniku GOLUBIĆ I PARTNERI odvjetničko društvo; Financijska agencija; HRVATSKE ŠUME društvo s ograničenom odgovornošću;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izvorni_sadrzaj>
    <derivirana_varijabla naziv="DomainObject.Predmet.StrankaFormated_1">  MERCATOR - H  društvo s ograničenom odgovornošću za trgovinu i proizvodnju zastupanog po punomoćniku Tomislav Kos; GRAĐA - PRODAJNI CENTRI d.o.o. za trgovinu zastupanog po punomoćniku Ivan Vidović; FLIO d.o.o. za trgovinu, ugostiteljstvo i poslovanje nekretninama zastupanog po punomoćniku Mijo Jeličić; KERUM društvo s ograničenom odgovornošću, za unutarnju i vanjsku trgovinu, promet i usluge; BR-EMA društvo s ograničenom odgovornošću za ugostiteljstvo, trgovinu i usluge; Hrvatski Telekom d.d.; Hrvatske vode, pravna osoba za upravljanje vodama; TRGOVAČKI CENTAR ZAGREB d.o.o. za trgovinu nekretninama; MAKARSKI KOMUNALAC društvo s ograničenom odgovornošću za obavljanje komunalnih poslova; GENERALI OSIGURANJE dioničko društvo; ČISTOĆA društvo s ograničenom odgovornošću za obavljanje komunalnih djelatnosti održavanja čistoće i odlaganja komunaln; Raiffeisenbank Austria d.d.; VENETO BANKA dioničko društvo; VODOVOD I KANALIZACIJA, društvo s ograničenom odgovornošću za vodoopskrbu, odvodnju i pročišćavanje otpadnih voda; SOCIETE GENERALE-SPLITSKA BANKA dioničko društvo; HARO društvo s ograničenom odgovornošću za trgovinu i usluge zastupanog po punomoćniku ANTOLIĆ I SURADNICI odvjetničko društvo, javno trgovačko društvo; Nebojša Antolić; GLOBALNI SERVIS d.o.o. za upravljanje i održavanje objekata zastupanog po punomoćniku Mr. sc. Tin Matić; BONAČIĆ SECURITY za zaštitu osoba i imovine, društvo s ograničenom odgovornošću; CARGO-PARTNER d.o.o. za otpremništvo, zastupanje u prometu roba i usluge skladištenja; FLIO d.o.o. za trgovinu, ugostiteljstvo i poslovanje nekretninama; DHL International d.o.o, hitna dostava širom svijeta zastupanog po punomoćniku Krešimir Lisak; KERUM društvo s ograničenom odgovornošću, za unutarnju i vanjsku trgovinu, promet i usluge; VODOVOD-OSIJEK d.o.o. za vodoopskrbu i odvodnju; MARKO MIHOVILOVIĆ; HRVATSKA POŠTANSKA BANKA, dioničko društvo; Hrvatske vode, pravna osoba za upravljanje vodama; FLIBA, društvo s ograničenom odgovornošću za trgovinu zastupanog po punomoćniku Edi Biočić; ZAGREBAČKI HOLDING, društvo s ograničenom odgovornošću za javni prijevoz, opskrbu vodom, održavanje čistoće, putnička a; SIMILIS društvo s ograničenom odgovornošću za trgovinu i usluge; IMEX BANKA dioničko društvo; GRIP GRADNJA d.o.o. za gradnju, trgovinu, turizam, ugostiteljstvo i usluge zastupanog po punomoćniku Dora Živković; OT-OPTIMA TELEKOM d.d. za telekomunikacije; Hrvatska radiotelevizija; AFIRMACIJA MARSONIA društvo s ograničenom odgovornošću za poslovanje nekretninama; VIPnet usluge d.o.o. za telekomunikacijske usluge; Raiffeisenbank Austria d.d.; GENERALI OSIGURANJE dioničko društvo; HYPO ALPE-ADRIA-BANK dioničko društvo; TRGOVAČKI CENTAR ZAGREB d.o.o. za trgovinu nekretninama zastupanog po punomoćniku PEĆAREVIĆ &amp; RELIĆ odvjetničko društvo; Hrvatski Telekom d.d.; VODOVOD-OSIJEK d.o.o. za vodoopskrbu i odvodnju; HEP - Opskrba d.o.o. za opskrbu potrošača električnom, toplinskom energijom i plinom; AFIRMACIJA MARSONIA društvo s ograničenom odgovornošću za poslovanje nekretninama zastupanog po punomoćniku JAGAR &amp; GREBENAR,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SHOPPING CENTER, društvo s ograničenom odgovornošću za graditeljstvo i trgovinu; HRVATSKE ŠUME TOURS društvo s ograničenom odgovornošću - putnička agencija - u likvidaciji zastupanog po punomoćniku Odvjetničko društvo TOMIĆ &amp; ŠUŠNJAR j.t.d. u likvidaciji; VARTEKS varaždinska tekstilna industrija  d. d.; MARANA d.o.o. proizvodnja, trgovina, usluge, export-import zastupanog po punomoćniku Odvjetničko društvo MATULIĆ, BILIĆ I PARTNERI, j.t.d.; MICRONIC, d.o.o. za proizvodnju, trgovinu i usluge; KONTINENTAL PAKIRANJE d.o.o. za graditeljstvo i usluge; KABRIO društvo s ograničenom odgovornošću za trgovinu i usluge zastupanog po punomoćniku GOLUBIĆ I PARTNERI odvjetničko društvo; Financijska agencija; HRVATSKE ŠUME društvo s ograničenom odgovornošću;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derivirana_varijabla>
  </DomainObject.Predmet.StrankaFormated>
  <DomainObject.Predmet.StrankaFormatedOIB>
    <izvorni_sadrzaj>  MERCATOR - H  društvo s ograničenom odgovornošću za trgovinu i proizvodnju, OIB 10045107278 zastupanog po punomoćniku Tomislav Kos; GRAĐA - PRODAJNI CENTRI d.o.o. za trgovinu, OIB 70571833346 zastupanog po punomoćniku Ivan Vidović; FLIO d.o.o. za trgovinu, ugostiteljstvo i poslovanje nekretninama, OIB 39808838633 zastupanog po punomoćniku Mijo Jeličić; KERUM društvo s ograničenom odgovornošću, za unutarnju i vanjsku trgovinu, promet i usluge, OIB 66124057408; BR-EMA društvo s ograničenom odgovornošću za ugostiteljstvo, trgovinu i usluge, OIB 55690591528; Hrvatski Telekom d.d., OIB 81793146560; Hrvatske vode, pravna osoba za upravljanje vodama, OIB 28921383001; TRGOVAČKI CENTAR ZAGREB d.o.o. za trgovinu nekretninama, OIB 57136792631; MAKARSKI KOMUNALAC društvo s ograničenom odgovornošću za obavljanje komunalnih poslova, OIB 12733878804; GENERALI OSIGURANJE dioničko društvo, OIB 10840749604; ČISTOĆA društvo s ograničenom odgovornošću za obavljanje komunalnih djelatnosti održavanja čistoće i odlaganja komunaln, OIB 38812451417; Raiffeisenbank Austria d.d., OIB 53056966535; VENETO BANKA dioničko društvo, OIB 81712716992; VODOVOD I KANALIZACIJA, društvo s ograničenom odgovornošću za vodoopskrbu, odvodnju i pročišćavanje otpadnih voda, OIB 56826138353; SOCIETE GENERALE-SPLITSKA BANKA dioničko društvo, OIB 69326397242; HARO društvo s ograničenom odgovornošću za trgovinu i usluge, OIB 21478700168 zastupanog po punomoćniku ANTOLIĆ I SURADNICI odvjetničko društvo, javno trgovačko društvo; Nebojša Antolić; GLOBALNI SERVIS d.o.o. za upravljanje i održavanje objekata, OIB 16428352077 zastupanog po punomoćniku Mr. sc. Tin Matić; BONAČIĆ SECURITY za zaštitu osoba i imovine, društvo s ograničenom odgovornošću, OIB 63135369237; CARGO-PARTNER d.o.o. za otpremništvo, zastupanje u prometu roba i usluge skladištenja, OIB 84596041174; FLIO d.o.o. za trgovinu, ugostiteljstvo i poslovanje nekretninama, OIB 39808838633; DHL International d.o.o, hitna dostava širom svijeta, OIB 79069474349 zastupanog po punomoćniku Krešimir Lisak; KERUM društvo s ograničenom odgovornošću, za unutarnju i vanjsku trgovinu, promet i usluge, OIB 66124057408; VODOVOD-OSIJEK d.o.o. za vodoopskrbu i odvodnju, OIB 43654507669; MARKO MIHOVILOVIĆ, OIB 05481546487; HRVATSKA POŠTANSKA BANKA, dioničko društvo, OIB 87939104217; Hrvatske vode, pravna osoba za upravljanje vodama, OIB 28921383001; FLIBA, društvo s ograničenom odgovornošću za trgovinu, OIB 30777726033 zastupanog po punomoćniku Edi Biočić; ZAGREBAČKI HOLDING, društvo s ograničenom odgovornošću za javni prijevoz, opskrbu vodom, održavanje čistoće, putnička a, OIB 85584865987; SIMILIS društvo s ograničenom odgovornošću za trgovinu i usluge, OIB 35016480287; IMEX BANKA dioničko društvo, OIB 99326633206; GRIP GRADNJA d.o.o. za gradnju, trgovinu, turizam, ugostiteljstvo i usluge, OIB 45163761671 zastupanog po punomoćniku Dora Živković; OT-OPTIMA TELEKOM d.d. za telekomunikacije, OIB 36004425025; Hrvatska radiotelevizija, OIB 68419124305; AFIRMACIJA MARSONIA društvo s ograničenom odgovornošću za poslovanje nekretninama, OIB 67378156267; VIPnet usluge d.o.o. za telekomunikacijske usluge, OIB 00565279090; Raiffeisenbank Austria d.d., OIB 53056966535; GENERALI OSIGURANJE dioničko društvo, OIB 10840749604; HYPO ALPE-ADRIA-BANK dioničko društvo, OIB 14036333877; TRGOVAČKI CENTAR ZAGREB d.o.o. za trgovinu nekretninama, OIB 57136792631 zastupanog po punomoćniku PEĆAREVIĆ &amp; RELIĆ odvjetničko društvo; Hrvatski Telekom d.d., OIB 81793146560; VODOVOD-OSIJEK d.o.o. za vodoopskrbu i odvodnju, OIB 43654507669; HEP - Opskrba d.o.o. za opskrbu potrošača električnom, toplinskom energijom i plinom, OIB 63073332379; AFIRMACIJA MARSONIA društvo s ograničenom odgovornošću za poslovanje nekretninama, OIB 67378156267 zastupanog po punomoćniku JAGAR &amp; GREBENAR,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SHOPPING CENTER, društvo s ograničenom odgovornošću za graditeljstvo i trgovinu, OIB 48527883403; HRVATSKE ŠUME TOURS društvo s ograničenom odgovornošću - putnička agencija - u likvidaciji, OIB 39596197214 zastupanog po punomoćniku Odvjetničko društvo TOMIĆ &amp; ŠUŠNJAR j.t.d. u likvidaciji; VARTEKS varaždinska tekstilna industrija  d. d., OIB 00872098033; MARANA d.o.o. proizvodnja, trgovina, usluge, export-import, OIB 20038755624 zastupanog po punomoćniku Odvjetničko društvo MATULIĆ, BILIĆ I PARTNERI, j.t.d.; MICRONIC, d.o.o. za proizvodnju, trgovinu i usluge, OIB 89489773101; KONTINENTAL PAKIRANJE d.o.o. za graditeljstvo i usluge, OIB 87358951669; KABRIO društvo s ograničenom odgovornošću za trgovinu i usluge, OIB 02014925756 zastupanog po punomoćniku GOLUBIĆ I PARTNERI odvjetničko društvo; Financijska agencija, OIB 85821130368; HRVATSKE ŠUME društvo s ograničenom odgovornošću, OIB 69693144506;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izvorni_sadrzaj>
    <derivirana_varijabla naziv="DomainObject.Predmet.StrankaFormatedOIB_1">  MERCATOR - H  društvo s ograničenom odgovornošću za trgovinu i proizvodnju, OIB 10045107278 zastupanog po punomoćniku Tomislav Kos; GRAĐA - PRODAJNI CENTRI d.o.o. za trgovinu, OIB 70571833346 zastupanog po punomoćniku Ivan Vidović; FLIO d.o.o. za trgovinu, ugostiteljstvo i poslovanje nekretninama, OIB 39808838633 zastupanog po punomoćniku Mijo Jeličić; KERUM društvo s ograničenom odgovornošću, za unutarnju i vanjsku trgovinu, promet i usluge, OIB 66124057408; BR-EMA društvo s ograničenom odgovornošću za ugostiteljstvo, trgovinu i usluge, OIB 55690591528; Hrvatski Telekom d.d., OIB 81793146560; Hrvatske vode, pravna osoba za upravljanje vodama, OIB 28921383001; TRGOVAČKI CENTAR ZAGREB d.o.o. za trgovinu nekretninama, OIB 57136792631; MAKARSKI KOMUNALAC društvo s ograničenom odgovornošću za obavljanje komunalnih poslova, OIB 12733878804; GENERALI OSIGURANJE dioničko društvo, OIB 10840749604; ČISTOĆA društvo s ograničenom odgovornošću za obavljanje komunalnih djelatnosti održavanja čistoće i odlaganja komunaln, OIB 38812451417; Raiffeisenbank Austria d.d., OIB 53056966535; VENETO BANKA dioničko društvo, OIB 81712716992; VODOVOD I KANALIZACIJA, društvo s ograničenom odgovornošću za vodoopskrbu, odvodnju i pročišćavanje otpadnih voda, OIB 56826138353; SOCIETE GENERALE-SPLITSKA BANKA dioničko društvo, OIB 69326397242; HARO društvo s ograničenom odgovornošću za trgovinu i usluge, OIB 21478700168 zastupanog po punomoćniku ANTOLIĆ I SURADNICI odvjetničko društvo, javno trgovačko društvo; Nebojša Antolić; GLOBALNI SERVIS d.o.o. za upravljanje i održavanje objekata, OIB 16428352077 zastupanog po punomoćniku Mr. sc. Tin Matić; BONAČIĆ SECURITY za zaštitu osoba i imovine, društvo s ograničenom odgovornošću, OIB 63135369237; CARGO-PARTNER d.o.o. za otpremništvo, zastupanje u prometu roba i usluge skladištenja, OIB 84596041174; FLIO d.o.o. za trgovinu, ugostiteljstvo i poslovanje nekretninama, OIB 39808838633; DHL International d.o.o, hitna dostava širom svijeta, OIB 79069474349 zastupanog po punomoćniku Krešimir Lisak; KERUM društvo s ograničenom odgovornošću, za unutarnju i vanjsku trgovinu, promet i usluge, OIB 66124057408; VODOVOD-OSIJEK d.o.o. za vodoopskrbu i odvodnju, OIB 43654507669; MARKO MIHOVILOVIĆ, OIB 05481546487; HRVATSKA POŠTANSKA BANKA, dioničko društvo, OIB 87939104217; Hrvatske vode, pravna osoba za upravljanje vodama, OIB 28921383001; FLIBA, društvo s ograničenom odgovornošću za trgovinu, OIB 30777726033 zastupanog po punomoćniku Edi Biočić; ZAGREBAČKI HOLDING, društvo s ograničenom odgovornošću za javni prijevoz, opskrbu vodom, održavanje čistoće, putnička a, OIB 85584865987; SIMILIS društvo s ograničenom odgovornošću za trgovinu i usluge, OIB 35016480287; IMEX BANKA dioničko društvo, OIB 99326633206; GRIP GRADNJA d.o.o. za gradnju, trgovinu, turizam, ugostiteljstvo i usluge, OIB 45163761671 zastupanog po punomoćniku Dora Živković; OT-OPTIMA TELEKOM d.d. za telekomunikacije, OIB 36004425025; Hrvatska radiotelevizija, OIB 68419124305; AFIRMACIJA MARSONIA društvo s ograničenom odgovornošću za poslovanje nekretninama, OIB 67378156267; VIPnet usluge d.o.o. za telekomunikacijske usluge, OIB 00565279090; Raiffeisenbank Austria d.d., OIB 53056966535; GENERALI OSIGURANJE dioničko društvo, OIB 10840749604; HYPO ALPE-ADRIA-BANK dioničko društvo, OIB 14036333877; TRGOVAČKI CENTAR ZAGREB d.o.o. za trgovinu nekretninama, OIB 57136792631 zastupanog po punomoćniku PEĆAREVIĆ &amp; RELIĆ odvjetničko društvo; Hrvatski Telekom d.d., OIB 81793146560; VODOVOD-OSIJEK d.o.o. za vodoopskrbu i odvodnju, OIB 43654507669; HEP - Opskrba d.o.o. za opskrbu potrošača električnom, toplinskom energijom i plinom, OIB 63073332379; AFIRMACIJA MARSONIA društvo s ograničenom odgovornošću za poslovanje nekretninama, OIB 67378156267 zastupanog po punomoćniku JAGAR &amp; GREBENAR,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SHOPPING CENTER, društvo s ograničenom odgovornošću za graditeljstvo i trgovinu, OIB 48527883403; HRVATSKE ŠUME TOURS društvo s ograničenom odgovornošću - putnička agencija - u likvidaciji, OIB 39596197214 zastupanog po punomoćniku Odvjetničko društvo TOMIĆ &amp; ŠUŠNJAR j.t.d. u likvidaciji; VARTEKS varaždinska tekstilna industrija  d. d., OIB 00872098033; MARANA d.o.o. proizvodnja, trgovina, usluge, export-import, OIB 20038755624 zastupanog po punomoćniku Odvjetničko društvo MATULIĆ, BILIĆ I PARTNERI, j.t.d.; MICRONIC, d.o.o. za proizvodnju, trgovinu i usluge, OIB 89489773101; KONTINENTAL PAKIRANJE d.o.o. za graditeljstvo i usluge, OIB 87358951669; KABRIO društvo s ograničenom odgovornošću za trgovinu i usluge, OIB 02014925756 zastupanog po punomoćniku GOLUBIĆ I PARTNERI odvjetničko društvo; Financijska agencija, OIB 85821130368; HRVATSKE ŠUME društvo s ograničenom odgovornošću, OIB 69693144506;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derivirana_varijabla>
  </DomainObject.Predmet.StrankaFormatedOIB>
  <DomainObject.Predmet.StrankaFormatedWithAdress>
    <izvorni_sadrzaj> MERCATOR - H  društvo s ograničenom odgovornošću za trgovinu i proizvodnju, Ljudevita Posavskog 5, Sesvete zastupanog po punomoćniku Tomislav Kos; GRAĐA - PRODAJNI CENTRI d.o.o. za trgovinu, Vranjički put 2, Solin zastupanog po punomoćniku Ivan Vidović; FLIO d.o.o. za trgovinu, ugostiteljstvo i poslovanje nekretninama, Slavonska avenija 56, 10000 Zagreb zastupanog po punomoćniku Mijo Jeličić; KERUM društvo s ograničenom odgovornošću, za unutarnju i vanjsku trgovinu, promet i usluge, Zrinjsko Frankopanska 68, Split; BR-EMA društvo s ograničenom odgovornošću za ugostiteljstvo, trgovinu i usluge, Vinogradska 8, 41319 Repušnica; Hrvatski Telekom d.d., Savska cesta 32, 10000 Zagreb; Hrvatske vode, pravna osoba za upravljanje vodama, Grada Vukovara 220, 10000 Zagreb; TRGOVAČKI CENTAR ZAGREB d.o.o. za trgovinu nekretninama, Zaprešićka 2, Jablanovec; MAKARSKI KOMUNALAC društvo s ograničenom odgovornošću za obavljanje komunalnih poslova, Trg Tina Ujevića 1, Makarska; GENERALI OSIGURANJE dioničko društvo, Bani 110, 10000 Zagreb; ČISTOĆA društvo s ograničenom odgovornošću za obavljanje komunalnih djelatnosti održavanja čistoće i odlaganja komunaln, Put Plokita 81, Split; Raiffeisenbank Austria d.d., Petrinjska 59, 10000 Zagreb; VENETO BANKA dioničko društvo, Draškovićeva 58, 10000 Zagreb; VODOVOD I KANALIZACIJA, društvo s ograničenom odgovornošću za vodoopskrbu, odvodnju i pročišćavanje otpadnih voda, Biokovska 3, Split; SOCIETE GENERALE-SPLITSKA BANKA dioničko društvo, Ruđera Boškovića 16, Split; HARO društvo s ograničenom odgovornošću za trgovinu i usluge, Virovska 29, 10000 Zagreb zastupanog po punomoćniku ANTOLIĆ I SURADNICI odvjetničko društvo, javno trgovačko društvo; Nebojša Antolić; GLOBALNI SERVIS d.o.o. za upravljanje i održavanje objekata, Jaruščica 9d, 10000 Zagreb zastupanog po punomoćniku Mr. sc. Tin Matić; BONAČIĆ SECURITY za zaštitu osoba i imovine, društvo s ograničenom odgovornošću, Dinka Šimunovića 2 A, 21000 Split; CARGO-PARTNER d.o.o. za otpremništvo, zastupanje u prometu roba i usluge skladištenja, Jankomir 25 J, 10000 Zagreb; FLIO d.o.o. za trgovinu, ugostiteljstvo i poslovanje nekretninama, Slavonska avenija 56, 10000 Zagreb; DHL International d.o.o, hitna dostava širom svijeta, Utinjska 40, 10000 Zagreb zastupanog po punomoćniku Krešimir Lisak; KERUM društvo s ograničenom odgovornošću, za unutarnju i vanjsku trgovinu, promet i usluge, Zrinjsko Frankopanska 68, Split; VODOVOD-OSIJEK d.o.o. za vodoopskrbu i odvodnju, Poljski Put 1, Osijek; MARKO MIHOVILOVIĆ, Augusta Cesarca 4, Split; HRVATSKA POŠTANSKA BANKA, dioničko društvo, Jurišićeva 4, 10000 Zagreb; Hrvatske vode, pravna osoba za upravljanje vodama, Ulica grada Vukovara 220, 10000 Zagreb; FLIBA, društvo s ograničenom odgovornošću za trgovinu, Gospodarska ulica 5, Donji Stupnik zastupanog po punomoćniku Edi Biočić; ZAGREBAČKI HOLDING, društvo s ograničenom odgovornošću za javni prijevoz, opskrbu vodom, održavanje čistoće, putnička a, Ulica grada Vukovara 41, 10000 Zagreb; SIMILIS društvo s ograničenom odgovornošću za trgovinu i usluge, Duga 17, Vinkovci; IMEX BANKA dioničko društvo, Tolstojeva 6, Split; GRIP GRADNJA d.o.o. za gradnju, trgovinu, turizam, ugostiteljstvo i usluge, Oko Sv.Kaje 30, Solin zastupanog po punomoćniku Dora Živković; OT-OPTIMA TELEKOM d.d. za telekomunikacije, Bani 75/a, 10000 Zagreb; Hrvatska radiotelevizija, Prisavlje 3, 10000 Zagreb; AFIRMACIJA MARSONIA društvo s ograničenom odgovornošću za poslovanje nekretninama, Škorpikova 24/4, 10000 Zagreb; VIPnet usluge d.o.o. za telekomunikacijske usluge, Vrtni put 1, 10000 Zagreb; Raiffeisenbank Austria d.d., Petrinjska 59, 10000 Zagreb; GENERALI OSIGURANJE dioničko društvo, Bani 110, 10000 Zagreb; HYPO ALPE-ADRIA-BANK dioničko društvo, Slavonska avenija 6, 10000 Zagreb; TRGOVAČKI CENTAR ZAGREB d.o.o. za trgovinu nekretninama, Zaprešićka 2, Jablanovec zastupanog po punomoćniku PEĆAREVIĆ &amp; RELIĆ odvjetničko društvo; Hrvatski Telekom d.d., Savska cesta 32, 10000 Zagreb; VODOVOD-OSIJEK d.o.o. za vodoopskrbu i odvodnju, Poljski put 1, 31000 Osijek; HEP - Opskrba d.o.o. za opskrbu potrošača električnom, toplinskom energijom i plinom, Ulica Grada Vukovara 37, 10000 Zagreb; AFIRMACIJA MARSONIA društvo s ograničenom odgovornošću za poslovanje nekretninama, Škorpikova 24/4, 10000 Zagreb zastupanog po punomoćniku JAGAR &amp; GREBENAR,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SHOPPING CENTER, društvo s ograničenom odgovornošću za graditeljstvo i trgovinu, Branimirova 29, 10000 Zagreb; HRVATSKE ŠUME TOURS društvo s ograničenom odgovornošću - putnička agencija - u likvidaciji, Ljudevita Farkaša Vukotinovića 2, 10000 Zagreb zastupanog po punomoćniku Odvjetničko društvo TOMIĆ &amp; ŠUŠNJAR j.t.d. u likvidaciji; VARTEKS varaždinska tekstilna industrija  d. d., Zagrebačka 94, 42000 Varaždin; MARANA d.o.o. proizvodnja, trgovina, usluge, export-import, Put plokita 14, 21000 Split zastupanog po punomoćniku Odvjetničko društvo MATULIĆ, BILIĆ I PARTNERI, j.t.d.; MICRONIC, d.o.o. za proizvodnju, trgovinu i usluge, Gotovčeva 8, 21000 Split; KONTINENTAL PAKIRANJE d.o.o. za graditeljstvo i usluge, Pod Kosom 40, Split; KABRIO društvo s ograničenom odgovornošću za trgovinu i usluge, Zagrebačka avenija 100 a, 10000 Zagreb zastupanog po punomoćniku GOLUBIĆ I PARTNERI odvjetničko društvo; Financijska agencija, Vrtni put 3, 10000 Zagreb; HRVATSKE ŠUME društvo s ograničenom odgovornošću, Ul.Ljudevita Farkaša Vukotinovića 2, 10000 Zagreb;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_1"> MERCATOR - H  društvo s ograničenom odgovornošću za trgovinu i proizvodnju, Ljudevita Posavskog 5, Sesvete zastupanog po punomoćniku Tomislav Kos; GRAĐA - PRODAJNI CENTRI d.o.o. za trgovinu, Vranjički put 2, Solin zastupanog po punomoćniku Ivan Vidović; FLIO d.o.o. za trgovinu, ugostiteljstvo i poslovanje nekretninama, Slavonska avenija 56, 10000 Zagreb zastupanog po punomoćniku Mijo Jeličić; KERUM društvo s ograničenom odgovornošću, za unutarnju i vanjsku trgovinu, promet i usluge, Zrinjsko Frankopanska 68, Split; BR-EMA društvo s ograničenom odgovornošću za ugostiteljstvo, trgovinu i usluge, Vinogradska 8, 41319 Repušnica; Hrvatski Telekom d.d., Savska cesta 32, 10000 Zagreb; Hrvatske vode, pravna osoba za upravljanje vodama, Grada Vukovara 220, 10000 Zagreb; TRGOVAČKI CENTAR ZAGREB d.o.o. za trgovinu nekretninama, Zaprešićka 2, Jablanovec; MAKARSKI KOMUNALAC društvo s ograničenom odgovornošću za obavljanje komunalnih poslova, Trg Tina Ujevića 1, Makarska; GENERALI OSIGURANJE dioničko društvo, Bani 110, 10000 Zagreb; ČISTOĆA društvo s ograničenom odgovornošću za obavljanje komunalnih djelatnosti održavanja čistoće i odlaganja komunaln, Put Plokita 81, Split; Raiffeisenbank Austria d.d., Petrinjska 59, 10000 Zagreb; VENETO BANKA dioničko društvo, Draškovićeva 58, 10000 Zagreb; VODOVOD I KANALIZACIJA, društvo s ograničenom odgovornošću za vodoopskrbu, odvodnju i pročišćavanje otpadnih voda, Biokovska 3, Split; SOCIETE GENERALE-SPLITSKA BANKA dioničko društvo, Ruđera Boškovića 16, Split; HARO društvo s ograničenom odgovornošću za trgovinu i usluge, Virovska 29, 10000 Zagreb zastupanog po punomoćniku ANTOLIĆ I SURADNICI odvjetničko društvo, javno trgovačko društvo; Nebojša Antolić; GLOBALNI SERVIS d.o.o. za upravljanje i održavanje objekata, Jaruščica 9d, 10000 Zagreb zastupanog po punomoćniku Mr. sc. Tin Matić; BONAČIĆ SECURITY za zaštitu osoba i imovine, društvo s ograničenom odgovornošću, Dinka Šimunovića 2 A, 21000 Split; CARGO-PARTNER d.o.o. za otpremništvo, zastupanje u prometu roba i usluge skladištenja, Jankomir 25 J, 10000 Zagreb; FLIO d.o.o. za trgovinu, ugostiteljstvo i poslovanje nekretninama, Slavonska avenija 56, 10000 Zagreb; DHL International d.o.o, hitna dostava širom svijeta, Utinjska 40, 10000 Zagreb zastupanog po punomoćniku Krešimir Lisak; KERUM društvo s ograničenom odgovornošću, za unutarnju i vanjsku trgovinu, promet i usluge, Zrinjsko Frankopanska 68, Split; VODOVOD-OSIJEK d.o.o. za vodoopskrbu i odvodnju, Poljski Put 1, Osijek; MARKO MIHOVILOVIĆ, Augusta Cesarca 4, Split; HRVATSKA POŠTANSKA BANKA, dioničko društvo, Jurišićeva 4, 10000 Zagreb; Hrvatske vode, pravna osoba za upravljanje vodama, Ulica grada Vukovara 220, 10000 Zagreb; FLIBA, društvo s ograničenom odgovornošću za trgovinu, Gospodarska ulica 5, Donji Stupnik zastupanog po punomoćniku Edi Biočić; ZAGREBAČKI HOLDING, društvo s ograničenom odgovornošću za javni prijevoz, opskrbu vodom, održavanje čistoće, putnička a, Ulica grada Vukovara 41, 10000 Zagreb; SIMILIS društvo s ograničenom odgovornošću za trgovinu i usluge, Duga 17, Vinkovci; IMEX BANKA dioničko društvo, Tolstojeva 6, Split; GRIP GRADNJA d.o.o. za gradnju, trgovinu, turizam, ugostiteljstvo i usluge, Oko Sv.Kaje 30, Solin zastupanog po punomoćniku Dora Živković; OT-OPTIMA TELEKOM d.d. za telekomunikacije, Bani 75/a, 10000 Zagreb; Hrvatska radiotelevizija, Prisavlje 3, 10000 Zagreb; AFIRMACIJA MARSONIA društvo s ograničenom odgovornošću za poslovanje nekretninama, Škorpikova 24/4, 10000 Zagreb; VIPnet usluge d.o.o. za telekomunikacijske usluge, Vrtni put 1, 10000 Zagreb; Raiffeisenbank Austria d.d., Petrinjska 59, 10000 Zagreb; GENERALI OSIGURANJE dioničko društvo, Bani 110, 10000 Zagreb; HYPO ALPE-ADRIA-BANK dioničko društvo, Slavonska avenija 6, 10000 Zagreb; TRGOVAČKI CENTAR ZAGREB d.o.o. za trgovinu nekretninama, Zaprešićka 2, Jablanovec zastupanog po punomoćniku PEĆAREVIĆ &amp; RELIĆ odvjetničko društvo; Hrvatski Telekom d.d., Savska cesta 32, 10000 Zagreb; VODOVOD-OSIJEK d.o.o. za vodoopskrbu i odvodnju, Poljski put 1, 31000 Osijek; HEP - Opskrba d.o.o. za opskrbu potrošača električnom, toplinskom energijom i plinom, Ulica Grada Vukovara 37, 10000 Zagreb; AFIRMACIJA MARSONIA društvo s ograničenom odgovornošću za poslovanje nekretninama, Škorpikova 24/4, 10000 Zagreb zastupanog po punomoćniku JAGAR &amp; GREBENAR,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SHOPPING CENTER, društvo s ograničenom odgovornošću za graditeljstvo i trgovinu, Branimirova 29, 10000 Zagreb; HRVATSKE ŠUME TOURS društvo s ograničenom odgovornošću - putnička agencija - u likvidaciji, Ljudevita Farkaša Vukotinovića 2, 10000 Zagreb zastupanog po punomoćniku Odvjetničko društvo TOMIĆ &amp; ŠUŠNJAR j.t.d. u likvidaciji; VARTEKS varaždinska tekstilna industrija  d. d., Zagrebačka 94, 42000 Varaždin; MARANA d.o.o. proizvodnja, trgovina, usluge, export-import, Put plokita 14, 21000 Split zastupanog po punomoćniku Odvjetničko društvo MATULIĆ, BILIĆ I PARTNERI, j.t.d.; MICRONIC, d.o.o. za proizvodnju, trgovinu i usluge, Gotovčeva 8, 21000 Split; KONTINENTAL PAKIRANJE d.o.o. za graditeljstvo i usluge, Pod Kosom 40, Split; KABRIO društvo s ograničenom odgovornošću za trgovinu i usluge, Zagrebačka avenija 100 a, 10000 Zagreb zastupanog po punomoćniku GOLUBIĆ I PARTNERI odvjetničko društvo; Financijska agencija, Vrtni put 3, 10000 Zagreb; HRVATSKE ŠUME društvo s ograničenom odgovornošću, Ul.Ljudevita Farkaša Vukotinovića 2, 10000 Zagreb;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derivirana_varijabla>
  </DomainObject.Predmet.StrankaFormatedWithAdress>
  <DomainObject.Predmet.StrankaFormatedWithAdressOIB>
    <izvorni_sadrzaj>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FLIO d.o.o. za trgovinu, ugostiteljstvo i poslovanje nekretninama, OIB 39808838633, Slavonska avenija 56, 10000 Zagreb zastupanog po punomoćniku Mijo Jeličić; KERUM društvo s ograničenom odgovornošću, za unutarnju i vanjsku trgovinu, promet i usluge, OIB 66124057408, Zrinjsko Frankopanska 68, Split; BR-EMA društvo s ograničenom odgovornošću za ugostiteljstvo, trgovinu i usluge, OIB 55690591528, Vinogradska 8, 41319 Repušnica; Hrvatski Telekom d.d., OIB 81793146560, Savska cesta 32, 10000 Zagreb; Hrvatske vode, pravna osoba za upravljanje vodama, OIB 28921383001, Grada Vukovara 220, 10000 Zagreb; TRGOVAČKI CENTAR ZAGREB d.o.o. za trgovinu nekretninama, OIB 57136792631, Zaprešićka 2, Jablanovec; MAKARSKI KOMUNALAC društvo s ograničenom odgovornošću za obavljanje komunalnih poslova, OIB 12733878804, Trg Tina Ujevića 1, Makarska; GENERALI OSIGURANJE dioničko društvo, OIB 10840749604, Bani 110, 10000 Zagreb; ČISTOĆA društvo s ograničenom odgovornošću za obavljanje komunalnih djelatnosti održavanja čistoće i odlaganja komunaln, OIB 38812451417, Put Plokita 81, Split; Raiffeisenbank Austria d.d., OIB 53056966535, Petrinjska 59, 10000 Zagreb; VENETO BANKA dioničko društvo, OIB 81712716992, Draškovićeva 58, 10000 Zagreb; VODOVOD I KANALIZACIJA, društvo s ograničenom odgovornošću za vodoopskrbu, odvodnju i pročišćavanje otpadnih voda, OIB 56826138353, Biokovska 3, Split; SOCIETE GENERALE-SPLITSKA BANKA dioničko društvo, OIB 69326397242, Ruđera Boškovića 16, Split; HARO društvo s ograničenom odgovornošću za trgovinu i usluge, OIB 21478700168, Virovska 29, 10000 Zagreb zastupanog po punomoćniku ANTOLIĆ I SURADNICI odvjetničko društvo, javno trgovačko društvo; Nebojša Antolić; GLOBALNI SERVIS d.o.o. za upravljanje i održavanje objekata, OIB 16428352077, Jaruščica 9d, 10000 Zagreb zastupanog po punomoćniku Mr. sc. Tin Matić; BONAČIĆ SECURITY za zaštitu osoba i imovine, društvo s ograničenom odgovornošću, OIB 63135369237, Dinka Šimunovića 2 A, 21000 Split; CARGO-PARTNER d.o.o. za otpremništvo, zastupanje u prometu roba i usluge skladištenja, OIB 84596041174, Jankomir 25 J, 10000 Zagreb; FLIO d.o.o. za trgovinu, ugostiteljstvo i poslovanje nekretninama, OIB 39808838633, Slavonska avenija 56, 10000 Zagreb; DHL International d.o.o, hitna dostava širom svijeta, OIB 79069474349, Utinjska 40, 10000 Zagreb zastupanog po punomoćniku Krešimir Lisak; KERUM društvo s ograničenom odgovornošću, za unutarnju i vanjsku trgovinu, promet i usluge, OIB 66124057408, Zrinjsko Frankopanska 68, Split; VODOVOD-OSIJEK d.o.o. za vodoopskrbu i odvodnju, OIB 43654507669, Poljski Put 1, Osijek; MARKO MIHOVILOVIĆ, OIB 05481546487, Augusta Cesarca 4, Split; HRVATSKA POŠTANSKA BANKA, dioničko društvo, OIB 87939104217, Jurišićeva 4, 10000 Zagreb; Hrvatske vode, pravna osoba za upravljanje vodama, OIB 28921383001, Ulica grada Vukovara 220, 10000 Zagreb; FLIBA, društvo s ograničenom odgovornošću za trgovinu, OIB 30777726033, Gospodarska ulica 5, Donji Stupnik zastupanog po punomoćniku Edi Biočić; ZAGREBAČKI HOLDING, društvo s ograničenom odgovornošću za javni prijevoz, opskrbu vodom, održavanje čistoće, putnička a, OIB 85584865987, Ulica grada Vukovara 41, 10000 Zagreb; SIMILIS društvo s ograničenom odgovornošću za trgovinu i usluge, OIB 35016480287, Duga 17, Vinkovci; IMEX BANKA dioničko društvo, OIB 99326633206, Tolstojeva 6, Split; GRIP GRADNJA d.o.o. za gradnju, trgovinu, turizam, ugostiteljstvo i usluge, OIB 45163761671, Oko Sv.Kaje 30, Solin zastupanog po punomoćniku Dora Živković; OT-OPTIMA TELEKOM d.d. za telekomunikacije, OIB 36004425025, Bani 75/a, 10000 Zagreb; Hrvatska radiotelevizija, OIB 68419124305, Prisavlje 3, 10000 Zagreb; AFIRMACIJA MARSONIA društvo s ograničenom odgovornošću za poslovanje nekretninama, OIB 67378156267, Škorpikova 24/4, 10000 Zagreb; VIPnet usluge d.o.o. za telekomunikacijske usluge, OIB 00565279090, Vrtni put 1, 10000 Zagreb; Raiffeisenbank Austria d.d., OIB 53056966535, Petrinjska 59, 10000 Zagreb; GENERALI OSIGURANJE dioničko društvo, OIB 10840749604, Bani 110, 10000 Zagreb; HYPO ALPE-ADRIA-BANK dioničko društvo, OIB 14036333877, Slavonska avenija 6, 10000 Zagreb; TRGOVAČKI CENTAR ZAGREB d.o.o. za trgovinu nekretninama, OIB 57136792631, Zaprešićka 2, Jablanovec zastupanog po punomoćniku PEĆAREVIĆ &amp; RELIĆ odvjetničko društvo; Hrvatski Telekom d.d., OIB 81793146560, Savska cesta 32, 10000 Zagreb; VODOVOD-OSIJEK d.o.o. za vodoopskrbu i odvodnju, OIB 43654507669, Poljski put 1, 31000 Osijek; HEP - Opskrba d.o.o. za opskrbu potrošača električnom, toplinskom energijom i plinom, OIB 63073332379, Ulica Grada Vukovara 37, 10000 Zagreb; AFIRMACIJA MARSONIA društvo s ograničenom odgovornošću za poslovanje nekretninama, OIB 67378156267, Škorpikova 24/4, 10000 Zagreb zastupanog po punomoćniku JAGAR &amp; GREBENAR,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SHOPPING CENTER, društvo s ograničenom odgovornošću za graditeljstvo i trgovinu, OIB 48527883403, Branimirova 29, 10000 Zagreb; HRVATSKE ŠUME TOURS društvo s ograničenom odgovornošću - putnička agencija - u likvidaciji, OIB 39596197214, Ljudevita Farkaša Vukotinovića 2, 10000 Zagreb zastupanog po punomoćniku Odvjetničko društvo TOMIĆ &amp; ŠUŠNJAR j.t.d. u likvidaciji; VARTEKS varaždinska tekstilna industrija  d. d., OIB 00872098033, Zagrebačka 94, 42000 Varaždin; MARANA d.o.o. proizvodnja, trgovina, usluge, export-import, OIB 20038755624, Put plokita 14, 21000 Split zastupanog po punomoćniku Odvjetničko društvo MATULIĆ, BILIĆ I PARTNERI, j.t.d.; MICRONIC, d.o.o. za proizvodnju, trgovinu i usluge, OIB 89489773101, Gotovčeva 8, 21000 Split; KONTINENTAL PAKIRANJE d.o.o. za graditeljstvo i usluge, OIB 87358951669, Pod Kosom 40, Split; KABRIO društvo s ograničenom odgovornošću za trgovinu i usluge, OIB 02014925756, Zagrebačka avenija 100 a, 10000 Zagreb zastupanog po punomoćniku GOLUBIĆ I PARTNERI odvjetničko društvo; Financijska agencija, OIB 85821130368, Vrtni put 3, 10000 Zagreb; HRVATSKE ŠUME društvo s ograničenom odgovornošću, OIB 69693144506, Ul.Ljudevita Farkaša Vukotinovića 2, 10000 Zagreb;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OIB_1">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FLIO d.o.o. za trgovinu, ugostiteljstvo i poslovanje nekretninama, OIB 39808838633, Slavonska avenija 56, 10000 Zagreb zastupanog po punomoćniku Mijo Jeličić; KERUM društvo s ograničenom odgovornošću, za unutarnju i vanjsku trgovinu, promet i usluge, OIB 66124057408, Zrinjsko Frankopanska 68, Split; BR-EMA društvo s ograničenom odgovornošću za ugostiteljstvo, trgovinu i usluge, OIB 55690591528, Vinogradska 8, 41319 Repušnica; Hrvatski Telekom d.d., OIB 81793146560, Savska cesta 32, 10000 Zagreb; Hrvatske vode, pravna osoba za upravljanje vodama, OIB 28921383001, Grada Vukovara 220, 10000 Zagreb; TRGOVAČKI CENTAR ZAGREB d.o.o. za trgovinu nekretninama, OIB 57136792631, Zaprešićka 2, Jablanovec; MAKARSKI KOMUNALAC društvo s ograničenom odgovornošću za obavljanje komunalnih poslova, OIB 12733878804, Trg Tina Ujevića 1, Makarska; GENERALI OSIGURANJE dioničko društvo, OIB 10840749604, Bani 110, 10000 Zagreb; ČISTOĆA društvo s ograničenom odgovornošću za obavljanje komunalnih djelatnosti održavanja čistoće i odlaganja komunaln, OIB 38812451417, Put Plokita 81, Split; Raiffeisenbank Austria d.d., OIB 53056966535, Petrinjska 59, 10000 Zagreb; VENETO BANKA dioničko društvo, OIB 81712716992, Draškovićeva 58, 10000 Zagreb; VODOVOD I KANALIZACIJA, društvo s ograničenom odgovornošću za vodoopskrbu, odvodnju i pročišćavanje otpadnih voda, OIB 56826138353, Biokovska 3, Split; SOCIETE GENERALE-SPLITSKA BANKA dioničko društvo, OIB 69326397242, Ruđera Boškovića 16, Split; HARO društvo s ograničenom odgovornošću za trgovinu i usluge, OIB 21478700168, Virovska 29, 10000 Zagreb zastupanog po punomoćniku ANTOLIĆ I SURADNICI odvjetničko društvo, javno trgovačko društvo; Nebojša Antolić; GLOBALNI SERVIS d.o.o. za upravljanje i održavanje objekata, OIB 16428352077, Jaruščica 9d, 10000 Zagreb zastupanog po punomoćniku Mr. sc. Tin Matić; BONAČIĆ SECURITY za zaštitu osoba i imovine, društvo s ograničenom odgovornošću, OIB 63135369237, Dinka Šimunovića 2 A, 21000 Split; CARGO-PARTNER d.o.o. za otpremništvo, zastupanje u prometu roba i usluge skladištenja, OIB 84596041174, Jankomir 25 J, 10000 Zagreb; FLIO d.o.o. za trgovinu, ugostiteljstvo i poslovanje nekretninama, OIB 39808838633, Slavonska avenija 56, 10000 Zagreb; DHL International d.o.o, hitna dostava širom svijeta, OIB 79069474349, Utinjska 40, 10000 Zagreb zastupanog po punomoćniku Krešimir Lisak; KERUM društvo s ograničenom odgovornošću, za unutarnju i vanjsku trgovinu, promet i usluge, OIB 66124057408, Zrinjsko Frankopanska 68, Split; VODOVOD-OSIJEK d.o.o. za vodoopskrbu i odvodnju, OIB 43654507669, Poljski Put 1, Osijek; MARKO MIHOVILOVIĆ, OIB 05481546487, Augusta Cesarca 4, Split; HRVATSKA POŠTANSKA BANKA, dioničko društvo, OIB 87939104217, Jurišićeva 4, 10000 Zagreb; Hrvatske vode, pravna osoba za upravljanje vodama, OIB 28921383001, Ulica grada Vukovara 220, 10000 Zagreb; FLIBA, društvo s ograničenom odgovornošću za trgovinu, OIB 30777726033, Gospodarska ulica 5, Donji Stupnik zastupanog po punomoćniku Edi Biočić; ZAGREBAČKI HOLDING, društvo s ograničenom odgovornošću za javni prijevoz, opskrbu vodom, održavanje čistoće, putnička a, OIB 85584865987, Ulica grada Vukovara 41, 10000 Zagreb; SIMILIS društvo s ograničenom odgovornošću za trgovinu i usluge, OIB 35016480287, Duga 17, Vinkovci; IMEX BANKA dioničko društvo, OIB 99326633206, Tolstojeva 6, Split; GRIP GRADNJA d.o.o. za gradnju, trgovinu, turizam, ugostiteljstvo i usluge, OIB 45163761671, Oko Sv.Kaje 30, Solin zastupanog po punomoćniku Dora Živković; OT-OPTIMA TELEKOM d.d. za telekomunikacije, OIB 36004425025, Bani 75/a, 10000 Zagreb; Hrvatska radiotelevizija, OIB 68419124305, Prisavlje 3, 10000 Zagreb; AFIRMACIJA MARSONIA društvo s ograničenom odgovornošću za poslovanje nekretninama, OIB 67378156267, Škorpikova 24/4, 10000 Zagreb; VIPnet usluge d.o.o. za telekomunikacijske usluge, OIB 00565279090, Vrtni put 1, 10000 Zagreb; Raiffeisenbank Austria d.d., OIB 53056966535, Petrinjska 59, 10000 Zagreb; GENERALI OSIGURANJE dioničko društvo, OIB 10840749604, Bani 110, 10000 Zagreb; HYPO ALPE-ADRIA-BANK dioničko društvo, OIB 14036333877, Slavonska avenija 6, 10000 Zagreb; TRGOVAČKI CENTAR ZAGREB d.o.o. za trgovinu nekretninama, OIB 57136792631, Zaprešićka 2, Jablanovec zastupanog po punomoćniku PEĆAREVIĆ &amp; RELIĆ odvjetničko društvo; Hrvatski Telekom d.d., OIB 81793146560, Savska cesta 32, 10000 Zagreb; VODOVOD-OSIJEK d.o.o. za vodoopskrbu i odvodnju, OIB 43654507669, Poljski put 1, 31000 Osijek; HEP - Opskrba d.o.o. za opskrbu potrošača električnom, toplinskom energijom i plinom, OIB 63073332379, Ulica Grada Vukovara 37, 10000 Zagreb; AFIRMACIJA MARSONIA društvo s ograničenom odgovornošću za poslovanje nekretninama, OIB 67378156267, Škorpikova 24/4, 10000 Zagreb zastupanog po punomoćniku JAGAR &amp; GREBENAR,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SHOPPING CENTER, društvo s ograničenom odgovornošću za graditeljstvo i trgovinu, OIB 48527883403, Branimirova 29, 10000 Zagreb; HRVATSKE ŠUME TOURS društvo s ograničenom odgovornošću - putnička agencija - u likvidaciji, OIB 39596197214, Ljudevita Farkaša Vukotinovića 2, 10000 Zagreb zastupanog po punomoćniku Odvjetničko društvo TOMIĆ &amp; ŠUŠNJAR j.t.d. u likvidaciji; VARTEKS varaždinska tekstilna industrija  d. d., OIB 00872098033, Zagrebačka 94, 42000 Varaždin; MARANA d.o.o. proizvodnja, trgovina, usluge, export-import, OIB 20038755624, Put plokita 14, 21000 Split zastupanog po punomoćniku Odvjetničko društvo MATULIĆ, BILIĆ I PARTNERI, j.t.d.; MICRONIC, d.o.o. za proizvodnju, trgovinu i usluge, OIB 89489773101, Gotovčeva 8, 21000 Split; KONTINENTAL PAKIRANJE d.o.o. za graditeljstvo i usluge, OIB 87358951669, Pod Kosom 40, Split; KABRIO društvo s ograničenom odgovornošću za trgovinu i usluge, OIB 02014925756, Zagrebačka avenija 100 a, 10000 Zagreb zastupanog po punomoćniku GOLUBIĆ I PARTNERI odvjetničko društvo; Financijska agencija, OIB 85821130368, Vrtni put 3, 10000 Zagreb; HRVATSKE ŠUME društvo s ograničenom odgovornošću, OIB 69693144506, Ul.Ljudevita Farkaša Vukotinovića 2, 10000 Zagreb;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derivirana_varijabla>
  </DomainObject.Predmet.StrankaFormatedWithAdressOIB>
  <DomainObject.Predmet.StrankaWithAdress>
    <izvorni_sadrzaj>MERCATOR - H  društvo s ograničenom odgovornošću za trgovinu i proizvodnju Ljudevita Posavskog 5,Sesvete,GRAĐA - PRODAJNI CENTRI d.o.o. za trgovinu Vranjički put 2,Solin,FLIO d.o.o. za trgovinu, ugostiteljstvo i poslovanje nekretninama Slavonska avenija 56,10000 Zagreb,KERUM društvo s ograničenom odgovornošću, za unutarnju i vanjsku trgovinu, promet i usluge Zrinjsko Frankopanska 68,Split,BR-EMA društvo s ograničenom odgovornošću za ugostiteljstvo, trgovinu i usluge Vinogradska 8,41319 Repušnica,Hrvatski Telekom d.d. Savska cesta 32,10000 Zagreb,Hrvatske vode, pravna osoba za upravljanje vodama Grada Vukovara 220,10000 Zagreb,TRGOVAČKI CENTAR ZAGREB d.o.o. za trgovinu nekretninama Zaprešićka 2,Jablanovec,MAKARSKI KOMUNALAC društvo s ograničenom odgovornošću za obavljanje komunalnih poslova Trg Tina Ujevića 1,Makarska,GENERALI OSIGURANJE dioničko društvo Bani 110,10000 Zagreb,ČISTOĆA društvo s ograničenom odgovornošću za obavljanje komunalnih djelatnosti održavanja čistoće i odlaganja komunaln Put Plokita 81,Split,Raiffeisenbank Austria d.d. Petrinjska 59,10000 Zagreb,VENETO BANKA dioničko društvo Draškovićeva 58,10000 Zagreb,VODOVOD I KANALIZACIJA, društvo s ograničenom odgovornošću za vodoopskrbu, odvodnju i pročišćavanje otpadnih voda Biokovska 3,Split,SOCIETE GENERALE-SPLITSKA BANKA dioničko društvo Ruđera Boškovića 16,Split,HARO društvo s ograničenom odgovornošću za trgovinu i usluge Virovska 29,10000 Zagreb,GLOBALNI SERVIS d.o.o. za upravljanje i održavanje objekata Jaruščica 9d,10000 Zagreb,BONAČIĆ SECURITY za zaštitu osoba i imovine, društvo s ograničenom odgovornošću Dinka Šimunovića 2 A,21000 Split,CARGO-PARTNER d.o.o. za otpremništvo, zastupanje u prometu roba i usluge skladištenja Jankomir 25 J,10000 Zagreb,FLIO d.o.o. za trgovinu, ugostiteljstvo i poslovanje nekretninama Slavonska avenija 56,10000 Zagreb,DHL International d.o.o, hitna dostava širom svijeta Utinjska 40,10000 Zagreb,KERUM društvo s ograničenom odgovornošću, za unutarnju i vanjsku trgovinu, promet i usluge Zrinjsko Frankopanska 68,Split,VODOVOD-OSIJEK d.o.o. za vodoopskrbu i odvodnju Poljski Put 1,Osijek,MARKO MIHOVILOVIĆ Augusta Cesarca 4,Split,HRVATSKA POŠTANSKA BANKA, dioničko društvo Jurišićeva 4,10000 Zagreb,Hrvatske vode, pravna osoba za upravljanje vodama Ulica grada Vukovara 220,10000 Zagreb,FLIBA, društvo s ograničenom odgovornošću za trgovinu Gospodarska ulica 5,Donji Stupnik,ZAGREBAČKI HOLDING, društvo s ograničenom odgovornošću za javni prijevoz, opskrbu vodom, održavanje čistoće, putnička a Ulica grada Vukovara 41,10000 Zagreb,SIMILIS društvo s ograničenom odgovornošću za trgovinu i usluge Duga 17,Vinkovci,IMEX BANKA dioničko društvo Tolstojeva 6,Split,GRIP GRADNJA d.o.o. za gradnju, trgovinu, turizam, ugostiteljstvo i usluge Oko Sv.Kaje 30,Solin,OT-OPTIMA TELEKOM d.d. za telekomunikacije Bani 75/a,10000 Zagreb,Hrvatska radiotelevizija Prisavlje 3,10000 Zagreb,AFIRMACIJA MARSONIA društvo s ograničenom odgovornošću za poslovanje nekretninama Škorpikova 24/4,10000 Zagreb,VIPnet usluge d.o.o. za telekomunikacijske usluge Vrtni put 1,10000 Zagreb,Raiffeisenbank Austria d.d. Petrinjska 59,10000 Zagreb,GENERALI OSIGURANJE dioničko društvo Bani 110,10000 Zagreb,HYPO ALPE-ADRIA-BANK dioničko društvo Slavonska avenija 6,10000 Zagreb,TRGOVAČKI CENTAR ZAGREB d.o.o. za trgovinu nekretninama Zaprešićka 2,Jablanovec,Hrvatski Telekom d.d. Savska cesta 32,10000 Zagreb,VODOVOD-OSIJEK d.o.o. za vodoopskrbu i odvodnju Poljski put 1,31000 Osijek,HEP - Opskrba d.o.o. za opskrbu potrošača električnom, toplinskom energijom i plinom Ulica Grada Vukovara 37,10000 Zagreb,AFIRMACIJA MARSONIA društvo s ograničenom odgovornošću za poslovanje nekretninama Škorpikova 24/4,10000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Gomilica,SHOPPING CENTER, društvo s ograničenom odgovornošću za graditeljstvo i trgovinu Branimirova 29,10000 Zagreb,HRVATSKE ŠUME TOURS društvo s ograničenom odgovornošću - putnička agencija - u likvidaciji Ljudevita Farkaša Vukotinovića 2,10000 Zagreb,VARTEKS varaždinska tekstilna industrija  d. d. Zagrebačka 94,42000 Varaždin,MARANA d.o.o. proizvodnja, trgovina, usluge, export-import Put plokita 14,21000 Split,MICRONIC, d.o.o. za proizvodnju, trgovinu i usluge Gotovčeva 8,21000 Split,KONTINENTAL PAKIRANJE d.o.o. za graditeljstvo i usluge Pod Kosom 40,Split,KABRIO društvo s ograničenom odgovornošću za trgovinu i usluge Zagrebačka avenija 100 a,10000 Zagreb,Financijska agencija Vrtni put 3,10000 Zagreb,HRVATSKE ŠUME društvo s ograničenom odgovornošću Ul.Ljudevita Farkaša Vukotinovića 2,10000 Zagreb,GRAĐA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izvorni_sadrzaj>
    <derivirana_varijabla naziv="DomainObject.Predmet.StrankaWithAdress_1">MERCATOR - H  društvo s ograničenom odgovornošću za trgovinu i proizvodnju Ljudevita Posavskog 5,Sesvete,GRAĐA - PRODAJNI CENTRI d.o.o. za trgovinu Vranjički put 2,Solin,FLIO d.o.o. za trgovinu, ugostiteljstvo i poslovanje nekretninama Slavonska avenija 56,10000 Zagreb,KERUM društvo s ograničenom odgovornošću, za unutarnju i vanjsku trgovinu, promet i usluge Zrinjsko Frankopanska 68,Split,BR-EMA društvo s ograničenom odgovornošću za ugostiteljstvo, trgovinu i usluge Vinogradska 8,41319 Repušnica,Hrvatski Telekom d.d. Savska cesta 32,10000 Zagreb,Hrvatske vode, pravna osoba za upravljanje vodama Grada Vukovara 220,10000 Zagreb,TRGOVAČKI CENTAR ZAGREB d.o.o. za trgovinu nekretninama Zaprešićka 2,Jablanovec,MAKARSKI KOMUNALAC društvo s ograničenom odgovornošću za obavljanje komunalnih poslova Trg Tina Ujevića 1,Makarska,GENERALI OSIGURANJE dioničko društvo Bani 110,10000 Zagreb,ČISTOĆA društvo s ograničenom odgovornošću za obavljanje komunalnih djelatnosti održavanja čistoće i odlaganja komunaln Put Plokita 81,Split,Raiffeisenbank Austria d.d. Petrinjska 59,10000 Zagreb,VENETO BANKA dioničko društvo Draškovićeva 58,10000 Zagreb,VODOVOD I KANALIZACIJA, društvo s ograničenom odgovornošću za vodoopskrbu, odvodnju i pročišćavanje otpadnih voda Biokovska 3,Split,SOCIETE GENERALE-SPLITSKA BANKA dioničko društvo Ruđera Boškovića 16,Split,HARO društvo s ograničenom odgovornošću za trgovinu i usluge Virovska 29,10000 Zagreb,GLOBALNI SERVIS d.o.o. za upravljanje i održavanje objekata Jaruščica 9d,10000 Zagreb,BONAČIĆ SECURITY za zaštitu osoba i imovine, društvo s ograničenom odgovornošću Dinka Šimunovića 2 A,21000 Split,CARGO-PARTNER d.o.o. za otpremništvo, zastupanje u prometu roba i usluge skladištenja Jankomir 25 J,10000 Zagreb,FLIO d.o.o. za trgovinu, ugostiteljstvo i poslovanje nekretninama Slavonska avenija 56,10000 Zagreb,DHL International d.o.o, hitna dostava širom svijeta Utinjska 40,10000 Zagreb,KERUM društvo s ograničenom odgovornošću, za unutarnju i vanjsku trgovinu, promet i usluge Zrinjsko Frankopanska 68,Split,VODOVOD-OSIJEK d.o.o. za vodoopskrbu i odvodnju Poljski Put 1,Osijek,MARKO MIHOVILOVIĆ Augusta Cesarca 4,Split,HRVATSKA POŠTANSKA BANKA, dioničko društvo Jurišićeva 4,10000 Zagreb,Hrvatske vode, pravna osoba za upravljanje vodama Ulica grada Vukovara 220,10000 Zagreb,FLIBA, društvo s ograničenom odgovornošću za trgovinu Gospodarska ulica 5,Donji Stupnik,ZAGREBAČKI HOLDING, društvo s ograničenom odgovornošću za javni prijevoz, opskrbu vodom, održavanje čistoće, putnička a Ulica grada Vukovara 41,10000 Zagreb,SIMILIS društvo s ograničenom odgovornošću za trgovinu i usluge Duga 17,Vinkovci,IMEX BANKA dioničko društvo Tolstojeva 6,Split,GRIP GRADNJA d.o.o. za gradnju, trgovinu, turizam, ugostiteljstvo i usluge Oko Sv.Kaje 30,Solin,OT-OPTIMA TELEKOM d.d. za telekomunikacije Bani 75/a,10000 Zagreb,Hrvatska radiotelevizija Prisavlje 3,10000 Zagreb,AFIRMACIJA MARSONIA društvo s ograničenom odgovornošću za poslovanje nekretninama Škorpikova 24/4,10000 Zagreb,VIPnet usluge d.o.o. za telekomunikacijske usluge Vrtni put 1,10000 Zagreb,Raiffeisenbank Austria d.d. Petrinjska 59,10000 Zagreb,GENERALI OSIGURANJE dioničko društvo Bani 110,10000 Zagreb,HYPO ALPE-ADRIA-BANK dioničko društvo Slavonska avenija 6,10000 Zagreb,TRGOVAČKI CENTAR ZAGREB d.o.o. za trgovinu nekretninama Zaprešićka 2,Jablanovec,Hrvatski Telekom d.d. Savska cesta 32,10000 Zagreb,VODOVOD-OSIJEK d.o.o. za vodoopskrbu i odvodnju Poljski put 1,31000 Osijek,HEP - Opskrba d.o.o. za opskrbu potrošača električnom, toplinskom energijom i plinom Ulica Grada Vukovara 37,10000 Zagreb,AFIRMACIJA MARSONIA društvo s ograničenom odgovornošću za poslovanje nekretninama Škorpikova 24/4,10000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Gomilica,SHOPPING CENTER, društvo s ograničenom odgovornošću za graditeljstvo i trgovinu Branimirova 29,10000 Zagreb,HRVATSKE ŠUME TOURS društvo s ograničenom odgovornošću - putnička agencija - u likvidaciji Ljudevita Farkaša Vukotinovića 2,10000 Zagreb,VARTEKS varaždinska tekstilna industrija  d. d. Zagrebačka 94,42000 Varaždin,MARANA d.o.o. proizvodnja, trgovina, usluge, export-import Put plokita 14,21000 Split,MICRONIC, d.o.o. za proizvodnju, trgovinu i usluge Gotovčeva 8,21000 Split,KONTINENTAL PAKIRANJE d.o.o. za graditeljstvo i usluge Pod Kosom 40,Split,KABRIO društvo s ograničenom odgovornošću za trgovinu i usluge Zagrebačka avenija 100 a,10000 Zagreb,Financijska agencija Vrtni put 3,10000 Zagreb,HRVATSKE ŠUME društvo s ograničenom odgovornošću Ul.Ljudevita Farkaša Vukotinovića 2,10000 Zagreb,GRAĐA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derivirana_varijabla>
  </DomainObject.Predmet.StrankaWithAdress>
  <DomainObject.Predmet.StrankaWithAdressOIB>
    <izvorni_sadrzaj>MERCATOR - H  društvo s ograničenom odgovornošću za trgovinu i proizvodnju, OIB 10045107278, Ljudevita Posavskog 5,Sesvete,GRAĐA - PRODAJNI CENTRI d.o.o. za trgovinu, OIB 70571833346, Vranjički put 2,Solin,FLIO d.o.o. za trgovinu, ugostiteljstvo i poslovanje nekretninama, OIB 39808838633, Slavonska avenija 56,10000 Zagreb,KERUM društvo s ograničenom odgovornošću, za unutarnju i vanjsku trgovinu, promet i usluge, OIB 66124057408, Zrinjsko Frankopanska 68,Split,BR-EMA društvo s ograničenom odgovornošću za ugostiteljstvo, trgovinu i usluge, OIB 55690591528, Vinogradska 8,41319 Repušnica,Hrvatski Telekom d.d., OIB 81793146560, Savska cesta 32,10000 Zagreb,Hrvatske vode, pravna osoba za upravljanje vodama, OIB 28921383001, Grada Vukovara 220,10000 Zagreb,TRGOVAČKI CENTAR ZAGREB d.o.o. za trgovinu nekretninama, OIB 57136792631, Zaprešićka 2,Jablanovec,MAKARSKI KOMUNALAC društvo s ograničenom odgovornošću za obavljanje komunalnih poslova, OIB 12733878804, Trg Tina Ujevića 1,Makarska,GENERALI OSIGURANJE dioničko društvo, OIB 10840749604, Bani 110,10000 Zagreb,ČISTOĆA društvo s ograničenom odgovornošću za obavljanje komunalnih djelatnosti održavanja čistoće i odlaganja komunaln, OIB 38812451417, Put Plokita 81,Split,Raiffeisenbank Austria d.d., OIB 53056966535, Petrinjska 59,10000 Zagreb,VENETO BANKA dioničko društvo, OIB 81712716992, Draškovićeva 58,10000 Zagreb,VODOVOD I KANALIZACIJA, društvo s ograničenom odgovornošću za vodoopskrbu, odvodnju i pročišćavanje otpadnih voda, OIB 56826138353, Biokovska 3,Split,SOCIETE GENERALE-SPLITSKA BANKA dioničko društvo, OIB 69326397242, Ruđera Boškovića 16,Split,HARO društvo s ograničenom odgovornošću za trgovinu i usluge, OIB 21478700168, Virovska 29,10000 Zagreb,GLOBALNI SERVIS d.o.o. za upravljanje i održavanje objekata, OIB 16428352077, Jaruščica 9d,10000 Zagreb,BONAČIĆ SECURITY za zaštitu osoba i imovine, društvo s ograničenom odgovornošću, OIB 63135369237, Dinka Šimunovića 2 A,21000 Split,CARGO-PARTNER d.o.o. za otpremništvo, zastupanje u prometu roba i usluge skladištenja, OIB 84596041174, Jankomir 25 J,10000 Zagreb,FLIO d.o.o. za trgovinu, ugostiteljstvo i poslovanje nekretninama, OIB 39808838633, Slavonska avenija 56,10000 Zagreb,DHL International d.o.o, hitna dostava širom svijeta, OIB 79069474349, Utinjska 40,10000 Zagreb,KERUM društvo s ograničenom odgovornošću, za unutarnju i vanjsku trgovinu, promet i usluge, OIB 66124057408, Zrinjsko Frankopanska 68,Split,VODOVOD-OSIJEK d.o.o. za vodoopskrbu i odvodnju, OIB 43654507669, Poljski Put 1,Osijek,MARKO MIHOVILOVIĆ, OIB 05481546487, Augusta Cesarca 4,Split,HRVATSKA POŠTANSKA BANKA, dioničko društvo, OIB 87939104217, Jurišićeva 4,10000 Zagreb,Hrvatske vode, pravna osoba za upravljanje vodama, OIB 28921383001, Ulica grada Vukovara 220,10000 Zagreb,FLIBA, društvo s ograničenom odgovornošću za trgovinu, OIB 30777726033, Gospodarska ulica 5,Donji Stupnik,ZAGREBAČKI HOLDING, društvo s ograničenom odgovornošću za javni prijevoz, opskrbu vodom, održavanje čistoće, putnička a, OIB 85584865987, Ulica grada Vukovara 41,10000 Zagreb,SIMILIS društvo s ograničenom odgovornošću za trgovinu i usluge, OIB 35016480287, Duga 17,Vinkovci,IMEX BANKA dioničko društvo, OIB 99326633206, Tolstojeva 6,Split,GRIP GRADNJA d.o.o. za gradnju, trgovinu, turizam, ugostiteljstvo i usluge, OIB 45163761671, Oko Sv.Kaje 30,Solin,OT-OPTIMA TELEKOM d.d. za telekomunikacije, OIB 36004425025, Bani 75/a,10000 Zagreb,Hrvatska radiotelevizija, OIB 68419124305, Prisavlje 3,10000 Zagreb,AFIRMACIJA MARSONIA društvo s ograničenom odgovornošću za poslovanje nekretninama, OIB 67378156267, Škorpikova 24/4,10000 Zagreb,VIPnet usluge d.o.o. za telekomunikacijske usluge, OIB 00565279090, Vrtni put 1,10000 Zagreb,Raiffeisenbank Austria d.d., OIB 53056966535, Petrinjska 59,10000 Zagreb,GENERALI OSIGURANJE dioničko društvo, OIB 10840749604, Bani 110,10000 Zagreb,HYPO ALPE-ADRIA-BANK dioničko društvo, OIB 14036333877, Slavonska avenija 6,10000 Zagreb,TRGOVAČKI CENTAR ZAGREB d.o.o. za trgovinu nekretninama, OIB 57136792631, Zaprešićka 2,Jablanovec,Hrvatski Telekom d.d., OIB 81793146560, Savska cesta 32,10000 Zagreb,VODOVOD-OSIJEK d.o.o. za vodoopskrbu i odvodnju, OIB 43654507669, Poljski put 1,31000 Osijek,HEP - Opskrba d.o.o. za opskrbu potrošača električnom, toplinskom energijom i plinom, OIB 63073332379, Ulica Grada Vukovara 37,10000 Zagreb,AFIRMACIJA MARSONIA društvo s ograničenom odgovornošću za poslovanje nekretninama, OIB 67378156267, Škorpikova 24/4,10000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Gomilica,SHOPPING CENTER, društvo s ograničenom odgovornošću za graditeljstvo i trgovinu, OIB 48527883403, Branimirova 29,10000 Zagreb,HRVATSKE ŠUME TOURS društvo s ograničenom odgovornošću - putnička agencija - u likvidaciji, OIB 39596197214, Ljudevita Farkaša Vukotinovića 2,10000 Zagreb,VARTEKS varaždinska tekstilna industrija  d. d., OIB 00872098033, Zagrebačka 94,42000 Varaždin,MARANA d.o.o. proizvodnja, trgovina, usluge, export-import, OIB 20038755624, Put plokita 14,21000 Split,MICRONIC, d.o.o. za proizvodnju, trgovinu i usluge, OIB 89489773101, Gotovčeva 8,21000 Split,KONTINENTAL PAKIRANJE d.o.o. za graditeljstvo i usluge, OIB 87358951669, Pod Kosom 40,Split,KABRIO društvo s ograničenom odgovornošću za trgovinu i usluge, OIB 02014925756, Zagrebačka avenija 100 a,10000 Zagreb,Financijska agencija, OIB 85821130368, Vrtni put 3,10000 Zagreb,HRVATSKE ŠUME društvo s ograničenom odgovornošću, OIB 69693144506, Ul.Ljudevita Farkaša Vukotinovića 2,10000 Zagreb,GRAĐA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izvorni_sadrzaj>
    <derivirana_varijabla naziv="DomainObject.Predmet.StrankaWithAdressOIB_1">MERCATOR - H  društvo s ograničenom odgovornošću za trgovinu i proizvodnju, OIB 10045107278, Ljudevita Posavskog 5,Sesvete,GRAĐA - PRODAJNI CENTRI d.o.o. za trgovinu, OIB 70571833346, Vranjički put 2,Solin,FLIO d.o.o. za trgovinu, ugostiteljstvo i poslovanje nekretninama, OIB 39808838633, Slavonska avenija 56,10000 Zagreb,KERUM društvo s ograničenom odgovornošću, za unutarnju i vanjsku trgovinu, promet i usluge, OIB 66124057408, Zrinjsko Frankopanska 68,Split,BR-EMA društvo s ograničenom odgovornošću za ugostiteljstvo, trgovinu i usluge, OIB 55690591528, Vinogradska 8,41319 Repušnica,Hrvatski Telekom d.d., OIB 81793146560, Savska cesta 32,10000 Zagreb,Hrvatske vode, pravna osoba za upravljanje vodama, OIB 28921383001, Grada Vukovara 220,10000 Zagreb,TRGOVAČKI CENTAR ZAGREB d.o.o. za trgovinu nekretninama, OIB 57136792631, Zaprešićka 2,Jablanovec,MAKARSKI KOMUNALAC društvo s ograničenom odgovornošću za obavljanje komunalnih poslova, OIB 12733878804, Trg Tina Ujevića 1,Makarska,GENERALI OSIGURANJE dioničko društvo, OIB 10840749604, Bani 110,10000 Zagreb,ČISTOĆA društvo s ograničenom odgovornošću za obavljanje komunalnih djelatnosti održavanja čistoće i odlaganja komunaln, OIB 38812451417, Put Plokita 81,Split,Raiffeisenbank Austria d.d., OIB 53056966535, Petrinjska 59,10000 Zagreb,VENETO BANKA dioničko društvo, OIB 81712716992, Draškovićeva 58,10000 Zagreb,VODOVOD I KANALIZACIJA, društvo s ograničenom odgovornošću za vodoopskrbu, odvodnju i pročišćavanje otpadnih voda, OIB 56826138353, Biokovska 3,Split,SOCIETE GENERALE-SPLITSKA BANKA dioničko društvo, OIB 69326397242, Ruđera Boškovića 16,Split,HARO društvo s ograničenom odgovornošću za trgovinu i usluge, OIB 21478700168, Virovska 29,10000 Zagreb,GLOBALNI SERVIS d.o.o. za upravljanje i održavanje objekata, OIB 16428352077, Jaruščica 9d,10000 Zagreb,BONAČIĆ SECURITY za zaštitu osoba i imovine, društvo s ograničenom odgovornošću, OIB 63135369237, Dinka Šimunovića 2 A,21000 Split,CARGO-PARTNER d.o.o. za otpremništvo, zastupanje u prometu roba i usluge skladištenja, OIB 84596041174, Jankomir 25 J,10000 Zagreb,FLIO d.o.o. za trgovinu, ugostiteljstvo i poslovanje nekretninama, OIB 39808838633, Slavonska avenija 56,10000 Zagreb,DHL International d.o.o, hitna dostava širom svijeta, OIB 79069474349, Utinjska 40,10000 Zagreb,KERUM društvo s ograničenom odgovornošću, za unutarnju i vanjsku trgovinu, promet i usluge, OIB 66124057408, Zrinjsko Frankopanska 68,Split,VODOVOD-OSIJEK d.o.o. za vodoopskrbu i odvodnju, OIB 43654507669, Poljski Put 1,Osijek,MARKO MIHOVILOVIĆ, OIB 05481546487, Augusta Cesarca 4,Split,HRVATSKA POŠTANSKA BANKA, dioničko društvo, OIB 87939104217, Jurišićeva 4,10000 Zagreb,Hrvatske vode, pravna osoba za upravljanje vodama, OIB 28921383001, Ulica grada Vukovara 220,10000 Zagreb,FLIBA, društvo s ograničenom odgovornošću za trgovinu, OIB 30777726033, Gospodarska ulica 5,Donji Stupnik,ZAGREBAČKI HOLDING, društvo s ograničenom odgovornošću za javni prijevoz, opskrbu vodom, održavanje čistoće, putnička a, OIB 85584865987, Ulica grada Vukovara 41,10000 Zagreb,SIMILIS društvo s ograničenom odgovornošću za trgovinu i usluge, OIB 35016480287, Duga 17,Vinkovci,IMEX BANKA dioničko društvo, OIB 99326633206, Tolstojeva 6,Split,GRIP GRADNJA d.o.o. za gradnju, trgovinu, turizam, ugostiteljstvo i usluge, OIB 45163761671, Oko Sv.Kaje 30,Solin,OT-OPTIMA TELEKOM d.d. za telekomunikacije, OIB 36004425025, Bani 75/a,10000 Zagreb,Hrvatska radiotelevizija, OIB 68419124305, Prisavlje 3,10000 Zagreb,AFIRMACIJA MARSONIA društvo s ograničenom odgovornošću za poslovanje nekretninama, OIB 67378156267, Škorpikova 24/4,10000 Zagreb,VIPnet usluge d.o.o. za telekomunikacijske usluge, OIB 00565279090, Vrtni put 1,10000 Zagreb,Raiffeisenbank Austria d.d., OIB 53056966535, Petrinjska 59,10000 Zagreb,GENERALI OSIGURANJE dioničko društvo, OIB 10840749604, Bani 110,10000 Zagreb,HYPO ALPE-ADRIA-BANK dioničko društvo, OIB 14036333877, Slavonska avenija 6,10000 Zagreb,TRGOVAČKI CENTAR ZAGREB d.o.o. za trgovinu nekretninama, OIB 57136792631, Zaprešićka 2,Jablanovec,Hrvatski Telekom d.d., OIB 81793146560, Savska cesta 32,10000 Zagreb,VODOVOD-OSIJEK d.o.o. za vodoopskrbu i odvodnju, OIB 43654507669, Poljski put 1,31000 Osijek,HEP - Opskrba d.o.o. za opskrbu potrošača električnom, toplinskom energijom i plinom, OIB 63073332379, Ulica Grada Vukovara 37,10000 Zagreb,AFIRMACIJA MARSONIA društvo s ograničenom odgovornošću za poslovanje nekretninama, OIB 67378156267, Škorpikova 24/4,10000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Gomilica,SHOPPING CENTER, društvo s ograničenom odgovornošću za graditeljstvo i trgovinu, OIB 48527883403, Branimirova 29,10000 Zagreb,HRVATSKE ŠUME TOURS društvo s ograničenom odgovornošću - putnička agencija - u likvidaciji, OIB 39596197214, Ljudevita Farkaša Vukotinovića 2,10000 Zagreb,VARTEKS varaždinska tekstilna industrija  d. d., OIB 00872098033, Zagrebačka 94,42000 Varaždin,MARANA d.o.o. proizvodnja, trgovina, usluge, export-import, OIB 20038755624, Put plokita 14,21000 Split,MICRONIC, d.o.o. za proizvodnju, trgovinu i usluge, OIB 89489773101, Gotovčeva 8,21000 Split,KONTINENTAL PAKIRANJE d.o.o. za graditeljstvo i usluge, OIB 87358951669, Pod Kosom 40,Split,KABRIO društvo s ograničenom odgovornošću za trgovinu i usluge, OIB 02014925756, Zagrebačka avenija 100 a,10000 Zagreb,Financijska agencija, OIB 85821130368, Vrtni put 3,10000 Zagreb,HRVATSKE ŠUME društvo s ograničenom odgovornošću, OIB 69693144506, Ul.Ljudevita Farkaša Vukotinovića 2,10000 Zagreb,GRAĐA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derivirana_varijabla>
  </DomainObject.Predmet.StrankaWithAdressOIB>
  <DomainObject.Predmet.StrankaNazivFormated>
    <izvorni_sadrzaj>MERCATOR - H  društvo s ograničenom odgovornošću za trgovinu i proizvodnju,GRAĐA - PRODAJNI CENTRI d.o.o. za trgovinu,FLIO d.o.o. za trgovinu, ugostiteljstvo i poslovanje nekretninama,KERUM društvo s ograničenom odgovornošću, za unutarnju i vanjsku trgovinu, promet i usluge,BR-EMA društvo s ograničenom odgovornošću za ugostiteljstvo, trgovinu i usluge,Hrvatski Telekom d.d.,Hrvatske vode, pravna osoba za upravljanje vodama,TRGOVAČKI CENTAR ZAGREB d.o.o. za trgovinu nekretninama,MAKARSKI KOMUNALAC društvo s ograničenom odgovornošću za obavljanje komunalnih poslova,GENERALI OSIGURANJE dioničko društvo,ČISTOĆA društvo s ograničenom odgovornošću za obavljanje komunalnih djelatnosti održavanja čistoće i odlaganja komunaln,Raiffeisenbank Austria d.d.,VENETO BANKA dioničko društvo,VODOVOD I KANALIZACIJA, društvo s ograničenom odgovornošću za vodoopskrbu, odvodnju i pročišćavanje otpadnih voda,SOCIETE GENERALE-SPLITSKA BANKA dioničko društvo,HARO društvo s ograničenom odgovornošću za trgovinu i usluge,GLOBALNI SERVIS d.o.o. za upravljanje i održavanje objekata,BONAČIĆ SECURITY za zaštitu osoba i imovine, društvo s ograničenom odgovornošću,CARGO-PARTNER d.o.o. za otpremništvo, zastupanje u prometu roba i usluge skladištenja,FLIO d.o.o. za trgovinu, ugostiteljstvo i poslovanje nekretninama,DHL International d.o.o, hitna dostava širom svijeta,KERUM društvo s ograničenom odgovornošću, za unutarnju i vanjsku trgovinu, promet i usluge,VODOVOD-OSIJEK d.o.o. za vodoopskrbu i odvodnju,MARKO MIHOVILOVIĆ,HRVATSKA POŠTANSKA BANKA, dioničko društvo,Hrvatske vode, pravna osoba za upravljanje vodama,FLIBA, društvo s ograničenom odgovornošću za trgovinu,ZAGREBAČKI HOLDING, društvo s ograničenom odgovornošću za javni prijevoz, opskrbu vodom, održavanje čistoće, putnička a,SIMILIS društvo s ograničenom odgovornošću za trgovinu i usluge,IMEX BANKA dioničko društvo,GRIP GRADNJA d.o.o. za gradnju, trgovinu, turizam, ugostiteljstvo i usluge,OT-OPTIMA TELEKOM d.d. za telekomunikacije,Hrvatska radiotelevizija,AFIRMACIJA MARSONIA društvo s ograničenom odgovornošću za poslovanje nekretninama,VIPnet usluge d.o.o. za telekomunikacijske usluge,Raiffeisenbank Austria d.d.,GENERALI OSIGURANJE dioničko društvo,HYPO ALPE-ADRIA-BANK dioničko društvo,TRGOVAČKI CENTAR ZAGREB d.o.o. za trgovinu nekretninama,Hrvatski Telekom d.d.,VODOVOD-OSIJEK d.o.o. za vodoopskrbu i odvodnju,HEP - Opskrba d.o.o. za opskrbu potrošača električnom, toplinskom energijom i plinom,AFIRMACIJA MARSONIA društvo s ograničenom odgovornošću za poslovanje nekretninama,OPTIMA LEASING d.o.o. za usluge,INKASATOR d.o.o. za obavljanje poslova naplate troškova stanovanja i drugih knjigovodstvenih usluga,HYPO-LEASING KROATIEN, društvo za financiranje, d.o.o.,APLANOS za trgovinu i usluge društvo s ograničenom odgovornošću,SHOPPING CENTER, društvo s ograničenom odgovornošću za graditeljstvo i trgovinu,HRVATSKE ŠUME TOURS društvo s ograničenom odgovornošću - putnička agencija - u likvidaciji,VARTEKS varaždinska tekstilna industrija  d. d.,MARANA d.o.o. proizvodnja, trgovina, usluge, export-import,MICRONIC, d.o.o. za proizvodnju, trgovinu i usluge,KONTINENTAL PAKIRANJE d.o.o. za graditeljstvo i usluge,KABRIO društvo s ograničenom odgovornošću za trgovinu i usluge,Financijska agencija,HRVATSKE ŠUME društvo s ograničenom odgovornošću,GRAĐA dioničko društvo za trgovinu na veliko i malo,TOWER CENTER RIJEKA društvo s ograničenom odgovornošću za usluge,HEP-Operator distribucijskog sustava d.o.o. za distribuciju i opskrbu električne energije,GRAD RIJEKA</izvorni_sadrzaj>
    <derivirana_varijabla naziv="DomainObject.Predmet.StrankaNazivFormated_1">MERCATOR - H  društvo s ograničenom odgovornošću za trgovinu i proizvodnju,GRAĐA - PRODAJNI CENTRI d.o.o. za trgovinu,FLIO d.o.o. za trgovinu, ugostiteljstvo i poslovanje nekretninama,KERUM društvo s ograničenom odgovornošću, za unutarnju i vanjsku trgovinu, promet i usluge,BR-EMA društvo s ograničenom odgovornošću za ugostiteljstvo, trgovinu i usluge,Hrvatski Telekom d.d.,Hrvatske vode, pravna osoba za upravljanje vodama,TRGOVAČKI CENTAR ZAGREB d.o.o. za trgovinu nekretninama,MAKARSKI KOMUNALAC društvo s ograničenom odgovornošću za obavljanje komunalnih poslova,GENERALI OSIGURANJE dioničko društvo,ČISTOĆA društvo s ograničenom odgovornošću za obavljanje komunalnih djelatnosti održavanja čistoće i odlaganja komunaln,Raiffeisenbank Austria d.d.,VENETO BANKA dioničko društvo,VODOVOD I KANALIZACIJA, društvo s ograničenom odgovornošću za vodoopskrbu, odvodnju i pročišćavanje otpadnih voda,SOCIETE GENERALE-SPLITSKA BANKA dioničko društvo,HARO društvo s ograničenom odgovornošću za trgovinu i usluge,GLOBALNI SERVIS d.o.o. za upravljanje i održavanje objekata,BONAČIĆ SECURITY za zaštitu osoba i imovine, društvo s ograničenom odgovornošću,CARGO-PARTNER d.o.o. za otpremništvo, zastupanje u prometu roba i usluge skladištenja,FLIO d.o.o. za trgovinu, ugostiteljstvo i poslovanje nekretninama,DHL International d.o.o, hitna dostava širom svijeta,KERUM društvo s ograničenom odgovornošću, za unutarnju i vanjsku trgovinu, promet i usluge,VODOVOD-OSIJEK d.o.o. za vodoopskrbu i odvodnju,MARKO MIHOVILOVIĆ,HRVATSKA POŠTANSKA BANKA, dioničko društvo,Hrvatske vode, pravna osoba za upravljanje vodama,FLIBA, društvo s ograničenom odgovornošću za trgovinu,ZAGREBAČKI HOLDING, društvo s ograničenom odgovornošću za javni prijevoz, opskrbu vodom, održavanje čistoće, putnička a,SIMILIS društvo s ograničenom odgovornošću za trgovinu i usluge,IMEX BANKA dioničko društvo,GRIP GRADNJA d.o.o. za gradnju, trgovinu, turizam, ugostiteljstvo i usluge,OT-OPTIMA TELEKOM d.d. za telekomunikacije,Hrvatska radiotelevizija,AFIRMACIJA MARSONIA društvo s ograničenom odgovornošću za poslovanje nekretninama,VIPnet usluge d.o.o. za telekomunikacijske usluge,Raiffeisenbank Austria d.d.,GENERALI OSIGURANJE dioničko društvo,HYPO ALPE-ADRIA-BANK dioničko društvo,TRGOVAČKI CENTAR ZAGREB d.o.o. za trgovinu nekretninama,Hrvatski Telekom d.d.,VODOVOD-OSIJEK d.o.o. za vodoopskrbu i odvodnju,HEP - Opskrba d.o.o. za opskrbu potrošača električnom, toplinskom energijom i plinom,AFIRMACIJA MARSONIA društvo s ograničenom odgovornošću za poslovanje nekretninama,OPTIMA LEASING d.o.o. za usluge,INKASATOR d.o.o. za obavljanje poslova naplate troškova stanovanja i drugih knjigovodstvenih usluga,HYPO-LEASING KROATIEN, društvo za financiranje, d.o.o.,APLANOS za trgovinu i usluge društvo s ograničenom odgovornošću,SHOPPING CENTER, društvo s ograničenom odgovornošću za graditeljstvo i trgovinu,HRVATSKE ŠUME TOURS društvo s ograničenom odgovornošću - putnička agencija - u likvidaciji,VARTEKS varaždinska tekstilna industrija  d. d.,MARANA d.o.o. proizvodnja, trgovina, usluge, export-import,MICRONIC, d.o.o. za proizvodnju, trgovinu i usluge,KONTINENTAL PAKIRANJE d.o.o. za graditeljstvo i usluge,KABRIO društvo s ograničenom odgovornošću za trgovinu i usluge,Financijska agencija,HRVATSKE ŠUME društvo s ograničenom odgovornošću,GRAĐA dioničko društvo za trgovinu na veliko i malo,TOWER CENTER RIJEKA društvo s ograničenom odgovornošću za usluge,HEP-Operator distribucijskog sustava d.o.o. za distribuciju i opskrbu električne energije,GRAD RIJEKA</derivirana_varijabla>
  </DomainObject.Predmet.StrankaNazivFormated>
  <DomainObject.Predmet.StrankaNazivFormatedOIB>
    <izvorni_sadrzaj>MERCATOR - H  društvo s ograničenom odgovornošću za trgovinu i proizvodnju, OIB 10045107278,GRAĐA - PRODAJNI CENTRI d.o.o. za trgovinu, OIB 70571833346,FLIO d.o.o. za trgovinu, ugostiteljstvo i poslovanje nekretninama, OIB 39808838633,KERUM društvo s ograničenom odgovornošću, za unutarnju i vanjsku trgovinu, promet i usluge, OIB 66124057408,BR-EMA društvo s ograničenom odgovornošću za ugostiteljstvo, trgovinu i usluge, OIB 55690591528,Hrvatski Telekom d.d., OIB 81793146560,Hrvatske vode, pravna osoba za upravljanje vodama, OIB 28921383001,TRGOVAČKI CENTAR ZAGREB d.o.o. za trgovinu nekretninama, OIB 57136792631,MAKARSKI KOMUNALAC društvo s ograničenom odgovornošću za obavljanje komunalnih poslova, OIB 12733878804,GENERALI OSIGURANJE dioničko društvo, OIB 10840749604,ČISTOĆA društvo s ograničenom odgovornošću za obavljanje komunalnih djelatnosti održavanja čistoće i odlaganja komunaln, OIB 38812451417,Raiffeisenbank Austria d.d., OIB 53056966535,VENETO BANKA dioničko društvo, OIB 81712716992,VODOVOD I KANALIZACIJA, društvo s ograničenom odgovornošću za vodoopskrbu, odvodnju i pročišćavanje otpadnih voda, OIB 56826138353,SOCIETE GENERALE-SPLITSKA BANKA dioničko društvo, OIB 69326397242,HARO društvo s ograničenom odgovornošću za trgovinu i usluge, OIB 21478700168,GLOBALNI SERVIS d.o.o. za upravljanje i održavanje objekata, OIB 16428352077,BONAČIĆ SECURITY za zaštitu osoba i imovine, društvo s ograničenom odgovornošću, OIB 63135369237,CARGO-PARTNER d.o.o. za otpremništvo, zastupanje u prometu roba i usluge skladištenja, OIB 84596041174,FLIO d.o.o. za trgovinu, ugostiteljstvo i poslovanje nekretninama, OIB 39808838633,DHL International d.o.o, hitna dostava širom svijeta, OIB 79069474349,KERUM društvo s ograničenom odgovornošću, za unutarnju i vanjsku trgovinu, promet i usluge, OIB 66124057408,VODOVOD-OSIJEK d.o.o. za vodoopskrbu i odvodnju, OIB 43654507669,MARKO MIHOVILOVIĆ, OIB 05481546487,HRVATSKA POŠTANSKA BANKA, dioničko društvo, OIB 87939104217,Hrvatske vode, pravna osoba za upravljanje vodama, OIB 28921383001,FLIBA, društvo s ograničenom odgovornošću za trgovinu, OIB 30777726033,ZAGREBAČKI HOLDING, društvo s ograničenom odgovornošću za javni prijevoz, opskrbu vodom, održavanje čistoće, putnička a, OIB 85584865987,SIMILIS društvo s ograničenom odgovornošću za trgovinu i usluge, OIB 35016480287,IMEX BANKA dioničko društvo, OIB 99326633206,GRIP GRADNJA d.o.o. za gradnju, trgovinu, turizam, ugostiteljstvo i usluge, OIB 45163761671,OT-OPTIMA TELEKOM d.d. za telekomunikacije, OIB 36004425025,Hrvatska radiotelevizija, OIB 68419124305,AFIRMACIJA MARSONIA društvo s ograničenom odgovornošću za poslovanje nekretninama, OIB 67378156267,VIPnet usluge d.o.o. za telekomunikacijske usluge, OIB 00565279090,Raiffeisenbank Austria d.d., OIB 53056966535,GENERALI OSIGURANJE dioničko društvo, OIB 10840749604,HYPO ALPE-ADRIA-BANK dioničko društvo, OIB 14036333877,TRGOVAČKI CENTAR ZAGREB d.o.o. za trgovinu nekretninama, OIB 57136792631,Hrvatski Telekom d.d., OIB 81793146560,VODOVOD-OSIJEK d.o.o. za vodoopskrbu i odvodnju, OIB 43654507669,HEP - Opskrba d.o.o. za opskrbu potrošača električnom, toplinskom energijom i plinom, OIB 63073332379,AFIRMACIJA MARSONIA društvo s ograničenom odgovornošću za poslovanje nekretninama, OIB 67378156267,OPTIMA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86169679468,SHOPPING CENTER, društvo s ograničenom odgovornošću za graditeljstvo i trgovinu, OIB 48527883403,HRVATSKE ŠUME TOURS društvo s ograničenom odgovornošću - putnička agencija - u likvidaciji, OIB 39596197214,VARTEKS varaždinska tekstilna industrija  d. d., OIB 00872098033,MARANA d.o.o. proizvodnja, trgovina, usluge, export-import, OIB 20038755624,MICRONIC, d.o.o. za proizvodnju, trgovinu i usluge, OIB 89489773101,KONTINENTAL PAKIRANJE d.o.o. za graditeljstvo i usluge, OIB 87358951669,KABRIO društvo s ograničenom odgovornošću za trgovinu i usluge, OIB 02014925756,Financijska agencija, OIB 85821130368,HRVATSKE ŠUME društvo s ograničenom odgovornošću, OIB 69693144506,GRAĐA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izvorni_sadrzaj>
    <derivirana_varijabla naziv="DomainObject.Predmet.StrankaNazivFormatedOIB_1">MERCATOR - H  društvo s ograničenom odgovornošću za trgovinu i proizvodnju, OIB 10045107278,GRAĐA - PRODAJNI CENTRI d.o.o. za trgovinu, OIB 70571833346,FLIO d.o.o. za trgovinu, ugostiteljstvo i poslovanje nekretninama, OIB 39808838633,KERUM društvo s ograničenom odgovornošću, za unutarnju i vanjsku trgovinu, promet i usluge, OIB 66124057408,BR-EMA društvo s ograničenom odgovornošću za ugostiteljstvo, trgovinu i usluge, OIB 55690591528,Hrvatski Telekom d.d., OIB 81793146560,Hrvatske vode, pravna osoba za upravljanje vodama, OIB 28921383001,TRGOVAČKI CENTAR ZAGREB d.o.o. za trgovinu nekretninama, OIB 57136792631,MAKARSKI KOMUNALAC društvo s ograničenom odgovornošću za obavljanje komunalnih poslova, OIB 12733878804,GENERALI OSIGURANJE dioničko društvo, OIB 10840749604,ČISTOĆA društvo s ograničenom odgovornošću za obavljanje komunalnih djelatnosti održavanja čistoće i odlaganja komunaln, OIB 38812451417,Raiffeisenbank Austria d.d., OIB 53056966535,VENETO BANKA dioničko društvo, OIB 81712716992,VODOVOD I KANALIZACIJA, društvo s ograničenom odgovornošću za vodoopskrbu, odvodnju i pročišćavanje otpadnih voda, OIB 56826138353,SOCIETE GENERALE-SPLITSKA BANKA dioničko društvo, OIB 69326397242,HARO društvo s ograničenom odgovornošću za trgovinu i usluge, OIB 21478700168,GLOBALNI SERVIS d.o.o. za upravljanje i održavanje objekata, OIB 16428352077,BONAČIĆ SECURITY za zaštitu osoba i imovine, društvo s ograničenom odgovornošću, OIB 63135369237,CARGO-PARTNER d.o.o. za otpremništvo, zastupanje u prometu roba i usluge skladištenja, OIB 84596041174,FLIO d.o.o. za trgovinu, ugostiteljstvo i poslovanje nekretninama, OIB 39808838633,DHL International d.o.o, hitna dostava širom svijeta, OIB 79069474349,KERUM društvo s ograničenom odgovornošću, za unutarnju i vanjsku trgovinu, promet i usluge, OIB 66124057408,VODOVOD-OSIJEK d.o.o. za vodoopskrbu i odvodnju, OIB 43654507669,MARKO MIHOVILOVIĆ, OIB 05481546487,HRVATSKA POŠTANSKA BANKA, dioničko društvo, OIB 87939104217,Hrvatske vode, pravna osoba za upravljanje vodama, OIB 28921383001,FLIBA, društvo s ograničenom odgovornošću za trgovinu, OIB 30777726033,ZAGREBAČKI HOLDING, društvo s ograničenom odgovornošću za javni prijevoz, opskrbu vodom, održavanje čistoće, putnička a, OIB 85584865987,SIMILIS društvo s ograničenom odgovornošću za trgovinu i usluge, OIB 35016480287,IMEX BANKA dioničko društvo, OIB 99326633206,GRIP GRADNJA d.o.o. za gradnju, trgovinu, turizam, ugostiteljstvo i usluge, OIB 45163761671,OT-OPTIMA TELEKOM d.d. za telekomunikacije, OIB 36004425025,Hrvatska radiotelevizija, OIB 68419124305,AFIRMACIJA MARSONIA društvo s ograničenom odgovornošću za poslovanje nekretninama, OIB 67378156267,VIPnet usluge d.o.o. za telekomunikacijske usluge, OIB 00565279090,Raiffeisenbank Austria d.d., OIB 53056966535,GENERALI OSIGURANJE dioničko društvo, OIB 10840749604,HYPO ALPE-ADRIA-BANK dioničko društvo, OIB 14036333877,TRGOVAČKI CENTAR ZAGREB d.o.o. za trgovinu nekretninama, OIB 57136792631,Hrvatski Telekom d.d., OIB 81793146560,VODOVOD-OSIJEK d.o.o. za vodoopskrbu i odvodnju, OIB 43654507669,HEP - Opskrba d.o.o. za opskrbu potrošača električnom, toplinskom energijom i plinom, OIB 63073332379,AFIRMACIJA MARSONIA društvo s ograničenom odgovornošću za poslovanje nekretninama, OIB 67378156267,OPTIMA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86169679468,SHOPPING CENTER, društvo s ograničenom odgovornošću za graditeljstvo i trgovinu, OIB 48527883403,HRVATSKE ŠUME TOURS društvo s ograničenom odgovornošću - putnička agencija - u likvidaciji, OIB 39596197214,VARTEKS varaždinska tekstilna industrija  d. d., OIB 00872098033,MARANA d.o.o. proizvodnja, trgovina, usluge, export-import, OIB 20038755624,MICRONIC, d.o.o. za proizvodnju, trgovinu i usluge, OIB 89489773101,KONTINENTAL PAKIRANJE d.o.o. za graditeljstvo i usluge, OIB 87358951669,KABRIO društvo s ograničenom odgovornošću za trgovinu i usluge, OIB 02014925756,Financijska agencija, OIB 85821130368,HRVATSKE ŠUME društvo s ograničenom odgovornošću, OIB 69693144506,GRAĐA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MERCATOR - H  društvo s ograničenom odgovornošću za trgovinu i proizvodnju zastupanog po punomoćniku Tomislav Kos</item>
      <item>GRAĐA - PRODAJNI CENTRI d.o.o. za trgovinu zastupanog po punomoćniku Ivan Vidović</item>
      <item>FLIO d.o.o. za trgovinu, ugostiteljstvo i poslovanje nekretninama zastupanog po punomoćniku Mijo Jeličić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 zastupanog po punomoćniku ANTOLIĆ I SURADNICI odvjetničko društvo, javno trgovačko društvo; Nebojša Antolić</item>
      <item>GLOBALNI SERVIS d.o.o. za upravljanje i održavanje objekata zastupanog po punomoćniku Mr. sc. Tin Matić</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 zastupanog po punomoćniku Krešimir Lisak</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 zastupanog po punomoćniku Edi Biočić</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 zastupanog po punomoćniku Dora Živković</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 zastupanog po punomoćniku PEĆAREVIĆ &amp; RELIĆ odvjetničko društvo</item>
      <item>Hrvatski Telekom d.d.</item>
      <item>VODOVOD-OSIJEK d.o.o. za vodoopskrbu i odvodnju</item>
      <item>HEP - Opskrba d.o.o. za opskrbu potrošača električnom, toplinskom energijom i plinom</item>
      <item>AFIRMACIJA MARSONIA društvo s ograničenom odgovornošću za poslovanje nekretninama zastupanog po punomoćniku JAGAR &amp; GREBENAR,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SHOPPING CENTER, društvo s ograničenom odgovornošću za graditeljstvo i trgovinu</item>
      <item>HRVATSKE ŠUME TOURS društvo s ograničenom odgovornošću - putnička agencija - u likvidaciji zastupanog po punomoćniku Odvjetničko društvo TOMIĆ &amp; ŠUŠNJAR j.t.d. u likvidaciji</item>
      <item>VARTEKS varaždinska tekstilna industrija  d. d.</item>
      <item>MARANA d.o.o. proizvodnja, trgovina, usluge, export-import zastupanog po punomoćniku Odvjetničko društvo MATULIĆ, BILIĆ I PARTNERI, j.t.d.</item>
      <item>MICRONIC, d.o.o. za proizvodnju, trgovinu i usluge</item>
      <item>KONTINENTAL PAKIRANJE d.o.o. za graditeljstvo i usluge</item>
      <item>KABRIO društvo s ograničenom odgovornošću za trgovinu i usluge zastupanog po punomoćniku GOLUBIĆ I PARTNERI odvjetničko društvo</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izvorni_sadrzaj>
    <derivirana_varijabla naziv="DomainObject.Predmet.StrankaListFormated_1">
      <item>MERCATOR - H  društvo s ograničenom odgovornošću za trgovinu i proizvodnju zastupanog po punomoćniku Tomislav Kos</item>
      <item>GRAĐA - PRODAJNI CENTRI d.o.o. za trgovinu zastupanog po punomoćniku Ivan Vidović</item>
      <item>FLIO d.o.o. za trgovinu, ugostiteljstvo i poslovanje nekretninama zastupanog po punomoćniku Mijo Jeličić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 zastupanog po punomoćniku ANTOLIĆ I SURADNICI odvjetničko društvo, javno trgovačko društvo; Nebojša Antolić</item>
      <item>GLOBALNI SERVIS d.o.o. za upravljanje i održavanje objekata zastupanog po punomoćniku Mr. sc. Tin Matić</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 zastupanog po punomoćniku Krešimir Lisak</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 zastupanog po punomoćniku Edi Biočić</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 zastupanog po punomoćniku Dora Živković</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 zastupanog po punomoćniku PEĆAREVIĆ &amp; RELIĆ odvjetničko društvo</item>
      <item>Hrvatski Telekom d.d.</item>
      <item>VODOVOD-OSIJEK d.o.o. za vodoopskrbu i odvodnju</item>
      <item>HEP - Opskrba d.o.o. za opskrbu potrošača električnom, toplinskom energijom i plinom</item>
      <item>AFIRMACIJA MARSONIA društvo s ograničenom odgovornošću za poslovanje nekretninama zastupanog po punomoćniku JAGAR &amp; GREBENAR,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SHOPPING CENTER, društvo s ograničenom odgovornošću za graditeljstvo i trgovinu</item>
      <item>HRVATSKE ŠUME TOURS društvo s ograničenom odgovornošću - putnička agencija - u likvidaciji zastupanog po punomoćniku Odvjetničko društvo TOMIĆ &amp; ŠUŠNJAR j.t.d. u likvidaciji</item>
      <item>VARTEKS varaždinska tekstilna industrija  d. d.</item>
      <item>MARANA d.o.o. proizvodnja, trgovina, usluge, export-import zastupanog po punomoćniku Odvjetničko društvo MATULIĆ, BILIĆ I PARTNERI, j.t.d.</item>
      <item>MICRONIC, d.o.o. za proizvodnju, trgovinu i usluge</item>
      <item>KONTINENTAL PAKIRANJE d.o.o. za graditeljstvo i usluge</item>
      <item>KABRIO društvo s ograničenom odgovornošću za trgovinu i usluge zastupanog po punomoćniku GOLUBIĆ I PARTNERI odvjetničko društvo</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derivirana_varijabla>
  </DomainObject.Predmet.StrankaListFormated>
  <DomainObject.Predmet.StrankaListFormatedOIB>
    <izvorni_sadrzaj>
      <item>MERCATOR - H  društvo s ograničenom odgovornošću za trgovinu i proizvodnju, OIB 10045107278 zastupanog po punomoćniku Tomislav Kos</item>
      <item>GRAĐA - PRODAJNI CENTRI d.o.o. za trgovinu, OIB 70571833346 zastupanog po punomoćniku Ivan Vidović</item>
      <item>FLIO d.o.o. za trgovinu, ugostiteljstvo i poslovanje nekretninama, OIB 39808838633 zastupanog po punomoćniku Mijo Jeličić</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 zastupanog po punomoćniku ANTOLIĆ I SURADNICI odvjetničko društvo, javno trgovačko društvo; Nebojša Antolić</item>
      <item>GLOBALNI SERVIS d.o.o. za upravljanje i održavanje objekata, OIB 16428352077 zastupanog po punomoćniku Mr. sc. Tin Matić</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 zastupanog po punomoćniku Krešimir Lisak</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 zastupanog po punomoćniku Edi Biočić</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 zastupanog po punomoćniku Dora Živković</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 zastupanog po punomoćniku PEĆAREVIĆ &amp; RELIĆ odvjetničko društvo</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 zastupanog po punomoćniku JAGAR &amp; GREBENAR,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SHOPPING CENTER, društvo s ograničenom odgovornošću za graditeljstvo i trgovinu, OIB 48527883403</item>
      <item>HRVATSKE ŠUME TOURS društvo s ograničenom odgovornošću - putnička agencija - u likvidaciji, OIB 39596197214 zastupanog po punomoćniku Odvjetničko društvo TOMIĆ &amp; ŠUŠNJAR j.t.d. u likvidaciji</item>
      <item>VARTEKS varaždinska tekstilna industrija  d. d., OIB 00872098033</item>
      <item>MARANA d.o.o. proizvodnja, trgovina, usluge, export-import, OIB 20038755624 zastupanog po punomoćniku Odvjetničko društvo MATULIĆ, BILIĆ I PARTNERI, j.t.d.</item>
      <item>MICRONIC, d.o.o. za proizvodnju, trgovinu i usluge, OIB 89489773101</item>
      <item>KONTINENTAL PAKIRANJE d.o.o. za graditeljstvo i usluge, OIB 87358951669</item>
      <item>KABRIO društvo s ograničenom odgovornošću za trgovinu i usluge, OIB 02014925756 zastupanog po punomoćniku GOLUBIĆ I PARTNERI odvjetničko društvo</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izvorni_sadrzaj>
    <derivirana_varijabla naziv="DomainObject.Predmet.StrankaListFormatedOIB_1">
      <item>MERCATOR - H  društvo s ograničenom odgovornošću za trgovinu i proizvodnju, OIB 10045107278 zastupanog po punomoćniku Tomislav Kos</item>
      <item>GRAĐA - PRODAJNI CENTRI d.o.o. za trgovinu, OIB 70571833346 zastupanog po punomoćniku Ivan Vidović</item>
      <item>FLIO d.o.o. za trgovinu, ugostiteljstvo i poslovanje nekretninama, OIB 39808838633 zastupanog po punomoćniku Mijo Jeličić</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 zastupanog po punomoćniku ANTOLIĆ I SURADNICI odvjetničko društvo, javno trgovačko društvo; Nebojša Antolić</item>
      <item>GLOBALNI SERVIS d.o.o. za upravljanje i održavanje objekata, OIB 16428352077 zastupanog po punomoćniku Mr. sc. Tin Matić</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 zastupanog po punomoćniku Krešimir Lisak</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 zastupanog po punomoćniku Edi Biočić</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 zastupanog po punomoćniku Dora Živković</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 zastupanog po punomoćniku PEĆAREVIĆ &amp; RELIĆ odvjetničko društvo</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 zastupanog po punomoćniku JAGAR &amp; GREBENAR,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SHOPPING CENTER, društvo s ograničenom odgovornošću za graditeljstvo i trgovinu, OIB 48527883403</item>
      <item>HRVATSKE ŠUME TOURS društvo s ograničenom odgovornošću - putnička agencija - u likvidaciji, OIB 39596197214 zastupanog po punomoćniku Odvjetničko društvo TOMIĆ &amp; ŠUŠNJAR j.t.d. u likvidaciji</item>
      <item>VARTEKS varaždinska tekstilna industrija  d. d., OIB 00872098033</item>
      <item>MARANA d.o.o. proizvodnja, trgovina, usluge, export-import, OIB 20038755624 zastupanog po punomoćniku Odvjetničko društvo MATULIĆ, BILIĆ I PARTNERI, j.t.d.</item>
      <item>MICRONIC, d.o.o. za proizvodnju, trgovinu i usluge, OIB 89489773101</item>
      <item>KONTINENTAL PAKIRANJE d.o.o. za graditeljstvo i usluge, OIB 87358951669</item>
      <item>KABRIO društvo s ograničenom odgovornošću za trgovinu i usluge, OIB 02014925756 zastupanog po punomoćniku GOLUBIĆ I PARTNERI odvjetničko društvo</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derivirana_varijabla>
  </DomainObject.Predmet.StrankaListFormatedOIB>
  <DomainObject.Predmet.StrankaListFormatedWithAdress>
    <izvorni_sadrzaj>
      <item>MERCATOR - H  društvo s ograničenom odgovornošću za trgovinu i proizvodnju, Ljudevita Posavskog 5, Sesvete zastupanog po punomoćniku Tomislav Kos</item>
      <item>GRAĐA - PRODAJNI CENTRI d.o.o. za trgovinu, Vranjički put 2, Solin zastupanog po punomoćniku Ivan Vidović</item>
      <item>FLIO d.o.o. za trgovinu, ugostiteljstvo i poslovanje nekretninama, Slavonska avenija 56, 10000 Zagreb zastupanog po punomoćniku Mijo Jeličić</item>
      <item>KERUM društvo s ograničenom odgovornošću, za unutarnju i vanjsku trgovinu, promet i usluge, Zrinjsko Frankopanska 68, Split</item>
      <item>BR-EMA društvo s ograničenom odgovornošću za ugostiteljstvo, trgovinu i usluge, Vinogradska 8, 41319 Repušnica</item>
      <item>Hrvatski Telekom d.d., Savska cesta 32, 10000 Zagreb</item>
      <item>Hrvatske vode, pravna osoba za upravljanje vodama, Grada Vukovara 220, 10000 Zagreb</item>
      <item>TRGOVAČKI CENTAR ZAGREB d.o.o. za trgovinu nekretninama, Zaprešićka 2, Jablanovec</item>
      <item>MAKARSKI KOMUNALAC društvo s ograničenom odgovornošću za obavljanje komunalnih poslova, Trg Tina Ujevića 1, Makarska</item>
      <item>GENERALI OSIGURANJE dioničko društvo, Bani 110, 10000 Zagreb</item>
      <item>ČISTOĆA društvo s ograničenom odgovornošću za obavljanje komunalnih djelatnosti održavanja čistoće i odlaganja komunaln, Put Plokita 81, Split</item>
      <item>Raiffeisenbank Austria d.d., Petrinjska 59, 10000 Zagreb</item>
      <item>VENETO BANKA dioničko društvo, Draškovićeva 58, 10000 Zagreb</item>
      <item>VODOVOD I KANALIZACIJA, društvo s ograničenom odgovornošću za vodoopskrbu, odvodnju i pročišćavanje otpadnih voda, Biokovska 3, Split</item>
      <item>SOCIETE GENERALE-SPLITSKA BANKA dioničko društvo, Ruđera Boškovića 16, Split</item>
      <item>HARO društvo s ograničenom odgovornošću za trgovinu i usluge, Virovska 29, 10000 Zagreb zastupanog po punomoćniku ANTOLIĆ I SURADNICI odvjetničko društvo, javno trgovačko društvo; Nebojša Antolić</item>
      <item>GLOBALNI SERVIS d.o.o. za upravljanje i održavanje objekata, Jaruščica 9d, 10000 Zagreb zastupanog po punomoćniku Mr. sc. Tin Matić</item>
      <item>BONAČIĆ SECURITY za zaštitu osoba i imovine, društvo s ograničenom odgovornošću, Dinka Šimunovića 2 A, 21000 Split</item>
      <item>CARGO-PARTNER d.o.o. za otpremništvo, zastupanje u prometu roba i usluge skladištenja, Jankomir 25 J, 10000 Zagreb</item>
      <item>FLIO d.o.o. za trgovinu, ugostiteljstvo i poslovanje nekretninama, Slavonska avenija 56, 10000 Zagreb</item>
      <item>DHL International d.o.o, hitna dostava širom svijeta, Utinjska 40, 10000 Zagreb zastupanog po punomoćniku Krešimir Lisak</item>
      <item>KERUM društvo s ograničenom odgovornošću, za unutarnju i vanjsku trgovinu, promet i usluge, Zrinjsko Frankopanska 68, Split</item>
      <item>VODOVOD-OSIJEK d.o.o. za vodoopskrbu i odvodnju, Poljski Put 1, Osijek</item>
      <item>MARKO MIHOVILOVIĆ, Augusta Cesarca 4, Split</item>
      <item>HRVATSKA POŠTANSKA BANKA, dioničko društvo, Jurišićeva 4, 10000 Zagreb</item>
      <item>Hrvatske vode, pravna osoba za upravljanje vodama, Ulica grada Vukovara 220, 10000 Zagreb</item>
      <item>FLIBA, društvo s ograničenom odgovornošću za trgovinu, Gospodarska ulica 5, Donji Stupnik zastupanog po punomoćniku Edi Biočić</item>
      <item>ZAGREBAČKI HOLDING, društvo s ograničenom odgovornošću za javni prijevoz, opskrbu vodom, održavanje čistoće, putnička a, Ulica grada Vukovara 41, 10000 Zagreb</item>
      <item>SIMILIS društvo s ograničenom odgovornošću za trgovinu i usluge, Duga 17, Vinkovci</item>
      <item>IMEX BANKA dioničko društvo, Tolstojeva 6, Split</item>
      <item>GRIP GRADNJA d.o.o. za gradnju, trgovinu, turizam, ugostiteljstvo i usluge, Oko Sv.Kaje 30, Solin zastupanog po punomoćniku Dora Živković</item>
      <item>OT-OPTIMA TELEKOM d.d. za telekomunikacije, Bani 75/a, 10000 Zagreb</item>
      <item>Hrvatska radiotelevizija, Prisavlje 3, 10000 Zagreb</item>
      <item>AFIRMACIJA MARSONIA društvo s ograničenom odgovornošću za poslovanje nekretninama, Škorpikova 24/4, 10000 Zagreb</item>
      <item>VIPnet usluge d.o.o. za telekomunikacijske usluge, Vrtni put 1, 10000 Zagreb</item>
      <item>Raiffeisenbank Austria d.d., Petrinjska 59, 10000 Zagreb</item>
      <item>GENERALI OSIGURANJE dioničko društvo, Bani 110, 10000 Zagreb</item>
      <item>HYPO ALPE-ADRIA-BANK dioničko društvo, Slavonska avenija 6, 10000 Zagreb</item>
      <item>TRGOVAČKI CENTAR ZAGREB d.o.o. za trgovinu nekretninama, Zaprešićka 2, Jablanovec zastupanog po punomoćniku PEĆAREVIĆ &amp; RELIĆ odvjetničko društvo</item>
      <item>Hrvatski Telekom d.d., Savska cesta 32, 10000 Zagreb</item>
      <item>VODOVOD-OSIJEK d.o.o. za vodoopskrbu i odvodnju, Poljski put 1, 31000 Osijek</item>
      <item>HEP - Opskrba d.o.o. za opskrbu potrošača električnom, toplinskom energijom i plinom, Ulica Grada Vukovara 37, 10000 Zagreb</item>
      <item>AFIRMACIJA MARSONIA društvo s ograničenom odgovornošću za poslovanje nekretninama, Škorpikova 24/4, 10000 Zagreb zastupanog po punomoćniku JAGAR &amp; GREBENAR,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SHOPPING CENTER, društvo s ograničenom odgovornošću za graditeljstvo i trgovinu, Branimirova 29, 10000 Zagreb</item>
      <item>HRVATSKE ŠUME TOURS društvo s ograničenom odgovornošću - putnička agencija - u likvidaciji, Ljudevita Farkaša Vukotinovića 2, 10000 Zagreb zastupanog po punomoćniku Odvjetničko društvo TOMIĆ &amp; ŠUŠNJAR j.t.d. u likvidaciji</item>
      <item>VARTEKS varaždinska tekstilna industrija  d. d., Zagrebačka 94, 42000 Varaždin</item>
      <item>MARANA d.o.o. proizvodnja, trgovina, usluge, export-import, Put plokita 14, 21000 Split zastupanog po punomoćniku Odvjetničko društvo MATULIĆ, BILIĆ I PARTNERI, j.t.d.</item>
      <item>MICRONIC, d.o.o. za proizvodnju, trgovinu i usluge, Gotovčeva 8, 21000 Split</item>
      <item>KONTINENTAL PAKIRANJE d.o.o. za graditeljstvo i usluge, Pod Kosom 40, Split</item>
      <item>KABRIO društvo s ograničenom odgovornošću za trgovinu i usluge, Zagrebačka avenija 100 a, 10000 Zagreb zastupanog po punomoćniku GOLUBIĆ I PARTNERI odvjetničko društvo</item>
      <item>Financijska agencija, Vrtni put 3, 10000 Zagreb</item>
      <item>HRVATSKE ŠUME društvo s ograničenom odgovornošću, Ul.Ljudevita Farkaša Vukotinovića 2, 10000 Zagreb</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_1">
      <item>MERCATOR - H  društvo s ograničenom odgovornošću za trgovinu i proizvodnju, Ljudevita Posavskog 5, Sesvete zastupanog po punomoćniku Tomislav Kos</item>
      <item>GRAĐA - PRODAJNI CENTRI d.o.o. za trgovinu, Vranjički put 2, Solin zastupanog po punomoćniku Ivan Vidović</item>
      <item>FLIO d.o.o. za trgovinu, ugostiteljstvo i poslovanje nekretninama, Slavonska avenija 56, 10000 Zagreb zastupanog po punomoćniku Mijo Jeličić</item>
      <item>KERUM društvo s ograničenom odgovornošću, za unutarnju i vanjsku trgovinu, promet i usluge, Zrinjsko Frankopanska 68, Split</item>
      <item>BR-EMA društvo s ograničenom odgovornošću za ugostiteljstvo, trgovinu i usluge, Vinogradska 8, 41319 Repušnica</item>
      <item>Hrvatski Telekom d.d., Savska cesta 32, 10000 Zagreb</item>
      <item>Hrvatske vode, pravna osoba za upravljanje vodama, Grada Vukovara 220, 10000 Zagreb</item>
      <item>TRGOVAČKI CENTAR ZAGREB d.o.o. za trgovinu nekretninama, Zaprešićka 2, Jablanovec</item>
      <item>MAKARSKI KOMUNALAC društvo s ograničenom odgovornošću za obavljanje komunalnih poslova, Trg Tina Ujevića 1, Makarska</item>
      <item>GENERALI OSIGURANJE dioničko društvo, Bani 110, 10000 Zagreb</item>
      <item>ČISTOĆA društvo s ograničenom odgovornošću za obavljanje komunalnih djelatnosti održavanja čistoće i odlaganja komunaln, Put Plokita 81, Split</item>
      <item>Raiffeisenbank Austria d.d., Petrinjska 59, 10000 Zagreb</item>
      <item>VENETO BANKA dioničko društvo, Draškovićeva 58, 10000 Zagreb</item>
      <item>VODOVOD I KANALIZACIJA, društvo s ograničenom odgovornošću za vodoopskrbu, odvodnju i pročišćavanje otpadnih voda, Biokovska 3, Split</item>
      <item>SOCIETE GENERALE-SPLITSKA BANKA dioničko društvo, Ruđera Boškovića 16, Split</item>
      <item>HARO društvo s ograničenom odgovornošću za trgovinu i usluge, Virovska 29, 10000 Zagreb zastupanog po punomoćniku ANTOLIĆ I SURADNICI odvjetničko društvo, javno trgovačko društvo; Nebojša Antolić</item>
      <item>GLOBALNI SERVIS d.o.o. za upravljanje i održavanje objekata, Jaruščica 9d, 10000 Zagreb zastupanog po punomoćniku Mr. sc. Tin Matić</item>
      <item>BONAČIĆ SECURITY za zaštitu osoba i imovine, društvo s ograničenom odgovornošću, Dinka Šimunovića 2 A, 21000 Split</item>
      <item>CARGO-PARTNER d.o.o. za otpremništvo, zastupanje u prometu roba i usluge skladištenja, Jankomir 25 J, 10000 Zagreb</item>
      <item>FLIO d.o.o. za trgovinu, ugostiteljstvo i poslovanje nekretninama, Slavonska avenija 56, 10000 Zagreb</item>
      <item>DHL International d.o.o, hitna dostava širom svijeta, Utinjska 40, 10000 Zagreb zastupanog po punomoćniku Krešimir Lisak</item>
      <item>KERUM društvo s ograničenom odgovornošću, za unutarnju i vanjsku trgovinu, promet i usluge, Zrinjsko Frankopanska 68, Split</item>
      <item>VODOVOD-OSIJEK d.o.o. za vodoopskrbu i odvodnju, Poljski Put 1, Osijek</item>
      <item>MARKO MIHOVILOVIĆ, Augusta Cesarca 4, Split</item>
      <item>HRVATSKA POŠTANSKA BANKA, dioničko društvo, Jurišićeva 4, 10000 Zagreb</item>
      <item>Hrvatske vode, pravna osoba za upravljanje vodama, Ulica grada Vukovara 220, 10000 Zagreb</item>
      <item>FLIBA, društvo s ograničenom odgovornošću za trgovinu, Gospodarska ulica 5, Donji Stupnik zastupanog po punomoćniku Edi Biočić</item>
      <item>ZAGREBAČKI HOLDING, društvo s ograničenom odgovornošću za javni prijevoz, opskrbu vodom, održavanje čistoće, putnička a, Ulica grada Vukovara 41, 10000 Zagreb</item>
      <item>SIMILIS društvo s ograničenom odgovornošću za trgovinu i usluge, Duga 17, Vinkovci</item>
      <item>IMEX BANKA dioničko društvo, Tolstojeva 6, Split</item>
      <item>GRIP GRADNJA d.o.o. za gradnju, trgovinu, turizam, ugostiteljstvo i usluge, Oko Sv.Kaje 30, Solin zastupanog po punomoćniku Dora Živković</item>
      <item>OT-OPTIMA TELEKOM d.d. za telekomunikacije, Bani 75/a, 10000 Zagreb</item>
      <item>Hrvatska radiotelevizija, Prisavlje 3, 10000 Zagreb</item>
      <item>AFIRMACIJA MARSONIA društvo s ograničenom odgovornošću za poslovanje nekretninama, Škorpikova 24/4, 10000 Zagreb</item>
      <item>VIPnet usluge d.o.o. za telekomunikacijske usluge, Vrtni put 1, 10000 Zagreb</item>
      <item>Raiffeisenbank Austria d.d., Petrinjska 59, 10000 Zagreb</item>
      <item>GENERALI OSIGURANJE dioničko društvo, Bani 110, 10000 Zagreb</item>
      <item>HYPO ALPE-ADRIA-BANK dioničko društvo, Slavonska avenija 6, 10000 Zagreb</item>
      <item>TRGOVAČKI CENTAR ZAGREB d.o.o. za trgovinu nekretninama, Zaprešićka 2, Jablanovec zastupanog po punomoćniku PEĆAREVIĆ &amp; RELIĆ odvjetničko društvo</item>
      <item>Hrvatski Telekom d.d., Savska cesta 32, 10000 Zagreb</item>
      <item>VODOVOD-OSIJEK d.o.o. za vodoopskrbu i odvodnju, Poljski put 1, 31000 Osijek</item>
      <item>HEP - Opskrba d.o.o. za opskrbu potrošača električnom, toplinskom energijom i plinom, Ulica Grada Vukovara 37, 10000 Zagreb</item>
      <item>AFIRMACIJA MARSONIA društvo s ograničenom odgovornošću za poslovanje nekretninama, Škorpikova 24/4, 10000 Zagreb zastupanog po punomoćniku JAGAR &amp; GREBENAR,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SHOPPING CENTER, društvo s ograničenom odgovornošću za graditeljstvo i trgovinu, Branimirova 29, 10000 Zagreb</item>
      <item>HRVATSKE ŠUME TOURS društvo s ograničenom odgovornošću - putnička agencija - u likvidaciji, Ljudevita Farkaša Vukotinovića 2, 10000 Zagreb zastupanog po punomoćniku Odvjetničko društvo TOMIĆ &amp; ŠUŠNJAR j.t.d. u likvidaciji</item>
      <item>VARTEKS varaždinska tekstilna industrija  d. d., Zagrebačka 94, 42000 Varaždin</item>
      <item>MARANA d.o.o. proizvodnja, trgovina, usluge, export-import, Put plokita 14, 21000 Split zastupanog po punomoćniku Odvjetničko društvo MATULIĆ, BILIĆ I PARTNERI, j.t.d.</item>
      <item>MICRONIC, d.o.o. za proizvodnju, trgovinu i usluge, Gotovčeva 8, 21000 Split</item>
      <item>KONTINENTAL PAKIRANJE d.o.o. za graditeljstvo i usluge, Pod Kosom 40, Split</item>
      <item>KABRIO društvo s ograničenom odgovornošću za trgovinu i usluge, Zagrebačka avenija 100 a, 10000 Zagreb zastupanog po punomoćniku GOLUBIĆ I PARTNERI odvjetničko društvo</item>
      <item>Financijska agencija, Vrtni put 3, 10000 Zagreb</item>
      <item>HRVATSKE ŠUME društvo s ograničenom odgovornošću, Ul.Ljudevita Farkaša Vukotinovića 2, 10000 Zagreb</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derivirana_varijabla>
  </DomainObject.Predmet.StrankaListFormatedWithAdress>
  <DomainObject.Predmet.StrankaListFormatedWithAdressOIB>
    <izvorni_sadrzaj>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FLIO d.o.o. za trgovinu, ugostiteljstvo i poslovanje nekretninama, OIB 39808838633, Slavonska avenija 56, 10000 Zagreb zastupanog po punomoćniku Mijo Jeličić</item>
      <item>KERUM društvo s ograničenom odgovornošću, za unutarnju i vanjsku trgovinu, promet i usluge, OIB 66124057408, Zrinjsko Frankopanska 68, Split</item>
      <item>BR-EMA društvo s ograničenom odgovornošću za ugostiteljstvo, trgovinu i usluge, OIB 55690591528, Vinogradska 8, 41319 Repušnica</item>
      <item>Hrvatski Telekom d.d., OIB 81793146560, Savska cesta 32, 10000 Zagreb</item>
      <item>Hrvatske vode, pravna osoba za upravljanje vodama, OIB 28921383001, Grada Vukovara 220, 10000 Zagreb</item>
      <item>TRGOVAČKI CENTAR ZAGREB d.o.o. za trgovinu nekretninama, OIB 57136792631, Zaprešićka 2, Jablanovec</item>
      <item>MAKARSKI KOMUNALAC društvo s ograničenom odgovornošću za obavljanje komunalnih poslova, OIB 12733878804, Trg Tina Ujevića 1, Makarska</item>
      <item>GENERALI OSIGURANJE dioničko društvo, OIB 10840749604, Bani 110, 10000 Zagreb</item>
      <item>ČISTOĆA društvo s ograničenom odgovornošću za obavljanje komunalnih djelatnosti održavanja čistoće i odlaganja komunaln, OIB 38812451417, Put Plokita 81, Split</item>
      <item>Raiffeisenbank Austria d.d., OIB 53056966535, Petrinjska 59, 10000 Zagreb</item>
      <item>VENETO BANKA dioničko društvo, OIB 81712716992, Draškovićeva 58, 10000 Zagreb</item>
      <item>VODOVOD I KANALIZACIJA, društvo s ograničenom odgovornošću za vodoopskrbu, odvodnju i pročišćavanje otpadnih voda, OIB 56826138353, Biokovska 3, Split</item>
      <item>SOCIETE GENERALE-SPLITSKA BANKA dioničko društvo, OIB 69326397242, Ruđera Boškovića 16, Split</item>
      <item>HARO društvo s ograničenom odgovornošću za trgovinu i usluge, OIB 21478700168, Virovska 29, 10000 Zagreb zastupanog po punomoćniku ANTOLIĆ I SURADNICI odvjetničko društvo, javno trgovačko društvo; Nebojša Antolić</item>
      <item>GLOBALNI SERVIS d.o.o. za upravljanje i održavanje objekata, OIB 16428352077, Jaruščica 9d, 10000 Zagreb zastupanog po punomoćniku Mr. sc. Tin Matić</item>
      <item>BONAČIĆ SECURITY za zaštitu osoba i imovine, društvo s ograničenom odgovornošću, OIB 63135369237, Dinka Šimunovića 2 A, 21000 Split</item>
      <item>CARGO-PARTNER d.o.o. za otpremništvo, zastupanje u prometu roba i usluge skladištenja, OIB 84596041174, Jankomir 25 J, 10000 Zagreb</item>
      <item>FLIO d.o.o. za trgovinu, ugostiteljstvo i poslovanje nekretninama, OIB 39808838633, Slavonska avenija 56, 10000 Zagreb</item>
      <item>DHL International d.o.o, hitna dostava širom svijeta, OIB 79069474349, Utinjska 40, 10000 Zagreb zastupanog po punomoćniku Krešimir Lisak</item>
      <item>KERUM društvo s ograničenom odgovornošću, za unutarnju i vanjsku trgovinu, promet i usluge, OIB 66124057408, Zrinjsko Frankopanska 68, Split</item>
      <item>VODOVOD-OSIJEK d.o.o. za vodoopskrbu i odvodnju, OIB 43654507669, Poljski Put 1, Osijek</item>
      <item>MARKO MIHOVILOVIĆ, OIB 05481546487, Augusta Cesarca 4, Split</item>
      <item>HRVATSKA POŠTANSKA BANKA, dioničko društvo, OIB 87939104217, Jurišićeva 4, 10000 Zagreb</item>
      <item>Hrvatske vode, pravna osoba za upravljanje vodama, OIB 28921383001, Ulica grada Vukovara 220, 10000 Zagreb</item>
      <item>FLIBA, društvo s ograničenom odgovornošću za trgovinu, OIB 30777726033, Gospodarska ulica 5, Donji Stupnik zastupanog po punomoćniku Edi Biočić</item>
      <item>ZAGREBAČKI HOLDING, društvo s ograničenom odgovornošću za javni prijevoz, opskrbu vodom, održavanje čistoće, putnička a, OIB 85584865987, Ulica grada Vukovara 41, 10000 Zagreb</item>
      <item>SIMILIS društvo s ograničenom odgovornošću za trgovinu i usluge, OIB 35016480287, Duga 17, Vinkovci</item>
      <item>IMEX BANKA dioničko društvo, OIB 99326633206, Tolstojeva 6, Split</item>
      <item>GRIP GRADNJA d.o.o. za gradnju, trgovinu, turizam, ugostiteljstvo i usluge, OIB 45163761671, Oko Sv.Kaje 30, Solin zastupanog po punomoćniku Dora Živković</item>
      <item>OT-OPTIMA TELEKOM d.d. za telekomunikacije, OIB 36004425025, Bani 75/a, 10000 Zagreb</item>
      <item>Hrvatska radiotelevizija, OIB 68419124305, Prisavlje 3, 10000 Zagreb</item>
      <item>AFIRMACIJA MARSONIA društvo s ograničenom odgovornošću za poslovanje nekretninama, OIB 67378156267, Škorpikova 24/4, 10000 Zagreb</item>
      <item>VIPnet usluge d.o.o. za telekomunikacijske usluge, OIB 00565279090, Vrtni put 1, 10000 Zagreb</item>
      <item>Raiffeisenbank Austria d.d., OIB 53056966535, Petrinjska 59, 10000 Zagreb</item>
      <item>GENERALI OSIGURANJE dioničko društvo, OIB 10840749604, Bani 110, 10000 Zagreb</item>
      <item>HYPO ALPE-ADRIA-BANK dioničko društvo, OIB 14036333877, Slavonska avenija 6, 10000 Zagreb</item>
      <item>TRGOVAČKI CENTAR ZAGREB d.o.o. za trgovinu nekretninama, OIB 57136792631, Zaprešićka 2, Jablanovec zastupanog po punomoćniku PEĆAREVIĆ &amp; RELIĆ odvjetničko društvo</item>
      <item>Hrvatski Telekom d.d., OIB 81793146560, Savska cesta 32, 10000 Zagreb</item>
      <item>VODOVOD-OSIJEK d.o.o. za vodoopskrbu i odvodnju, OIB 43654507669, Poljski put 1, 31000 Osijek</item>
      <item>HEP - Opskrba d.o.o. za opskrbu potrošača električnom, toplinskom energijom i plinom, OIB 63073332379, Ulica Grada Vukovara 37, 10000 Zagreb</item>
      <item>AFIRMACIJA MARSONIA društvo s ograničenom odgovornošću za poslovanje nekretninama, OIB 67378156267, Škorpikova 24/4, 10000 Zagreb zastupanog po punomoćniku JAGAR &amp; GREBENAR,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SHOPPING CENTER, društvo s ograničenom odgovornošću za graditeljstvo i trgovinu, OIB 48527883403, Branimirova 29, 10000 Zagreb</item>
      <item>HRVATSKE ŠUME TOURS društvo s ograničenom odgovornošću - putnička agencija - u likvidaciji, OIB 39596197214, Ljudevita Farkaša Vukotinovića 2, 10000 Zagreb zastupanog po punomoćniku Odvjetničko društvo TOMIĆ &amp; ŠUŠNJAR j.t.d. u likvidaciji</item>
      <item>VARTEKS varaždinska tekstilna industrija  d. d., OIB 00872098033, Zagrebačka 94, 42000 Varaždin</item>
      <item>MARANA d.o.o. proizvodnja, trgovina, usluge, export-import, OIB 20038755624, Put plokita 14, 21000 Split zastupanog po punomoćniku Odvjetničko društvo MATULIĆ, BILIĆ I PARTNERI, j.t.d.</item>
      <item>MICRONIC, d.o.o. za proizvodnju, trgovinu i usluge, OIB 89489773101, Gotovčeva 8, 21000 Split</item>
      <item>KONTINENTAL PAKIRANJE d.o.o. za graditeljstvo i usluge, OIB 87358951669, Pod Kosom 40, Split</item>
      <item>KABRIO društvo s ograničenom odgovornošću za trgovinu i usluge, OIB 02014925756, Zagrebačka avenija 100 a, 10000 Zagreb zastupanog po punomoćniku GOLUBIĆ I PARTNERI odvjetničko društvo</item>
      <item>Financijska agencija, OIB 85821130368, Vrtni put 3, 10000 Zagreb</item>
      <item>HRVATSKE ŠUME društvo s ograničenom odgovornošću, OIB 69693144506, Ul.Ljudevita Farkaša Vukotinovića 2, 10000 Zagreb</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OIB_1">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FLIO d.o.o. za trgovinu, ugostiteljstvo i poslovanje nekretninama, OIB 39808838633, Slavonska avenija 56, 10000 Zagreb zastupanog po punomoćniku Mijo Jeličić</item>
      <item>KERUM društvo s ograničenom odgovornošću, za unutarnju i vanjsku trgovinu, promet i usluge, OIB 66124057408, Zrinjsko Frankopanska 68, Split</item>
      <item>BR-EMA društvo s ograničenom odgovornošću za ugostiteljstvo, trgovinu i usluge, OIB 55690591528, Vinogradska 8, 41319 Repušnica</item>
      <item>Hrvatski Telekom d.d., OIB 81793146560, Savska cesta 32, 10000 Zagreb</item>
      <item>Hrvatske vode, pravna osoba za upravljanje vodama, OIB 28921383001, Grada Vukovara 220, 10000 Zagreb</item>
      <item>TRGOVAČKI CENTAR ZAGREB d.o.o. za trgovinu nekretninama, OIB 57136792631, Zaprešićka 2, Jablanovec</item>
      <item>MAKARSKI KOMUNALAC društvo s ograničenom odgovornošću za obavljanje komunalnih poslova, OIB 12733878804, Trg Tina Ujevića 1, Makarska</item>
      <item>GENERALI OSIGURANJE dioničko društvo, OIB 10840749604, Bani 110, 10000 Zagreb</item>
      <item>ČISTOĆA društvo s ograničenom odgovornošću za obavljanje komunalnih djelatnosti održavanja čistoće i odlaganja komunaln, OIB 38812451417, Put Plokita 81, Split</item>
      <item>Raiffeisenbank Austria d.d., OIB 53056966535, Petrinjska 59, 10000 Zagreb</item>
      <item>VENETO BANKA dioničko društvo, OIB 81712716992, Draškovićeva 58, 10000 Zagreb</item>
      <item>VODOVOD I KANALIZACIJA, društvo s ograničenom odgovornošću za vodoopskrbu, odvodnju i pročišćavanje otpadnih voda, OIB 56826138353, Biokovska 3, Split</item>
      <item>SOCIETE GENERALE-SPLITSKA BANKA dioničko društvo, OIB 69326397242, Ruđera Boškovića 16, Split</item>
      <item>HARO društvo s ograničenom odgovornošću za trgovinu i usluge, OIB 21478700168, Virovska 29, 10000 Zagreb zastupanog po punomoćniku ANTOLIĆ I SURADNICI odvjetničko društvo, javno trgovačko društvo; Nebojša Antolić</item>
      <item>GLOBALNI SERVIS d.o.o. za upravljanje i održavanje objekata, OIB 16428352077, Jaruščica 9d, 10000 Zagreb zastupanog po punomoćniku Mr. sc. Tin Matić</item>
      <item>BONAČIĆ SECURITY za zaštitu osoba i imovine, društvo s ograničenom odgovornošću, OIB 63135369237, Dinka Šimunovića 2 A, 21000 Split</item>
      <item>CARGO-PARTNER d.o.o. za otpremništvo, zastupanje u prometu roba i usluge skladištenja, OIB 84596041174, Jankomir 25 J, 10000 Zagreb</item>
      <item>FLIO d.o.o. za trgovinu, ugostiteljstvo i poslovanje nekretninama, OIB 39808838633, Slavonska avenija 56, 10000 Zagreb</item>
      <item>DHL International d.o.o, hitna dostava širom svijeta, OIB 79069474349, Utinjska 40, 10000 Zagreb zastupanog po punomoćniku Krešimir Lisak</item>
      <item>KERUM društvo s ograničenom odgovornošću, za unutarnju i vanjsku trgovinu, promet i usluge, OIB 66124057408, Zrinjsko Frankopanska 68, Split</item>
      <item>VODOVOD-OSIJEK d.o.o. za vodoopskrbu i odvodnju, OIB 43654507669, Poljski Put 1, Osijek</item>
      <item>MARKO MIHOVILOVIĆ, OIB 05481546487, Augusta Cesarca 4, Split</item>
      <item>HRVATSKA POŠTANSKA BANKA, dioničko društvo, OIB 87939104217, Jurišićeva 4, 10000 Zagreb</item>
      <item>Hrvatske vode, pravna osoba za upravljanje vodama, OIB 28921383001, Ulica grada Vukovara 220, 10000 Zagreb</item>
      <item>FLIBA, društvo s ograničenom odgovornošću za trgovinu, OIB 30777726033, Gospodarska ulica 5, Donji Stupnik zastupanog po punomoćniku Edi Biočić</item>
      <item>ZAGREBAČKI HOLDING, društvo s ograničenom odgovornošću za javni prijevoz, opskrbu vodom, održavanje čistoće, putnička a, OIB 85584865987, Ulica grada Vukovara 41, 10000 Zagreb</item>
      <item>SIMILIS društvo s ograničenom odgovornošću za trgovinu i usluge, OIB 35016480287, Duga 17, Vinkovci</item>
      <item>IMEX BANKA dioničko društvo, OIB 99326633206, Tolstojeva 6, Split</item>
      <item>GRIP GRADNJA d.o.o. za gradnju, trgovinu, turizam, ugostiteljstvo i usluge, OIB 45163761671, Oko Sv.Kaje 30, Solin zastupanog po punomoćniku Dora Živković</item>
      <item>OT-OPTIMA TELEKOM d.d. za telekomunikacije, OIB 36004425025, Bani 75/a, 10000 Zagreb</item>
      <item>Hrvatska radiotelevizija, OIB 68419124305, Prisavlje 3, 10000 Zagreb</item>
      <item>AFIRMACIJA MARSONIA društvo s ograničenom odgovornošću za poslovanje nekretninama, OIB 67378156267, Škorpikova 24/4, 10000 Zagreb</item>
      <item>VIPnet usluge d.o.o. za telekomunikacijske usluge, OIB 00565279090, Vrtni put 1, 10000 Zagreb</item>
      <item>Raiffeisenbank Austria d.d., OIB 53056966535, Petrinjska 59, 10000 Zagreb</item>
      <item>GENERALI OSIGURANJE dioničko društvo, OIB 10840749604, Bani 110, 10000 Zagreb</item>
      <item>HYPO ALPE-ADRIA-BANK dioničko društvo, OIB 14036333877, Slavonska avenija 6, 10000 Zagreb</item>
      <item>TRGOVAČKI CENTAR ZAGREB d.o.o. za trgovinu nekretninama, OIB 57136792631, Zaprešićka 2, Jablanovec zastupanog po punomoćniku PEĆAREVIĆ &amp; RELIĆ odvjetničko društvo</item>
      <item>Hrvatski Telekom d.d., OIB 81793146560, Savska cesta 32, 10000 Zagreb</item>
      <item>VODOVOD-OSIJEK d.o.o. za vodoopskrbu i odvodnju, OIB 43654507669, Poljski put 1, 31000 Osijek</item>
      <item>HEP - Opskrba d.o.o. za opskrbu potrošača električnom, toplinskom energijom i plinom, OIB 63073332379, Ulica Grada Vukovara 37, 10000 Zagreb</item>
      <item>AFIRMACIJA MARSONIA društvo s ograničenom odgovornošću za poslovanje nekretninama, OIB 67378156267, Škorpikova 24/4, 10000 Zagreb zastupanog po punomoćniku JAGAR &amp; GREBENAR,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SHOPPING CENTER, društvo s ograničenom odgovornošću za graditeljstvo i trgovinu, OIB 48527883403, Branimirova 29, 10000 Zagreb</item>
      <item>HRVATSKE ŠUME TOURS društvo s ograničenom odgovornošću - putnička agencija - u likvidaciji, OIB 39596197214, Ljudevita Farkaša Vukotinovića 2, 10000 Zagreb zastupanog po punomoćniku Odvjetničko društvo TOMIĆ &amp; ŠUŠNJAR j.t.d. u likvidaciji</item>
      <item>VARTEKS varaždinska tekstilna industrija  d. d., OIB 00872098033, Zagrebačka 94, 42000 Varaždin</item>
      <item>MARANA d.o.o. proizvodnja, trgovina, usluge, export-import, OIB 20038755624, Put plokita 14, 21000 Split zastupanog po punomoćniku Odvjetničko društvo MATULIĆ, BILIĆ I PARTNERI, j.t.d.</item>
      <item>MICRONIC, d.o.o. za proizvodnju, trgovinu i usluge, OIB 89489773101, Gotovčeva 8, 21000 Split</item>
      <item>KONTINENTAL PAKIRANJE d.o.o. za graditeljstvo i usluge, OIB 87358951669, Pod Kosom 40, Split</item>
      <item>KABRIO društvo s ograničenom odgovornošću za trgovinu i usluge, OIB 02014925756, Zagrebačka avenija 100 a, 10000 Zagreb zastupanog po punomoćniku GOLUBIĆ I PARTNERI odvjetničko društvo</item>
      <item>Financijska agencija, OIB 85821130368, Vrtni put 3, 10000 Zagreb</item>
      <item>HRVATSKE ŠUME društvo s ograničenom odgovornošću, OIB 69693144506, Ul.Ljudevita Farkaša Vukotinovića 2, 10000 Zagreb</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derivirana_varijabla>
  </DomainObject.Predmet.StrankaListFormatedWithAdressOIB>
  <DomainObject.Predmet.StrankaListNazivFormated>
    <izvorni_sadrzaj>
      <item>MERCATOR - H  društvo s ograničenom odgovornošću za trgovinu i proizvodnju</item>
      <item>GRAĐA - PRODAJNI CENTRI d.o.o. za trgovinu</item>
      <item>FLIO d.o.o. za trgovinu, ugostiteljstvo i poslovanje nekretninama</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item>
      <item>Hrvatski Telekom d.d.</item>
      <item>VODOVOD-OSIJEK d.o.o. za vodoopskrbu i odvodnju</item>
      <item>HEP - Opskrba d.o.o. za opskrbu potrošača električnom, toplinskom energijom i plinom</item>
      <item>AFIRMACIJA MARSONIA društvo s ograničenom odgovornošću za poslovanje nekretninama</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SHOPPING CENTER, društvo s ograničenom odgovornošću za graditeljstvo i trgovinu</item>
      <item>HRVATSKE ŠUME TOURS društvo s ograničenom odgovornošću - putnička agencija - u likvidaciji</item>
      <item>VARTEKS varaždinska tekstilna industrija  d. d.</item>
      <item>MARANA d.o.o. proizvodnja, trgovina, usluge, export-import</item>
      <item>MICRONIC, d.o.o. za proizvodnju, trgovinu i usluge</item>
      <item>KONTINENTAL PAKIRANJE d.o.o. za graditeljstvo i usluge</item>
      <item>KABRIO društvo s ograničenom odgovornošću za trgovinu i usluge</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item>
    </izvorni_sadrzaj>
    <derivirana_varijabla naziv="DomainObject.Predmet.StrankaListNazivFormated_1">
      <item>MERCATOR - H  društvo s ograničenom odgovornošću za trgovinu i proizvodnju</item>
      <item>GRAĐA - PRODAJNI CENTRI d.o.o. za trgovinu</item>
      <item>FLIO d.o.o. za trgovinu, ugostiteljstvo i poslovanje nekretninama</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item>
      <item>Hrvatski Telekom d.d.</item>
      <item>VODOVOD-OSIJEK d.o.o. za vodoopskrbu i odvodnju</item>
      <item>HEP - Opskrba d.o.o. za opskrbu potrošača električnom, toplinskom energijom i plinom</item>
      <item>AFIRMACIJA MARSONIA društvo s ograničenom odgovornošću za poslovanje nekretninama</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SHOPPING CENTER, društvo s ograničenom odgovornošću za graditeljstvo i trgovinu</item>
      <item>HRVATSKE ŠUME TOURS društvo s ograničenom odgovornošću - putnička agencija - u likvidaciji</item>
      <item>VARTEKS varaždinska tekstilna industrija  d. d.</item>
      <item>MARANA d.o.o. proizvodnja, trgovina, usluge, export-import</item>
      <item>MICRONIC, d.o.o. za proizvodnju, trgovinu i usluge</item>
      <item>KONTINENTAL PAKIRANJE d.o.o. za graditeljstvo i usluge</item>
      <item>KABRIO društvo s ograničenom odgovornošću za trgovinu i usluge</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item>
    </derivirana_varijabla>
  </DomainObject.Predmet.StrankaListNazivFormated>
  <DomainObject.Predmet.StrankaListNazivFormatedOIB>
    <izvorni_sadrzaj>
      <item>MERCATOR - H  društvo s ograničenom odgovornošću za trgovinu i proizvodnju, OIB 10045107278</item>
      <item>GRAĐA - PRODAJNI CENTRI d.o.o. za trgovinu, OIB 70571833346</item>
      <item>FLIO d.o.o. za trgovinu, ugostiteljstvo i poslovanje nekretninama, OIB 39808838633</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item>
      <item>GLOBALNI SERVIS d.o.o. za upravljanje i održavanje objekata, OIB 16428352077</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SHOPPING CENTER, društvo s ograničenom odgovornošću za graditeljstvo i trgovinu, OIB 48527883403</item>
      <item>HRVATSKE ŠUME TOURS društvo s ograničenom odgovornošću - putnička agencija - u likvidaciji, OIB 39596197214</item>
      <item>VARTEKS varaždinska tekstilna industrija  d. d., OIB 00872098033</item>
      <item>MARANA d.o.o. proizvodnja, trgovina, usluge, export-import, OIB 20038755624</item>
      <item>MICRONIC, d.o.o. za proizvodnju, trgovinu i usluge, OIB 89489773101</item>
      <item>KONTINENTAL PAKIRANJE d.o.o. za graditeljstvo i usluge, OIB 87358951669</item>
      <item>KABRIO društvo s ograničenom odgovornošću za trgovinu i usluge, OIB 02014925756</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izvorni_sadrzaj>
    <derivirana_varijabla naziv="DomainObject.Predmet.StrankaListNazivFormatedOIB_1">
      <item>MERCATOR - H  društvo s ograničenom odgovornošću za trgovinu i proizvodnju, OIB 10045107278</item>
      <item>GRAĐA - PRODAJNI CENTRI d.o.o. za trgovinu, OIB 70571833346</item>
      <item>FLIO d.o.o. za trgovinu, ugostiteljstvo i poslovanje nekretninama, OIB 39808838633</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item>
      <item>GLOBALNI SERVIS d.o.o. za upravljanje i održavanje objekata, OIB 16428352077</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SHOPPING CENTER, društvo s ograničenom odgovornošću za graditeljstvo i trgovinu, OIB 48527883403</item>
      <item>HRVATSKE ŠUME TOURS društvo s ograničenom odgovornošću - putnička agencija - u likvidaciji, OIB 39596197214</item>
      <item>VARTEKS varaždinska tekstilna industrija  d. d., OIB 00872098033</item>
      <item>MARANA d.o.o. proizvodnja, trgovina, usluge, export-import, OIB 20038755624</item>
      <item>MICRONIC, d.o.o. za proizvodnju, trgovinu i usluge, OIB 89489773101</item>
      <item>KONTINENTAL PAKIRANJE d.o.o. za graditeljstvo i usluge, OIB 87358951669</item>
      <item>KABRIO društvo s ograničenom odgovornošću za trgovinu i usluge, OIB 02014925756</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derivirana_varijabla>
  </DomainObject.Predmet.StrankaListNazivFormatedOIB>
  <DomainObject.Predmet.ProtuStrankaListFormated>
    <izvorni_sadrzaj>
      <item>KASTELI, d.o.o. za trgovinu i usluge "u stečaju"</item>
    </izvorni_sadrzaj>
    <derivirana_varijabla naziv="DomainObject.Predmet.ProtuStrankaListFormated_1">
      <item>KASTELI, d.o.o. za trgovinu i usluge "u stečaju"</item>
    </derivirana_varijabla>
  </DomainObject.Predmet.ProtuStrankaListFormated>
  <DomainObject.Predmet.ProtuStrankaListFormatedOIB>
    <izvorni_sadrzaj>
      <item>KASTELI, d.o.o. za trgovinu i usluge "u stečaju", OIB 11142315939</item>
    </izvorni_sadrzaj>
    <derivirana_varijabla naziv="DomainObject.Predmet.ProtuStrankaListFormatedOIB_1">
      <item>KASTELI, d.o.o. za trgovinu i usluge "u stečaju", OIB 11142315939</item>
    </derivirana_varijabla>
  </DomainObject.Predmet.ProtuStrankaListFormatedOIB>
  <DomainObject.Predmet.ProtuStrankaListFormatedWithAdress>
    <izvorni_sadrzaj>
      <item>KASTELI, d.o.o. za trgovinu i usluge "u stečaju", Augusta Cesarca 4, 21000 Split</item>
    </izvorni_sadrzaj>
    <derivirana_varijabla naziv="DomainObject.Predmet.ProtuStrankaListFormatedWithAdress_1">
      <item>KASTELI, d.o.o. za trgovinu i usluge "u stečaju", Augusta Cesarca 4, 21000 Split</item>
    </derivirana_varijabla>
  </DomainObject.Predmet.ProtuStrankaListFormatedWithAdress>
  <DomainObject.Predmet.ProtuStrankaListFormatedWithAdressOIB>
    <izvorni_sadrzaj>
      <item>KASTELI, d.o.o. za trgovinu i usluge "u stečaju", OIB 11142315939, Augusta Cesarca 4, 21000 Split</item>
    </izvorni_sadrzaj>
    <derivirana_varijabla naziv="DomainObject.Predmet.ProtuStrankaListFormatedWithAdressOIB_1">
      <item>KASTELI, d.o.o. za trgovinu i usluge "u stečaju", OIB 11142315939, Augusta Cesarca 4, 21000 Split</item>
    </derivirana_varijabla>
  </DomainObject.Predmet.ProtuStrankaListFormatedWithAdressOIB>
  <DomainObject.Predmet.ProtuStrankaListNazivFormated>
    <izvorni_sadrzaj>
      <item>KASTELI, d.o.o. za trgovinu i usluge "u stečaju"</item>
    </izvorni_sadrzaj>
    <derivirana_varijabla naziv="DomainObject.Predmet.ProtuStrankaListNazivFormated_1">
      <item>KASTELI, d.o.o. za trgovinu i usluge "u stečaju"</item>
    </derivirana_varijabla>
  </DomainObject.Predmet.ProtuStrankaListNazivFormated>
  <DomainObject.Predmet.ProtuStrankaListNazivFormatedOIB>
    <izvorni_sadrzaj>
      <item>KASTELI, d.o.o. za trgovinu i usluge "u stečaju", OIB 11142315939</item>
    </izvorni_sadrzaj>
    <derivirana_varijabla naziv="DomainObject.Predmet.ProtuStrankaListNazivFormatedOIB_1">
      <item>KASTELI, d.o.o. za trgovinu i usluge "u stečaju", OIB 11142315939</item>
    </derivirana_varijabla>
  </DomainObject.Predmet.ProtuStrankaListNazivFormatedOIB>
  <DomainObject.Predmet.OstaliListFormated>
    <izvorni_sadrzaj>
      <item>Tomislav Kos punomoćnik sudionika u postupku 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 punomoćnik sudionika u postupku FLIO d.o.o. za trgovinu, ugostiteljstvo i poslovanje nekretninama</item>
      <item>Zajednički odvjetnički ured Veljko Knežević, Edi Bradamante, Mira Načinović, Ivana Radić i Bojana Pavković</item>
      <item>STJEPAN BABIĆ</item>
      <item>Edi Biočić punomoćnik sudionika u postupku FLIBA, društvo s ograničenom odgovornošću za trgovinu</item>
      <item>Mr. sc. Tin Matić punomoćnik sudionika u postupku GLOBALNI SERVIS d.o.o. za upravljanje i održavanje objekata</item>
      <item>Krešimir Lisak punomoćnik sudionika u postupku DHL International d.o.o, hitna dostava širom svijeta</item>
      <item>ANTOLIĆ I SURADNICI odvjetničko društvo, javno trgovačko društvo punomoćnik sudionika u postupku HARO društvo s ograničenom odgovornošću za trgovinu i usluge</item>
      <item>PEĆAREVIĆ &amp; RELIĆ odvjetničko društvo punomoćnik sudionika u postupku TRGOVAČKI CENTAR ZAGREB d.o.o. za trgovinu nekretninama</item>
      <item>Zajednički odvjetnički ured, odvjetnici Antonio Zujić, Ana Vukadin Cvetko</item>
      <item>Tomislav Kos</item>
      <item>Nebojša Antolić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item>
      <item>Edi Biočić</item>
      <item>Mario Boras</item>
      <item>JAGAR &amp; GREBENAR, ODVJETNIČKO DRUŠTVO punomoćnik sudionika u postupku AFIRMACIJA MARSONIA društvo s ograničenom odgovornošću za poslovanje nekretninama</item>
      <item>Odvjetničko društvo Hanžeković &amp; Partneri društvo s ograničenom odgovornošću</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item>
      <item>Odvjetničko društvo TOMIĆ &amp; ŠUŠNJAR j.t.d. u likvidaciji punomoćnik sudionika u postupku HRVATSKE ŠUME TOURS društvo s ograničenom odgovornošću - putnička agencija - u likvidaciji</item>
      <item>Odvjetničko društvo MATULIĆ, BILIĆ I PARTNERI, j.t.d. punomoćnik sudionika u postupku MARANA d.o.o. proizvodnja, trgovina, usluge, export-import</item>
      <item>GOLUBIĆ I PARTNERI odvjetničko društvo punomoćnik sudionika u postupku 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 punomoćnik sudionika u postupku GRAD RIJEKA</item>
      <item>Zajednički odvjetnički ured Veljko Knežević, Edi Bradamante, Mira Hinić, Ivana Radić, Bojana Pavković, Senka Perhat i Neven Knežević punomoćnik sudionika u postupku GRAD RIJEKA</item>
      <item>Marinko Šandro</item>
      <item>Ilija Šandro</item>
    </izvorni_sadrzaj>
    <derivirana_varijabla naziv="DomainObject.Predmet.OstaliListFormated_1">
      <item>Tomislav Kos punomoćnik sudionika u postupku 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 punomoćnik sudionika u postupku FLIO d.o.o. za trgovinu, ugostiteljstvo i poslovanje nekretninama</item>
      <item>Zajednički odvjetnički ured Veljko Knežević, Edi Bradamante, Mira Načinović, Ivana Radić i Bojana Pavković</item>
      <item>STJEPAN BABIĆ</item>
      <item>Edi Biočić punomoćnik sudionika u postupku FLIBA, društvo s ograničenom odgovornošću za trgovinu</item>
      <item>Mr. sc. Tin Matić punomoćnik sudionika u postupku GLOBALNI SERVIS d.o.o. za upravljanje i održavanje objekata</item>
      <item>Krešimir Lisak punomoćnik sudionika u postupku DHL International d.o.o, hitna dostava širom svijeta</item>
      <item>ANTOLIĆ I SURADNICI odvjetničko društvo, javno trgovačko društvo punomoćnik sudionika u postupku HARO društvo s ograničenom odgovornošću za trgovinu i usluge</item>
      <item>PEĆAREVIĆ &amp; RELIĆ odvjetničko društvo punomoćnik sudionika u postupku TRGOVAČKI CENTAR ZAGREB d.o.o. za trgovinu nekretninama</item>
      <item>Zajednički odvjetnički ured, odvjetnici Antonio Zujić, Ana Vukadin Cvetko</item>
      <item>Tomislav Kos</item>
      <item>Nebojša Antolić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item>
      <item>Edi Biočić</item>
      <item>Mario Boras</item>
      <item>JAGAR &amp; GREBENAR, ODVJETNIČKO DRUŠTVO punomoćnik sudionika u postupku AFIRMACIJA MARSONIA društvo s ograničenom odgovornošću za poslovanje nekretninama</item>
      <item>Odvjetničko društvo Hanžeković &amp; Partneri društvo s ograničenom odgovornošću</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item>
      <item>Odvjetničko društvo TOMIĆ &amp; ŠUŠNJAR j.t.d. u likvidaciji punomoćnik sudionika u postupku HRVATSKE ŠUME TOURS društvo s ograničenom odgovornošću - putnička agencija - u likvidaciji</item>
      <item>Odvjetničko društvo MATULIĆ, BILIĆ I PARTNERI, j.t.d. punomoćnik sudionika u postupku MARANA d.o.o. proizvodnja, trgovina, usluge, export-import</item>
      <item>GOLUBIĆ I PARTNERI odvjetničko društvo punomoćnik sudionika u postupku 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 punomoćnik sudionika u postupku GRAD RIJEKA</item>
      <item>Zajednički odvjetnički ured Veljko Knežević, Edi Bradamante, Mira Hinić, Ivana Radić, Bojana Pavković, Senka Perhat i Neven Knežević punomoćnik sudionika u postupku GRAD RIJEKA</item>
      <item>Marinko Šandro</item>
      <item>Ilija Šandro</item>
    </derivirana_varijabla>
  </DomainObject.Predmet.OstaliListFormated>
  <DomainObject.Predmet.OstaliListFormatedOIB>
    <izvorni_sadrzaj>
      <item>Tomislav Kos, OIB 66722390209 punomoćnik sudionika u postupku MERCATOR - H  društvo s ograničenom odgovornošću za trgovinu i proizvodnju</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 punomoćnik sudionika u postupku FLIO d.o.o. za trgovinu, ugostiteljstvo i poslovanje nekretninama</item>
      <item>Zajednički odvjetnički ured Veljko Knežević, Edi Bradamante, Mira Načinović, Ivana Radić i Bojana Pavković</item>
      <item>STJEPAN BABIĆ</item>
      <item>Edi Biočić, OIB 87368264041 punomoćnik sudionika u postupku FLIBA, društvo s ograničenom odgovornošću za trgovinu</item>
      <item>Mr. sc. Tin Matić, OIB 01425764139 punomoćnik sudionika u postupku GLOBALNI SERVIS d.o.o. za upravljanje i održavanje objekata</item>
      <item>Krešimir Lisak, OIB 20234800100 punomoćnik sudionika u postupku DHL International d.o.o, hitna dostava širom svijeta</item>
      <item>ANTOLIĆ I SURADNICI odvjetničko društvo, javno trgovačko društvo, OIB 82891991682 punomoćnik sudionika u postupku HARO društvo s ograničenom odgovornošću za trgovinu i usluge</item>
      <item>PEĆAREVIĆ &amp; RELIĆ odvjetničko društvo, OIB 09348249237 punomoćnik sudionika u postupku TRGOVAČKI CENTAR ZAGREB d.o.o. za trgovinu nekretninama</item>
      <item>Zajednički odvjetnički ured, odvjetnici Antonio Zujić, Ana Vukadin Cvetko</item>
      <item>Tomislav Kos</item>
      <item>Nebojša Antolić, OIB 94511496457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 punomoćnik sudionika u postupku AFIRMACIJA MARSONIA društvo s ograničenom odgovornošću za poslovanje nekretninama</item>
      <item>Odvjetničko društvo Hanžeković &amp; Partneri društvo s ograničenom odgovornošću, OIB 85127306373</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 OIB 61980608934</item>
      <item>Odvjetničko društvo TOMIĆ &amp; ŠUŠNJAR j.t.d. u likvidaciji, OIB 56842995878 punomoćnik sudionika u postupku HRVATSKE ŠUME TOURS društvo s ograničenom odgovornošću - putnička agencija - u likvidaciji</item>
      <item>Odvjetničko društvo MATULIĆ, BILIĆ I PARTNERI, j.t.d., OIB 25781343234 punomoćnik sudionika u postupku MARANA d.o.o. proizvodnja, trgovina, usluge, export-import</item>
      <item>GOLUBIĆ I PARTNERI odvjetničko društvo, OIB 33787960971 punomoćnik sudionika u postupku KABRIO društvo s ograničenom odgovornošću za trgovinu i usluge</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 punomoćnik sudionika u postupku GRAD RIJEKA</item>
      <item>Zajednički odvjetnički ured Veljko Knežević, Edi Bradamante, Mira Hinić, Ivana Radić, Bojana Pavković, Senka Perhat i Neven Knežević punomoćnik sudionika u postupku GRAD RIJEKA</item>
      <item>Marinko Šandro, OIB 72219897614</item>
      <item>Ilija Šandro, OIB 63805555639</item>
    </izvorni_sadrzaj>
    <derivirana_varijabla naziv="DomainObject.Predmet.OstaliListFormatedOIB_1">
      <item>Tomislav Kos, OIB 66722390209 punomoćnik sudionika u postupku MERCATOR - H  društvo s ograničenom odgovornošću za trgovinu i proizvodnju</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 punomoćnik sudionika u postupku FLIO d.o.o. za trgovinu, ugostiteljstvo i poslovanje nekretninama</item>
      <item>Zajednički odvjetnički ured Veljko Knežević, Edi Bradamante, Mira Načinović, Ivana Radić i Bojana Pavković</item>
      <item>STJEPAN BABIĆ</item>
      <item>Edi Biočić, OIB 87368264041 punomoćnik sudionika u postupku FLIBA, društvo s ograničenom odgovornošću za trgovinu</item>
      <item>Mr. sc. Tin Matić, OIB 01425764139 punomoćnik sudionika u postupku GLOBALNI SERVIS d.o.o. za upravljanje i održavanje objekata</item>
      <item>Krešimir Lisak, OIB 20234800100 punomoćnik sudionika u postupku DHL International d.o.o, hitna dostava širom svijeta</item>
      <item>ANTOLIĆ I SURADNICI odvjetničko društvo, javno trgovačko društvo, OIB 82891991682 punomoćnik sudionika u postupku HARO društvo s ograničenom odgovornošću za trgovinu i usluge</item>
      <item>PEĆAREVIĆ &amp; RELIĆ odvjetničko društvo, OIB 09348249237 punomoćnik sudionika u postupku TRGOVAČKI CENTAR ZAGREB d.o.o. za trgovinu nekretninama</item>
      <item>Zajednički odvjetnički ured, odvjetnici Antonio Zujić, Ana Vukadin Cvetko</item>
      <item>Tomislav Kos</item>
      <item>Nebojša Antolić, OIB 94511496457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 punomoćnik sudionika u postupku AFIRMACIJA MARSONIA društvo s ograničenom odgovornošću za poslovanje nekretninama</item>
      <item>Odvjetničko društvo Hanžeković &amp; Partneri društvo s ograničenom odgovornošću, OIB 85127306373</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 OIB 61980608934</item>
      <item>Odvjetničko društvo TOMIĆ &amp; ŠUŠNJAR j.t.d. u likvidaciji, OIB 56842995878 punomoćnik sudionika u postupku HRVATSKE ŠUME TOURS društvo s ograničenom odgovornošću - putnička agencija - u likvidaciji</item>
      <item>Odvjetničko društvo MATULIĆ, BILIĆ I PARTNERI, j.t.d., OIB 25781343234 punomoćnik sudionika u postupku MARANA d.o.o. proizvodnja, trgovina, usluge, export-import</item>
      <item>GOLUBIĆ I PARTNERI odvjetničko društvo, OIB 33787960971 punomoćnik sudionika u postupku KABRIO društvo s ograničenom odgovornošću za trgovinu i usluge</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 punomoćnik sudionika u postupku GRAD RIJEKA</item>
      <item>Zajednički odvjetnički ured Veljko Knežević, Edi Bradamante, Mira Hinić, Ivana Radić, Bojana Pavković, Senka Perhat i Neven Knežević punomoćnik sudionika u postupku GRAD RIJEKA</item>
      <item>Marinko Šandro, OIB 72219897614</item>
      <item>Ilija Šandro, OIB 63805555639</item>
    </derivirana_varijabla>
  </DomainObject.Predmet.OstaliListFormatedOIB>
  <DomainObject.Predmet.OstaliListFormatedWithAdress>
    <izvorni_sadrzaj>
      <item>Tomislav Kos, Nodilova 1, 10000 Zagreb punomoćnik sudionika u postupku MERCATOR - H  društvo s ograničenom odgovornošću za trgovinu i proizvodnju</item>
      <item>Olja Einfalt-mihovilović, Augusta Cesarca 4, 21000 Split</item>
      <item>SOCIETE GENERALE-SPLITSKA BANKA dioničko društvo, Ruđera Boškovića 16, Split</item>
      <item>Meri Šitić, Šime Ljubića 7, 21000 Split</item>
      <item>NARODNE NOVINE, dioničko društvo za izdavanje i tiskanje Službenog lista Republike Hrvatske, službenih i drugih obrazaca te , Savski Gaj XIII. put 6, 10000 Zagreb</item>
      <item>SOCIETE GENERALE-SPLITSKA BANKA dioničko društvo, Ruđera Boškovića 16, 21000 Split</item>
      <item>BRANKO ČUTURA, Marmontova 14/IV, 21000 Split</item>
      <item>Ivan Vidović, Ulica kralja Zvonimiria 72, 21210 Solin</item>
      <item>Mijo Jeličić,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Ulica Kralja Držislava 2, Zagreb punomoćnik sudionika u postupku FLIBA, društvo s ograničenom odgovornošću za trgovinu</item>
      <item>Mr. sc. Tin Matić, Vlaška 95, Zagreb punomoćnik sudionika u postupku GLOBALNI SERVIS d.o.o. za upravljanje i održavanje objekata</item>
      <item>Krešimir Lisak, Petrinjska 9, 10000 Zagreb punomoćnik sudionika u postupku DHL International d.o.o, hitna dostava širom svijeta</item>
      <item>ANTOLIĆ I SURADNICI odvjetničko društvo, javno trgovačko društvo, Ulica Pavla Hatza 3, 10000 Zagreb punomoćnik sudionika u postupku HARO društvo s ograničenom odgovornošću za trgovinu i usluge</item>
      <item>PEĆAREVIĆ &amp; RELIĆ odvjetničko društvo,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Jurkovićeva 24, 10000 Zagreb</item>
      <item>Edi Biočić, Ulica Kralja Držislava 2, Zagreb</item>
      <item>Mario Boras, Domovinskog rata 26/I, 21000 Split</item>
      <item>JAGAR &amp; GREBENAR, ODVJETNIČKO DRUŠTVO, Masarykova 15, 10000 Zagreb punomoćnik sudionika u postupku AFIRMACIJA MARSONIA društvo s ograničenom odgovornošću za poslovanje nekretninama</item>
      <item>Odvjetničko društvo Hanžeković &amp; Partneri društvo s ograničenom odgovornošću,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Kralja Zvonimira 75, 21210 Solin</item>
      <item>Odvjetničko društvo TOMIĆ &amp; ŠUŠNJAR j.t.d. u likvidaciji, Zelinska 2/1, Zagreb punomoćnik sudionika u postupku HRVATSKE ŠUME TOURS društvo s ograničenom odgovornošću - putnička agencija - u likvidaciji</item>
      <item>Odvjetničko društvo MATULIĆ, BILIĆ I PARTNERI, j.t.d., Sukoišanska 43, Split punomoćnik sudionika u postupku MARANA d.o.o. proizvodnja, trgovina, usluge, export-import</item>
      <item>GOLUBIĆ I PARTNERI odvjetničko društvo, Amruševa 13, 10000 Zagreb punomoćnik sudionika u postupku KABRIO društvo s ograničenom odgovornošću za trgovinu i usluge</item>
      <item>PAVLE FELLNER, Jurišićeva 1 a, 10000 Zagreb</item>
      <item>Porezna uprava Solin, S. Radića 42, 21210 Solin</item>
      <item>OTP banka Hrvatska dioničko društvo, Ulica Domovinskog rata 3, Zadar</item>
      <item>Trgovački sud Split Registarski odjel, Sukoišanska 6, 21000 Split</item>
      <item>NARODNE NOVINE, dioničko društvo za izdavanje i tiskanje Službenog lista Republike Hrvatske, službenih i drugih obrazaca te , Savski Gaj XIII. put 6, 10000 Zagreb</item>
      <item>Trgovački sud Split Oglasna ploča, Sukoišanska 6, 21000 Split</item>
      <item>HYPO-LEASING KROATIEN, društvo za financiranje, d.o.o., Koranska 16, 10000 Zagreb</item>
      <item>Trgovački sud Split Računovodstvo, 21000 Split</item>
      <item>SILVANA POLJAK, Bruna Bušića 8, Kaštel Gomilica</item>
      <item>SIMILIS društvo s ograničenom odgovornošću za trgovinu i usluge, Duga 17, Vinkovci</item>
      <item>Trgovački sud  Split Pisarnica, Sukoišanska 6, 21000 Split</item>
      <item>Trgovački sud Split Ovršni odjel, Sukoišanska 6, 21000 Split</item>
      <item>Vinko Samardžić,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Svetice 32, 10000 Zagreb</item>
      <item>Ilija Šandro, Svetice 32, 10000 Zagreb</item>
    </izvorni_sadrzaj>
    <derivirana_varijabla naziv="DomainObject.Predmet.OstaliListFormatedWithAdress_1">
      <item>Tomislav Kos, Nodilova 1, 10000 Zagreb punomoćnik sudionika u postupku MERCATOR - H  društvo s ograničenom odgovornošću za trgovinu i proizvodnju</item>
      <item>Olja Einfalt-mihovilović, Augusta Cesarca 4, 21000 Split</item>
      <item>SOCIETE GENERALE-SPLITSKA BANKA dioničko društvo, Ruđera Boškovića 16, Split</item>
      <item>Meri Šitić, Šime Ljubića 7, 21000 Split</item>
      <item>NARODNE NOVINE, dioničko društvo za izdavanje i tiskanje Službenog lista Republike Hrvatske, službenih i drugih obrazaca te , Savski Gaj XIII. put 6, 10000 Zagreb</item>
      <item>SOCIETE GENERALE-SPLITSKA BANKA dioničko društvo, Ruđera Boškovića 16, 21000 Split</item>
      <item>BRANKO ČUTURA, Marmontova 14/IV, 21000 Split</item>
      <item>Ivan Vidović, Ulica kralja Zvonimiria 72, 21210 Solin</item>
      <item>Mijo Jeličić,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Ulica Kralja Držislava 2, Zagreb punomoćnik sudionika u postupku FLIBA, društvo s ograničenom odgovornošću za trgovinu</item>
      <item>Mr. sc. Tin Matić, Vlaška 95, Zagreb punomoćnik sudionika u postupku GLOBALNI SERVIS d.o.o. za upravljanje i održavanje objekata</item>
      <item>Krešimir Lisak, Petrinjska 9, 10000 Zagreb punomoćnik sudionika u postupku DHL International d.o.o, hitna dostava širom svijeta</item>
      <item>ANTOLIĆ I SURADNICI odvjetničko društvo, javno trgovačko društvo, Ulica Pavla Hatza 3, 10000 Zagreb punomoćnik sudionika u postupku HARO društvo s ograničenom odgovornošću za trgovinu i usluge</item>
      <item>PEĆAREVIĆ &amp; RELIĆ odvjetničko društvo,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Jurkovićeva 24, 10000 Zagreb</item>
      <item>Edi Biočić, Ulica Kralja Držislava 2, Zagreb</item>
      <item>Mario Boras, Domovinskog rata 26/I, 21000 Split</item>
      <item>JAGAR &amp; GREBENAR, ODVJETNIČKO DRUŠTVO, Masarykova 15, 10000 Zagreb punomoćnik sudionika u postupku AFIRMACIJA MARSONIA društvo s ograničenom odgovornošću za poslovanje nekretninama</item>
      <item>Odvjetničko društvo Hanžeković &amp; Partneri društvo s ograničenom odgovornošću,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Kralja Zvonimira 75, 21210 Solin</item>
      <item>Odvjetničko društvo TOMIĆ &amp; ŠUŠNJAR j.t.d. u likvidaciji, Zelinska 2/1, Zagreb punomoćnik sudionika u postupku HRVATSKE ŠUME TOURS društvo s ograničenom odgovornošću - putnička agencija - u likvidaciji</item>
      <item>Odvjetničko društvo MATULIĆ, BILIĆ I PARTNERI, j.t.d., Sukoišanska 43, Split punomoćnik sudionika u postupku MARANA d.o.o. proizvodnja, trgovina, usluge, export-import</item>
      <item>GOLUBIĆ I PARTNERI odvjetničko društvo, Amruševa 13, 10000 Zagreb punomoćnik sudionika u postupku KABRIO društvo s ograničenom odgovornošću za trgovinu i usluge</item>
      <item>PAVLE FELLNER, Jurišićeva 1 a, 10000 Zagreb</item>
      <item>Porezna uprava Solin, S. Radića 42, 21210 Solin</item>
      <item>OTP banka Hrvatska dioničko društvo, Ulica Domovinskog rata 3, Zadar</item>
      <item>Trgovački sud Split Registarski odjel, Sukoišanska 6, 21000 Split</item>
      <item>NARODNE NOVINE, dioničko društvo za izdavanje i tiskanje Službenog lista Republike Hrvatske, službenih i drugih obrazaca te , Savski Gaj XIII. put 6, 10000 Zagreb</item>
      <item>Trgovački sud Split Oglasna ploča, Sukoišanska 6, 21000 Split</item>
      <item>HYPO-LEASING KROATIEN, društvo za financiranje, d.o.o., Koranska 16, 10000 Zagreb</item>
      <item>Trgovački sud Split Računovodstvo, 21000 Split</item>
      <item>SILVANA POLJAK, Bruna Bušića 8, Kaštel Gomilica</item>
      <item>SIMILIS društvo s ograničenom odgovornošću za trgovinu i usluge, Duga 17, Vinkovci</item>
      <item>Trgovački sud  Split Pisarnica, Sukoišanska 6, 21000 Split</item>
      <item>Trgovački sud Split Ovršni odjel, Sukoišanska 6, 21000 Split</item>
      <item>Vinko Samardžić,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Svetice 32, 10000 Zagreb</item>
      <item>Ilija Šandro, Svetice 32, 10000 Zagreb</item>
    </derivirana_varijabla>
  </DomainObject.Predmet.OstaliListFormatedWithAdress>
  <DomainObject.Predmet.OstaliListFormatedWithAdressOIB>
    <izvorni_sadrzaj>
      <item>Tomislav Kos, OIB 66722390209, Nodilova 1, 10000 Zagreb punomoćnik sudionika u postupku MERCATOR - H  društvo s ograničenom odgovornošću za trgovinu i proizvodnju</item>
      <item>Olja Einfalt-mihovilović, OIB 15662737821, Augusta Cesarca 4, 21000 Split</item>
      <item>SOCIETE GENERALE-SPLITSKA BANKA dioničko društvo, OIB 69326397242, Ruđera Boškovića 16, Split</item>
      <item>Meri Šitić, OIB 61723426098, Šime Ljubića 7, 21000 Split</item>
      <item>NARODNE NOVINE, dioničko društvo za izdavanje i tiskanje Službenog lista Republike Hrvatske, službenih i drugih obrazaca te , OIB 64546066176, Savski Gaj XIII. put 6, 10000 Zagreb</item>
      <item>SOCIETE GENERALE-SPLITSKA BANKA dioničko društvo, OIB 69326397242, Ruđera Boškovića 16, 21000 Split</item>
      <item>BRANKO ČUTURA, Marmontova 14/IV, 21000 Split</item>
      <item>Ivan Vidović, Ulica kralja Zvonimiria 72, 21210 Solin</item>
      <item>Mijo Jeličić, OIB 71855290129,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OIB 87368264041, Ulica Kralja Držislava 2, Zagreb punomoćnik sudionika u postupku FLIBA, društvo s ograničenom odgovornošću za trgovinu</item>
      <item>Mr. sc. Tin Matić, OIB 01425764139, Vlaška 95, Zagreb punomoćnik sudionika u postupku GLOBALNI SERVIS d.o.o. za upravljanje i održavanje objekata</item>
      <item>Krešimir Lisak, OIB 20234800100, Petrinjska 9, 10000 Zagreb punomoćnik sudionika u postupku DHL International d.o.o, hitna dostava širom svijeta</item>
      <item>ANTOLIĆ I SURADNICI odvjetničko društvo, javno trgovačko društvo, OIB 82891991682, Ulica Pavla Hatza 3, 10000 Zagreb punomoćnik sudionika u postupku HARO društvo s ograničenom odgovornošću za trgovinu i usluge</item>
      <item>PEĆAREVIĆ &amp; RELIĆ odvjetničko društvo, OIB 09348249237,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OIB 94511496457,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OIB 33949636978, Jurkovićeva 24, 10000 Zagreb</item>
      <item>Edi Biočić, OIB 87368264041, Ulica Kralja Držislava 2, Zagreb</item>
      <item>Mario Boras, Domovinskog rata 26/I, 21000 Split</item>
      <item>JAGAR &amp; GREBENAR, ODVJETNIČKO DRUŠTVO, OIB 50338508399, Masarykova 15, 10000 Zagreb punomoćnik sudionika u postupku AFIRMACIJA MARSONIA društvo s ograničenom odgovornošću za poslovanje nekretninama</item>
      <item>Odvjetničko društvo Hanžeković &amp; Partneri društvo s ograničenom odgovornošću, OIB 85127306373,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OIB 61980608934, Kralja Zvonimira 75, 21210 Solin</item>
      <item>Odvjetničko društvo TOMIĆ &amp; ŠUŠNJAR j.t.d. u likvidaciji, OIB 56842995878, Zelinska 2/1, Zagreb punomoćnik sudionika u postupku HRVATSKE ŠUME TOURS društvo s ograničenom odgovornošću - putnička agencija - u likvidaciji</item>
      <item>Odvjetničko društvo MATULIĆ, BILIĆ I PARTNERI, j.t.d., OIB 25781343234, Sukoišanska 43, Split punomoćnik sudionika u postupku MARANA d.o.o. proizvodnja, trgovina, usluge, export-import</item>
      <item>GOLUBIĆ I PARTNERI odvjetničko društvo, OIB 33787960971, Amruševa 13, 10000 Zagreb punomoćnik sudionika u postupku KABRIO društvo s ograničenom odgovornošću za trgovinu i usluge</item>
      <item>PAVLE FELLNER, Jurišićeva 1 a, 10000 Zagreb</item>
      <item>Porezna uprava Solin, OIB 18683136487, S. Radića 42, 21210 Solin</item>
      <item>OTP banka Hrvatska dioničko društvo, OIB 52508873833, Ulica Domovinskog rata 3, Zadar</item>
      <item>Trgovački sud Split Registarski odjel,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HYPO-LEASING KROATIEN, društvo za financiranje, d.o.o., OIB 87064273078, Koranska 16, 10000 Zagreb</item>
      <item>Trgovački sud Split Računovodstvo, 21000 Split</item>
      <item>SILVANA POLJAK, Bruna Bušića 8, Kaštel Gomilica</item>
      <item>SIMILIS društvo s ograničenom odgovornošću za trgovinu i usluge, OIB 35016480287, Duga 17, Vinkovci</item>
      <item>Trgovački sud  Split Pisarnica, OIB 30842297926, Sukoišanska 6, 21000 Split</item>
      <item>Trgovački sud Split Ovršni odjel, OIB 30842297926, Sukoišanska 6, 21000 Split</item>
      <item>Vinko Samardžić, OIB 51470568169,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OIB 72219897614, Svetice 32, 10000 Zagreb</item>
      <item>Ilija Šandro, OIB 63805555639, Svetice 32, 10000 Zagreb</item>
    </izvorni_sadrzaj>
    <derivirana_varijabla naziv="DomainObject.Predmet.OstaliListFormatedWithAdressOIB_1">
      <item>Tomislav Kos, OIB 66722390209, Nodilova 1, 10000 Zagreb punomoćnik sudionika u postupku MERCATOR - H  društvo s ograničenom odgovornošću za trgovinu i proizvodnju</item>
      <item>Olja Einfalt-mihovilović, OIB 15662737821, Augusta Cesarca 4, 21000 Split</item>
      <item>SOCIETE GENERALE-SPLITSKA BANKA dioničko društvo, OIB 69326397242, Ruđera Boškovića 16, Split</item>
      <item>Meri Šitić, OIB 61723426098, Šime Ljubića 7, 21000 Split</item>
      <item>NARODNE NOVINE, dioničko društvo za izdavanje i tiskanje Službenog lista Republike Hrvatske, službenih i drugih obrazaca te , OIB 64546066176, Savski Gaj XIII. put 6, 10000 Zagreb</item>
      <item>SOCIETE GENERALE-SPLITSKA BANKA dioničko društvo, OIB 69326397242, Ruđera Boškovića 16, 21000 Split</item>
      <item>BRANKO ČUTURA, Marmontova 14/IV, 21000 Split</item>
      <item>Ivan Vidović, Ulica kralja Zvonimiria 72, 21210 Solin</item>
      <item>Mijo Jeličić, OIB 71855290129,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OIB 87368264041, Ulica Kralja Držislava 2, Zagreb punomoćnik sudionika u postupku FLIBA, društvo s ograničenom odgovornošću za trgovinu</item>
      <item>Mr. sc. Tin Matić, OIB 01425764139, Vlaška 95, Zagreb punomoćnik sudionika u postupku GLOBALNI SERVIS d.o.o. za upravljanje i održavanje objekata</item>
      <item>Krešimir Lisak, OIB 20234800100, Petrinjska 9, 10000 Zagreb punomoćnik sudionika u postupku DHL International d.o.o, hitna dostava širom svijeta</item>
      <item>ANTOLIĆ I SURADNICI odvjetničko društvo, javno trgovačko društvo, OIB 82891991682, Ulica Pavla Hatza 3, 10000 Zagreb punomoćnik sudionika u postupku HARO društvo s ograničenom odgovornošću za trgovinu i usluge</item>
      <item>PEĆAREVIĆ &amp; RELIĆ odvjetničko društvo, OIB 09348249237,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OIB 94511496457,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OIB 33949636978, Jurkovićeva 24, 10000 Zagreb</item>
      <item>Edi Biočić, OIB 87368264041, Ulica Kralja Držislava 2, Zagreb</item>
      <item>Mario Boras, Domovinskog rata 26/I, 21000 Split</item>
      <item>JAGAR &amp; GREBENAR, ODVJETNIČKO DRUŠTVO, OIB 50338508399, Masarykova 15, 10000 Zagreb punomoćnik sudionika u postupku AFIRMACIJA MARSONIA društvo s ograničenom odgovornošću za poslovanje nekretninama</item>
      <item>Odvjetničko društvo Hanžeković &amp; Partneri društvo s ograničenom odgovornošću, OIB 85127306373,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OIB 61980608934, Kralja Zvonimira 75, 21210 Solin</item>
      <item>Odvjetničko društvo TOMIĆ &amp; ŠUŠNJAR j.t.d. u likvidaciji, OIB 56842995878, Zelinska 2/1, Zagreb punomoćnik sudionika u postupku HRVATSKE ŠUME TOURS društvo s ograničenom odgovornošću - putnička agencija - u likvidaciji</item>
      <item>Odvjetničko društvo MATULIĆ, BILIĆ I PARTNERI, j.t.d., OIB 25781343234, Sukoišanska 43, Split punomoćnik sudionika u postupku MARANA d.o.o. proizvodnja, trgovina, usluge, export-import</item>
      <item>GOLUBIĆ I PARTNERI odvjetničko društvo, OIB 33787960971, Amruševa 13, 10000 Zagreb punomoćnik sudionika u postupku KABRIO društvo s ograničenom odgovornošću za trgovinu i usluge</item>
      <item>PAVLE FELLNER, Jurišićeva 1 a, 10000 Zagreb</item>
      <item>Porezna uprava Solin, OIB 18683136487, S. Radića 42, 21210 Solin</item>
      <item>OTP banka Hrvatska dioničko društvo, OIB 52508873833, Ulica Domovinskog rata 3, Zadar</item>
      <item>Trgovački sud Split Registarski odjel,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HYPO-LEASING KROATIEN, društvo za financiranje, d.o.o., OIB 87064273078, Koranska 16, 10000 Zagreb</item>
      <item>Trgovački sud Split Računovodstvo, 21000 Split</item>
      <item>SILVANA POLJAK, Bruna Bušića 8, Kaštel Gomilica</item>
      <item>SIMILIS društvo s ograničenom odgovornošću za trgovinu i usluge, OIB 35016480287, Duga 17, Vinkovci</item>
      <item>Trgovački sud  Split Pisarnica, OIB 30842297926, Sukoišanska 6, 21000 Split</item>
      <item>Trgovački sud Split Ovršni odjel, OIB 30842297926, Sukoišanska 6, 21000 Split</item>
      <item>Vinko Samardžić, OIB 51470568169,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OIB 72219897614, Svetice 32, 10000 Zagreb</item>
      <item>Ilija Šandro, OIB 63805555639, Svetice 32, 10000 Zagreb</item>
    </derivirana_varijabla>
  </DomainObject.Predmet.OstaliListFormatedWithAdressOIB>
  <DomainObject.Predmet.OstaliListNazivFormated>
    <izvorni_sadrzaj>
      <item>Tomislav Kos</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item>
      <item>Zajednički odvjetnički ured Veljko Knežević, Edi Bradamante, Mira Načinović, Ivana Radić i Bojana Pavković</item>
      <item>STJEPAN BABIĆ</item>
      <item>Edi Biočić</item>
      <item>Mr. sc. Tin Matić</item>
      <item>Krešimir Lisak</item>
      <item>ANTOLIĆ I SURADNICI odvjetničko društvo, javno trgovačko društvo</item>
      <item>PEĆAREVIĆ &amp; RELIĆ odvjetničko društvo</item>
      <item>Zajednički odvjetnički ured, odvjetnici Antonio Zujić, Ana Vukadin Cvetko</item>
      <item>Tomislav Kos</item>
      <item>Nebojša Antolić</item>
      <item>Dora Živković</item>
      <item>Zajednički odvjetnički ured Ksenija Grba, Dijana Kesonja</item>
      <item>TRAVAŠ I PARTNERI ODVJETNIČKO DRUŠTVO, društvo s ograničenom odgovornošću</item>
      <item>Edi Biočić</item>
      <item>Mario Boras</item>
      <item>JAGAR &amp; GREBENAR, ODVJETNIČKO DRUŠTVO</item>
      <item>Odvjetničko društvo Hanžeković &amp; Partneri društvo s ograničenom odgovornošću</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item>
      <item>Odvjetničko društvo TOMIĆ &amp; ŠUŠNJAR j.t.d. u likvidaciji</item>
      <item>Odvjetničko društvo MATULIĆ, BILIĆ I PARTNERI, j.t.d.</item>
      <item>GOLUBIĆ I PARTNERI odvjetničko društvo</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item>
      <item>Zajednički odvjetnički ured Veljko Knežević, Edi Bradamante, Mira Hinić, Ivana Radić, Bojana Pavković, Senka Perhat i Neven Knežević</item>
      <item>Marinko Šandro</item>
      <item>Ilija Šandro</item>
    </izvorni_sadrzaj>
    <derivirana_varijabla naziv="DomainObject.Predmet.OstaliListNazivFormated_1">
      <item>Tomislav Kos</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item>
      <item>Zajednički odvjetnički ured Veljko Knežević, Edi Bradamante, Mira Načinović, Ivana Radić i Bojana Pavković</item>
      <item>STJEPAN BABIĆ</item>
      <item>Edi Biočić</item>
      <item>Mr. sc. Tin Matić</item>
      <item>Krešimir Lisak</item>
      <item>ANTOLIĆ I SURADNICI odvjetničko društvo, javno trgovačko društvo</item>
      <item>PEĆAREVIĆ &amp; RELIĆ odvjetničko društvo</item>
      <item>Zajednički odvjetnički ured, odvjetnici Antonio Zujić, Ana Vukadin Cvetko</item>
      <item>Tomislav Kos</item>
      <item>Nebojša Antolić</item>
      <item>Dora Živković</item>
      <item>Zajednički odvjetnički ured Ksenija Grba, Dijana Kesonja</item>
      <item>TRAVAŠ I PARTNERI ODVJETNIČKO DRUŠTVO, društvo s ograničenom odgovornošću</item>
      <item>Edi Biočić</item>
      <item>Mario Boras</item>
      <item>JAGAR &amp; GREBENAR, ODVJETNIČKO DRUŠTVO</item>
      <item>Odvjetničko društvo Hanžeković &amp; Partneri društvo s ograničenom odgovornošću</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item>
      <item>Odvjetničko društvo TOMIĆ &amp; ŠUŠNJAR j.t.d. u likvidaciji</item>
      <item>Odvjetničko društvo MATULIĆ, BILIĆ I PARTNERI, j.t.d.</item>
      <item>GOLUBIĆ I PARTNERI odvjetničko društvo</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item>
      <item>Zajednički odvjetnički ured Veljko Knežević, Edi Bradamante, Mira Hinić, Ivana Radić, Bojana Pavković, Senka Perhat i Neven Knežević</item>
      <item>Marinko Šandro</item>
      <item>Ilija Šandro</item>
    </derivirana_varijabla>
  </DomainObject.Predmet.OstaliListNazivFormated>
  <DomainObject.Predmet.OstaliListNazivFormatedOIB>
    <izvorni_sadrzaj>
      <item>Tomislav Kos, OIB 66722390209</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item>
      <item>Zajednički odvjetnički ured Veljko Knežević, Edi Bradamante, Mira Načinović, Ivana Radić i Bojana Pavković</item>
      <item>STJEPAN BABIĆ</item>
      <item>Edi Biočić, OIB 87368264041</item>
      <item>Mr. sc. Tin Matić, OIB 01425764139</item>
      <item>Krešimir Lisak, OIB 20234800100</item>
      <item>ANTOLIĆ I SURADNICI odvjetničko društvo, javno trgovačko društvo, OIB 82891991682</item>
      <item>PEĆAREVIĆ &amp; RELIĆ odvjetničko društvo, OIB 09348249237</item>
      <item>Zajednički odvjetnički ured, odvjetnici Antonio Zujić, Ana Vukadin Cvetko</item>
      <item>Tomislav Kos</item>
      <item>Nebojša Antolić, OIB 94511496457</item>
      <item>Dora Živković</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item>
      <item>Odvjetničko društvo Hanžeković &amp; Partneri društvo s ograničenom odgovornošću, OIB 85127306373</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 OIB 61980608934</item>
      <item>Odvjetničko društvo TOMIĆ &amp; ŠUŠNJAR j.t.d. u likvidaciji, OIB 56842995878</item>
      <item>Odvjetničko društvo MATULIĆ, BILIĆ I PARTNERI, j.t.d., OIB 25781343234</item>
      <item>GOLUBIĆ I PARTNERI odvjetničko društvo, OIB 33787960971</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item>
      <item>Zajednički odvjetnički ured Veljko Knežević, Edi Bradamante, Mira Hinić, Ivana Radić, Bojana Pavković, Senka Perhat i Neven Knežević</item>
      <item>Marinko Šandro, OIB 72219897614</item>
      <item>Ilija Šandro, OIB 63805555639</item>
    </izvorni_sadrzaj>
    <derivirana_varijabla naziv="DomainObject.Predmet.OstaliListNazivFormatedOIB_1">
      <item>Tomislav Kos, OIB 66722390209</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item>
      <item>Zajednički odvjetnički ured Veljko Knežević, Edi Bradamante, Mira Načinović, Ivana Radić i Bojana Pavković</item>
      <item>STJEPAN BABIĆ</item>
      <item>Edi Biočić, OIB 87368264041</item>
      <item>Mr. sc. Tin Matić, OIB 01425764139</item>
      <item>Krešimir Lisak, OIB 20234800100</item>
      <item>ANTOLIĆ I SURADNICI odvjetničko društvo, javno trgovačko društvo, OIB 82891991682</item>
      <item>PEĆAREVIĆ &amp; RELIĆ odvjetničko društvo, OIB 09348249237</item>
      <item>Zajednički odvjetnički ured, odvjetnici Antonio Zujić, Ana Vukadin Cvetko</item>
      <item>Tomislav Kos</item>
      <item>Nebojša Antolić, OIB 94511496457</item>
      <item>Dora Živković</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item>
      <item>Odvjetničko društvo Hanžeković &amp; Partneri društvo s ograničenom odgovornošću, OIB 85127306373</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 OIB 61980608934</item>
      <item>Odvjetničko društvo TOMIĆ &amp; ŠUŠNJAR j.t.d. u likvidaciji, OIB 56842995878</item>
      <item>Odvjetničko društvo MATULIĆ, BILIĆ I PARTNERI, j.t.d., OIB 25781343234</item>
      <item>GOLUBIĆ I PARTNERI odvjetničko društvo, OIB 33787960971</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item>
      <item>Zajednički odvjetnički ured Veljko Knežević, Edi Bradamante, Mira Hinić, Ivana Radić, Bojana Pavković, Senka Perhat i Neven Knežević</item>
      <item>Marinko Šandro, OIB 72219897614</item>
      <item>Ilija Šandro, OIB 63805555639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 i dr.</izvorni_sadrzaj>
    <derivirana_varijabla naziv="DomainObject.Predmet.StrankaIDrugi_1">Hrvatske vode, pravna osoba za upravljanje vodama i dr.</derivirana_varijabla>
  </DomainObject.Predmet.StrankaIDrugi>
  <DomainObject.Predmet.ProtustrankaIDrugi>
    <izvorni_sadrzaj>KASTELI, d.o.o. za trgovinu i usluge "u stečaju"</izvorni_sadrzaj>
    <derivirana_varijabla naziv="DomainObject.Predmet.ProtustrankaIDrugi_1">KASTELI, d.o.o. za trgovinu i usluge "u stečaju"</derivirana_varijabla>
  </DomainObject.Predmet.ProtustrankaIDrugi>
  <DomainObject.Predmet.StrankaIDrugiAdressOIB>
    <izvorni_sadrzaj>Hrvatske vode, pravna osoba za upravljanje vodama, OIB 28921383001, Ulica grada Vukovara 220, 10000 Zagreb i dr.</izvorni_sadrzaj>
    <derivirana_varijabla naziv="DomainObject.Predmet.StrankaIDrugiAdressOIB_1">Hrvatske vode, pravna osoba za upravljanje vodama, OIB 28921383001, Ulica grada Vukovara 220, 10000 Zagreb i dr.</derivirana_varijabla>
  </DomainObject.Predmet.StrankaIDrugiAdressOIB>
  <DomainObject.Predmet.ProtustrankaIDrugiAdressOIB>
    <izvorni_sadrzaj>KASTELI, d.o.o. za trgovinu i usluge "u stečaju", OIB 11142315939, Augusta Cesarca 4, 21000 Split</izvorni_sadrzaj>
    <derivirana_varijabla naziv="DomainObject.Predmet.ProtustrankaIDrugiAdressOIB_1">KASTELI, d.o.o. za trgovinu i usluge "u stečaju", OIB 11142315939, Augusta Cesarca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Kos</item>
      <item>KASTELI, d.o.o. za trgovinu i usluge "u stečaju"</item>
      <item>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GRAĐA - PRODAJNI CENTRI d.o.o. za trgovinu</item>
      <item>Mijo Jeličić</item>
      <item>FLIO d.o.o. za trgovinu, ugostiteljstvo i poslovanje nekretninama</item>
      <item>Zajednički odvjetnički ured Veljko Knežević, Edi Bradamante, Mira Načinović, Ivana Radić i Bojana Pavković</item>
      <item>STJEPAN BABIĆ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Edi Biočić</item>
      <item>Mr. sc. Tin Matić</item>
      <item>Krešimir Lisak</item>
      <item>Raiffeisenbank Austria d.d.</item>
      <item>ANTOLIĆ I SURADNICI odvjetničko društvo, javno trgovačko društvo</item>
      <item>GENERALI OSIGURANJE dioničko društvo</item>
      <item>HYPO ALPE-ADRIA-BANK dioničko društvo</item>
      <item>PEĆAREVIĆ &amp; RELIĆ odvjetničko društvo</item>
      <item>Zajednički odvjetnički ured, odvjetnici Antonio Zujić, Ana Vukadin Cvetko</item>
      <item>Tomislav Kos</item>
      <item>Nebojša Antolić</item>
      <item>TRGOVAČKI CENTAR ZAGREB d.o.o. za trgovinu nekretninama</item>
      <item>Hrvatski Telekom d.d.</item>
      <item>VODOVOD-OSIJEK d.o.o. za vodoopskrbu i odvodnju</item>
      <item>HEP - Opskrba d.o.o. za opskrbu potrošača električnom, toplinskom energijom i plinom</item>
      <item>Dora Živković</item>
      <item>Zajednički odvjetnički ured Ksenija Grba, Dijana Kesonja</item>
      <item>TRAVAŠ I PARTNERI ODVJETNIČKO DRUŠTVO, društvo s ograničenom odgovornošću</item>
      <item>AFIRMACIJA MARSONIA društvo s ograničenom odgovornošću za poslovanje nekretninama</item>
      <item>Edi Biočić</item>
      <item>Mario Boras</item>
      <item>JAGAR &amp; GREBENAR, ODVJETNIČKO DRUŠTVO</item>
      <item>Odvjetničko društvo Hanžeković &amp; Partneri društvo s ograničenom odgovornošću</item>
      <item>OPTIMA LEASING d.o.o. za usluge</item>
      <item>Pavle Fellner</item>
      <item>Goran Božić</item>
      <item>Zajednički odvjetnički ured Veljko Knežević, Edi Bradamant,Mira Načinović, Ivana Radić i Bojana Pavković</item>
      <item>INKASATOR d.o.o. za obavljanje poslova naplate troškova stanovanja i drugih knjigovodstvenih usluga</item>
      <item>Ivan Vidović</item>
      <item>HYPO-LEASING KROATIEN, društvo za financiranje, d.o.o.</item>
      <item>APLANOS za trgovinu i usluge društvo s ograničenom odgovornošću</item>
      <item>ŽELJKO LUBINA</item>
      <item>Odvjetnički ured Rosić</item>
      <item>OPĆINSKI SUD U SPLITU, Stalna služba u Solinu</item>
      <item>SHOPPING CENTER, društvo s ograničenom odgovornošću za graditeljstvo i trgovinu</item>
      <item>HRVATSKE ŠUME TOURS društvo s ograničenom odgovornošću - putnička agencija - u likvidaciji</item>
      <item>VARTEKS varaždinska tekstilna industrija  d. d.</item>
      <item>Odvjetničko društvo TOMIĆ &amp; ŠUŠNJAR j.t.d. u likvidaciji</item>
      <item>Odvjetničko društvo MATULIĆ, BILIĆ I PARTNERI, j.t.d.</item>
      <item>MARANA d.o.o. proizvodnja, trgovina, usluge, export-import</item>
      <item>MICRONIC, d.o.o. za proizvodnju, trgovinu i usluge</item>
      <item>KONTINENTAL PAKIRANJE d.o.o. za graditeljstvo i usluge</item>
      <item>GOLUBIĆ I PARTNERI odvjetničko društvo</item>
      <item>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Vinko Samardžić</item>
      <item>GRAD RIJEKA</item>
      <item>Zajednički odvjetnički ured Veljko Knežević, Edi Bradamante, Mira Hinić, Ivana Radić, Bojana Pavković, Senka Perhat i Neven Knežević</item>
      <item>Marinko Šandro</item>
      <item>Ilija Šandro</item>
    </izvorni_sadrzaj>
    <derivirana_varijabla naziv="DomainObject.Predmet.SudioniciListNaziv_1">
      <item>Tomislav Kos</item>
      <item>KASTELI, d.o.o. za trgovinu i usluge "u stečaju"</item>
      <item>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GRAĐA - PRODAJNI CENTRI d.o.o. za trgovinu</item>
      <item>Mijo Jeličić</item>
      <item>FLIO d.o.o. za trgovinu, ugostiteljstvo i poslovanje nekretninama</item>
      <item>Zajednički odvjetnički ured Veljko Knežević, Edi Bradamante, Mira Načinović, Ivana Radić i Bojana Pavković</item>
      <item>STJEPAN BABIĆ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Edi Biočić</item>
      <item>Mr. sc. Tin Matić</item>
      <item>Krešimir Lisak</item>
      <item>Raiffeisenbank Austria d.d.</item>
      <item>ANTOLIĆ I SURADNICI odvjetničko društvo, javno trgovačko društvo</item>
      <item>GENERALI OSIGURANJE dioničko društvo</item>
      <item>HYPO ALPE-ADRIA-BANK dioničko društvo</item>
      <item>PEĆAREVIĆ &amp; RELIĆ odvjetničko društvo</item>
      <item>Zajednički odvjetnički ured, odvjetnici Antonio Zujić, Ana Vukadin Cvetko</item>
      <item>Tomislav Kos</item>
      <item>Nebojša Antolić</item>
      <item>TRGOVAČKI CENTAR ZAGREB d.o.o. za trgovinu nekretninama</item>
      <item>Hrvatski Telekom d.d.</item>
      <item>VODOVOD-OSIJEK d.o.o. za vodoopskrbu i odvodnju</item>
      <item>HEP - Opskrba d.o.o. za opskrbu potrošača električnom, toplinskom energijom i plinom</item>
      <item>Dora Živković</item>
      <item>Zajednički odvjetnički ured Ksenija Grba, Dijana Kesonja</item>
      <item>TRAVAŠ I PARTNERI ODVJETNIČKO DRUŠTVO, društvo s ograničenom odgovornošću</item>
      <item>AFIRMACIJA MARSONIA društvo s ograničenom odgovornošću za poslovanje nekretninama</item>
      <item>Edi Biočić</item>
      <item>Mario Boras</item>
      <item>JAGAR &amp; GREBENAR, ODVJETNIČKO DRUŠTVO</item>
      <item>Odvjetničko društvo Hanžeković &amp; Partneri društvo s ograničenom odgovornošću</item>
      <item>OPTIMA LEASING d.o.o. za usluge</item>
      <item>Pavle Fellner</item>
      <item>Goran Božić</item>
      <item>Zajednički odvjetnički ured Veljko Knežević, Edi Bradamant,Mira Načinović, Ivana Radić i Bojana Pavković</item>
      <item>INKASATOR d.o.o. za obavljanje poslova naplate troškova stanovanja i drugih knjigovodstvenih usluga</item>
      <item>Ivan Vidović</item>
      <item>HYPO-LEASING KROATIEN, društvo za financiranje, d.o.o.</item>
      <item>APLANOS za trgovinu i usluge društvo s ograničenom odgovornošću</item>
      <item>ŽELJKO LUBINA</item>
      <item>Odvjetnički ured Rosić</item>
      <item>OPĆINSKI SUD U SPLITU, Stalna služba u Solinu</item>
      <item>SHOPPING CENTER, društvo s ograničenom odgovornošću za graditeljstvo i trgovinu</item>
      <item>HRVATSKE ŠUME TOURS društvo s ograničenom odgovornošću - putnička agencija - u likvidaciji</item>
      <item>VARTEKS varaždinska tekstilna industrija  d. d.</item>
      <item>Odvjetničko društvo TOMIĆ &amp; ŠUŠNJAR j.t.d. u likvidaciji</item>
      <item>Odvjetničko društvo MATULIĆ, BILIĆ I PARTNERI, j.t.d.</item>
      <item>MARANA d.o.o. proizvodnja, trgovina, usluge, export-import</item>
      <item>MICRONIC, d.o.o. za proizvodnju, trgovinu i usluge</item>
      <item>KONTINENTAL PAKIRANJE d.o.o. za graditeljstvo i usluge</item>
      <item>GOLUBIĆ I PARTNERI odvjetničko društvo</item>
      <item>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Vinko Samardžić</item>
      <item>GRAD RIJEKA</item>
      <item>Zajednički odvjetnički ured Veljko Knežević, Edi Bradamante, Mira Hinić, Ivana Radić, Bojana Pavković, Senka Perhat i Neven Knežević</item>
      <item>Marinko Šandro</item>
      <item>Ilija Šandro</item>
    </derivirana_varijabla>
  </DomainObject.Predmet.SudioniciListNaziv>
  <DomainObject.Predmet.SudioniciListAdressOIB>
    <izvorni_sadrzaj>
      <item>Tomislav Kos, OIB 66722390209, Nodilova 1,10000 Zagreb</item>
      <item>KASTELI, d.o.o. za trgovinu i usluge "u stečaju", OIB 11142315939, Augusta Cesarca 4,21000 Split</item>
      <item>MERCATOR - H  društvo s ograničenom odgovornošću za trgovinu i proizvodnju, OIB 10045107278, Ljudevita Posavskog 5,Sesvete</item>
      <item>Olja Einfalt-mihovilović, OIB 15662737821, Augusta Cesarca 4,21000 Split</item>
      <item>SOCIETE GENERALE-SPLITSKA BANKA dioničko društvo, OIB 69326397242, Ruđera Boškovića 16,Split</item>
      <item>Meri Šitić, OIB 61723426098, Šime Ljubića 7,21000 Split</item>
      <item>NARODNE NOVINE, dioničko društvo za izdavanje i tiskanje Službenog lista Republike Hrvatske, službenih i drugih obrazaca te , OIB 64546066176, Savski Gaj XIII. put 6,10000 Zagreb</item>
      <item>SOCIETE GENERALE-SPLITSKA BANKA dioničko društvo, OIB 69326397242, Ruđera Boškovića 16,21000 Split</item>
      <item>BRANKO ČUTURA, Marmontova 14/IV,21000 Split</item>
      <item>Ivan Vidović, Ulica kralja Zvonimiria 72,21210 Solin</item>
      <item>GRAĐA - PRODAJNI CENTRI d.o.o. za trgovinu, OIB 70571833346, Vranjički put 2,Solin</item>
      <item>Mijo Jeličić, OIB 71855290129, Kliška 29.,21000 Split</item>
      <item>FLIO d.o.o. za trgovinu, ugostiteljstvo i poslovanje nekretninama, OIB 39808838633, Slavonska avenija 56,10000 Zagreb</item>
      <item>Zajednički odvjetnički ured Veljko Knežević, Edi Bradamante, Mira Načinović, Ivana Radić i Bojana Pavković, Ribarska 4,51000 Rijeka</item>
      <item>STJEPAN BABIĆ, Vodovodna 13/I,10000 Zagreb</item>
      <item>KERUM društvo s ograničenom odgovornošću, za unutarnju i vanjsku trgovinu, promet i usluge, OIB 66124057408, Zrinjsko Frankopanska 68,Split</item>
      <item>BR-EMA društvo s ograničenom odgovornošću za ugostiteljstvo, trgovinu i usluge, OIB 55690591528, Vinogradska 8,41319 Repušnica</item>
      <item>Hrvatski Telekom d.d., OIB 81793146560, Savska cesta 32,10000 Zagreb</item>
      <item>Hrvatske vode, pravna osoba za upravljanje vodama, OIB 28921383001, Grada Vukovara 220,10000 Zagreb</item>
      <item>TRGOVAČKI CENTAR ZAGREB d.o.o. za trgovinu nekretninama, OIB 57136792631, Zaprešićka 2,Jablanovec</item>
      <item>MAKARSKI KOMUNALAC društvo s ograničenom odgovornošću za obavljanje komunalnih poslova, OIB 12733878804, Trg Tina Ujevića 1,Makarska</item>
      <item>GENERALI OSIGURANJE dioničko društvo, OIB 10840749604, Bani 110,10000 Zagreb</item>
      <item>ČISTOĆA društvo s ograničenom odgovornošću za obavljanje komunalnih djelatnosti održavanja čistoće i odlaganja komunaln, OIB 38812451417, Put Plokita 81,Split</item>
      <item>Raiffeisenbank Austria d.d., OIB 53056966535, Petrinjska 59,10000 Zagreb</item>
      <item>VENETO BANKA dioničko društvo, OIB 81712716992, Draškovićeva 58,10000 Zagreb</item>
      <item>VODOVOD I KANALIZACIJA, društvo s ograničenom odgovornošću za vodoopskrbu, odvodnju i pročišćavanje otpadnih voda, OIB 56826138353, Biokovska 3,Split</item>
      <item>SOCIETE GENERALE-SPLITSKA BANKA dioničko društvo, OIB 69326397242, Ruđera Boškovića 16,Split</item>
      <item>HARO društvo s ograničenom odgovornošću za trgovinu i usluge, OIB 21478700168, Virovska 29,10000 Zagreb</item>
      <item>GLOBALNI SERVIS d.o.o. za upravljanje i održavanje objekata, OIB 16428352077, Jaruščica 9d,10000 Zagreb</item>
      <item>BONAČIĆ SECURITY za zaštitu osoba i imovine, društvo s ograničenom odgovornošću, OIB 63135369237, Dinka Šimunovića 2 A,21000 Split</item>
      <item>CARGO-PARTNER d.o.o. za otpremništvo, zastupanje u prometu roba i usluge skladištenja, OIB 84596041174, Jankomir 25 J,10000 Zagreb</item>
      <item>FLIO d.o.o. za trgovinu, ugostiteljstvo i poslovanje nekretninama, OIB 39808838633, Slavonska avenija 56,10000 Zagreb</item>
      <item>DHL International d.o.o, hitna dostava širom svijeta, OIB 79069474349, Utinjska 40,10000 Zagreb</item>
      <item>KERUM društvo s ograničenom odgovornošću, za unutarnju i vanjsku trgovinu, promet i usluge, OIB 66124057408, Zrinjsko Frankopanska 68,Split</item>
      <item>VODOVOD-OSIJEK d.o.o. za vodoopskrbu i odvodnju, OIB 43654507669, Poljski Put 1,Osijek</item>
      <item>MARKO MIHOVILOVIĆ, OIB 05481546487, Augusta Cesarca 4,Split</item>
      <item>HRVATSKA POŠTANSKA BANKA, dioničko društvo, OIB 87939104217, Jurišićeva 4,10000 Zagreb</item>
      <item>Hrvatske vode, pravna osoba za upravljanje vodama, OIB 28921383001, Ulica grada Vukovara 220,10000 Zagreb</item>
      <item>FLIBA, društvo s ograničenom odgovornošću za trgovinu, OIB 30777726033, Gospodarska ulica 5,Donji Stupnik</item>
      <item>ZAGREBAČKI HOLDING, društvo s ograničenom odgovornošću za javni prijevoz, opskrbu vodom, održavanje čistoće, putnička a, OIB 85584865987, Ulica grada Vukovara 41,10000 Zagreb</item>
      <item>SIMILIS društvo s ograničenom odgovornošću za trgovinu i usluge, OIB 35016480287, Duga 17,Vinkovci</item>
      <item>IMEX BANKA dioničko društvo, OIB 99326633206, Tolstojeva 6,Split</item>
      <item>GRIP GRADNJA d.o.o. za gradnju, trgovinu, turizam, ugostiteljstvo i usluge, OIB 45163761671, Oko Sv.Kaje 30,Solin</item>
      <item>OT-OPTIMA TELEKOM d.d. za telekomunikacije, OIB 36004425025, Bani 75/a,10000 Zagreb</item>
      <item>Hrvatska radiotelevizija, OIB 68419124305, Prisavlje 3,10000 Zagreb</item>
      <item>AFIRMACIJA MARSONIA društvo s ograničenom odgovornošću za poslovanje nekretninama, OIB 67378156267, Škorpikova 24/4,10000 Zagreb</item>
      <item>VIPnet usluge d.o.o. za telekomunikacijske usluge, OIB 00565279090, Vrtni put 1,10000 Zagreb</item>
      <item>Edi Biočić, OIB 87368264041, Ulica Kralja Držislava 2,Zagreb</item>
      <item>Mr. sc. Tin Matić, OIB 01425764139, Vlaška 95,Zagreb</item>
      <item>Krešimir Lisak, OIB 20234800100, Petrinjska 9,10000 Zagreb</item>
      <item>Raiffeisenbank Austria d.d., OIB 53056966535, Petrinjska 59,10000 Zagreb</item>
      <item>ANTOLIĆ I SURADNICI odvjetničko društvo, javno trgovačko društvo, OIB 82891991682, Ulica Pavla Hatza 3,10000 Zagreb</item>
      <item>GENERALI OSIGURANJE dioničko društvo, OIB 10840749604, Bani 110,10000 Zagreb</item>
      <item>HYPO ALPE-ADRIA-BANK dioničko društvo, OIB 14036333877, Slavonska avenija 6,10000 Zagreb</item>
      <item>PEĆAREVIĆ &amp; RELIĆ odvjetničko društvo, OIB 09348249237, Zaharova 5,10000 Zagreb</item>
      <item>Zajednički odvjetnički ured, odvjetnici Antonio Zujić, Ana Vukadin Cvetko, Gajeva 22,10000 Zagreb</item>
      <item>Tomislav Kos, Nodilova 1,10000 Zagreb</item>
      <item>Nebojša Antolić, OIB 94511496457, Pavla Hatza 3,10000 Zagreb</item>
      <item>TRGOVAČKI CENTAR ZAGREB d.o.o. za trgovinu nekretninama, OIB 57136792631, Zaprešićka 2,Jablanovec</item>
      <item>Hrvatski Telekom d.d., OIB 81793146560, Savska cesta 32,10000 Zagreb</item>
      <item>VODOVOD-OSIJEK d.o.o. za vodoopskrbu i odvodnju, OIB 43654507669, Poljski put 1,31000 Osijek</item>
      <item>HEP - Opskrba d.o.o. za opskrbu potrošača električnom, toplinskom energijom i plinom, OIB 63073332379, Ulica Grada Vukovara 37,10000 Zagreb</item>
      <item>Dora Živković, Domovinskog rata 40,21000 Split</item>
      <item>Zajednički odvjetnički ured Ksenija Grba, Dijana Kesonja, Matačićeva 1/1,51000 Rijeka</item>
      <item>TRAVAŠ I PARTNERI ODVJETNIČKO DRUŠTVO, društvo s ograničenom odgovornošću, OIB 33949636978, Jurkovićeva 24,10000 Zagreb</item>
      <item>AFIRMACIJA MARSONIA društvo s ograničenom odgovornošću za poslovanje nekretninama, OIB 67378156267, Škorpikova 24/4,10000 Zagreb</item>
      <item>Edi Biočić, OIB 87368264041, Ulica Kralja Držislava 2,Zagreb</item>
      <item>Mario Boras, Domovinskog rata 26/I,21000 Split</item>
      <item>JAGAR &amp; GREBENAR, ODVJETNIČKO DRUŠTVO, OIB 50338508399, Masarykova 15,10000 Zagreb</item>
      <item>Odvjetničko društvo Hanžeković &amp; Partneri društvo s ograničenom odgovornošću, OIB 85127306373, Radnička Cesta 22,Zagreb</item>
      <item>OPTIMA LEASING d.o.o. za usluge, OIB 71463153978, Ivana Lučića 2 A,10000 Zagreb</item>
      <item>Pavle Fellner, Jurišićeva 1a,10000 Zagreb</item>
      <item>Goran Božić, Trg bana Josipa Jelačića 3,10000 Zagreb</item>
      <item>Zajednički odvjetnički ured Veljko Knežević, Edi Bradamant,Mira Načinović, Ivana Radić i Bojana Pavković, Ribarska 4,51000 Rijeka</item>
      <item>INKASATOR d.o.o. za obavljanje poslova naplate troškova stanovanja i drugih knjigovodstvenih usluga, OIB 51671452481, Trg Josipa Broza 4,Karlovac</item>
      <item>Ivan Vidović, Ulica kralja Zvonimira  72,21210 Solin</item>
      <item>HYPO-LEASING KROATIEN, društvo za financiranje, d.o.o., OIB 87064273078, Koranska 16,10000 Zagreb</item>
      <item>APLANOS za trgovinu i usluge društvo s ograničenom odgovornošću, OIB 86169679468, Ulica Bruna Bušića 8,Kaštel Gomilica</item>
      <item>ŽELJKO LUBINA, Gundulićeva 48,21000 Split</item>
      <item>Odvjetnički ured Rosić, Put Žnjana 44 a,21000 Split</item>
      <item>OPĆINSKI SUD U SPLITU, Stalna služba u Solinu, OIB 61980608934, Kralja Zvonimira 75,21210 Solin</item>
      <item>SHOPPING CENTER, društvo s ograničenom odgovornošću za graditeljstvo i trgovinu, OIB 48527883403, Branimirova 29,10000 Zagreb</item>
      <item>HRVATSKE ŠUME TOURS društvo s ograničenom odgovornošću - putnička agencija - u likvidaciji, OIB 39596197214, Ljudevita Farkaša Vukotinovića 2,10000 Zagreb</item>
      <item>VARTEKS varaždinska tekstilna industrija  d. d., OIB 00872098033, Zagrebačka 94,42000 Varaždin</item>
      <item>Odvjetničko društvo TOMIĆ &amp; ŠUŠNJAR j.t.d. u likvidaciji, OIB 56842995878, Zelinska 2/1,Zagreb</item>
      <item>Odvjetničko društvo MATULIĆ, BILIĆ I PARTNERI, j.t.d., OIB 25781343234, Sukoišanska 43,Split</item>
      <item>MARANA d.o.o. proizvodnja, trgovina, usluge, export-import, OIB 20038755624, Put plokita 14,21000 Split</item>
      <item>MICRONIC, d.o.o. za proizvodnju, trgovinu i usluge, OIB 89489773101, Gotovčeva 8,21000 Split</item>
      <item>KONTINENTAL PAKIRANJE d.o.o. za graditeljstvo i usluge, OIB 87358951669, Pod Kosom 40,Split</item>
      <item>GOLUBIĆ I PARTNERI odvjetničko društvo, OIB 33787960971, Amruševa 13,10000 Zagreb</item>
      <item>KABRIO društvo s ograničenom odgovornošću za trgovinu i usluge, OIB 02014925756, Zagrebačka avenija 100 a,10000 Zagreb</item>
      <item>PAVLE FELLNER, Jurišićeva 1 a,10000 Zagreb</item>
      <item>Porezna uprava Solin, OIB 18683136487, S. Radića 42,21210 Solin</item>
      <item>OTP banka Hrvatska dioničko društvo, OIB 52508873833, Ulica Domovinskog rata 3,Zadar</item>
      <item>Trgovački sud Split Registarski odjel,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HYPO-LEASING KROATIEN, društvo za financiranje, d.o.o., OIB 87064273078, Koranska 16,10000 Zagreb</item>
      <item>Trgovački sud Split Računovodstvo, 21000 Split</item>
      <item>SILVANA POLJAK, Bruna Bušića 8,Kaštel Gomilica</item>
      <item>SIMILIS društvo s ograničenom odgovornošću za trgovinu i usluge, OIB 35016480287, Duga 17,Vinkovci</item>
      <item>Trgovački sud  Split Pisarnica, OIB 30842297926, Sukoišanska 6,21000 Split</item>
      <item>Trgovački sud Split Ovršni odjel, OIB 30842297926, Sukoišanska 6,21000 Split</item>
      <item>Financijska agencija, OIB 85821130368, Vrtni put 3,10000 Zagreb</item>
      <item>HRVATSKE ŠUME društvo s ograničenom odgovornošću, OIB 69693144506, Ul.Ljudevita Farkaša Vukotinovića 2,10000 Zagreb</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Vinko Samardžić, OIB 51470568169, Kavanjinova 5/II,21000 Split</item>
      <item>GRAD RIJEKA, OIB 54382731928, Korzo 16,51000 Rijeka</item>
      <item>Zajednički odvjetnički ured Veljko Knežević, Edi Bradamante, Mira Hinić, Ivana Radić, Bojana Pavković, Senka Perhat i Neven Knežević, Ribarska 4,51000 Rijeka</item>
      <item>Marinko Šandro, OIB 72219897614, Svetice 32,10000 Zagreb</item>
      <item>Ilija Šandro, OIB 63805555639, Svetice 32,10000 Zagreb</item>
    </izvorni_sadrzaj>
    <derivirana_varijabla naziv="DomainObject.Predmet.SudioniciListAdressOIB_1">
      <item>Tomislav Kos, OIB 66722390209, Nodilova 1,10000 Zagreb</item>
      <item>KASTELI, d.o.o. za trgovinu i usluge "u stečaju", OIB 11142315939, Augusta Cesarca 4,21000 Split</item>
      <item>MERCATOR - H  društvo s ograničenom odgovornošću za trgovinu i proizvodnju, OIB 10045107278, Ljudevita Posavskog 5,Sesvete</item>
      <item>Olja Einfalt-mihovilović, OIB 15662737821, Augusta Cesarca 4,21000 Split</item>
      <item>SOCIETE GENERALE-SPLITSKA BANKA dioničko društvo, OIB 69326397242, Ruđera Boškovića 16,Split</item>
      <item>Meri Šitić, OIB 61723426098, Šime Ljubića 7,21000 Split</item>
      <item>NARODNE NOVINE, dioničko društvo za izdavanje i tiskanje Službenog lista Republike Hrvatske, službenih i drugih obrazaca te , OIB 64546066176, Savski Gaj XIII. put 6,10000 Zagreb</item>
      <item>SOCIETE GENERALE-SPLITSKA BANKA dioničko društvo, OIB 69326397242, Ruđera Boškovića 16,21000 Split</item>
      <item>BRANKO ČUTURA, Marmontova 14/IV,21000 Split</item>
      <item>Ivan Vidović, Ulica kralja Zvonimiria 72,21210 Solin</item>
      <item>GRAĐA - PRODAJNI CENTRI d.o.o. za trgovinu, OIB 70571833346, Vranjički put 2,Solin</item>
      <item>Mijo Jeličić, OIB 71855290129, Kliška 29.,21000 Split</item>
      <item>FLIO d.o.o. za trgovinu, ugostiteljstvo i poslovanje nekretninama, OIB 39808838633, Slavonska avenija 56,10000 Zagreb</item>
      <item>Zajednički odvjetnički ured Veljko Knežević, Edi Bradamante, Mira Načinović, Ivana Radić i Bojana Pavković, Ribarska 4,51000 Rijeka</item>
      <item>STJEPAN BABIĆ, Vodovodna 13/I,10000 Zagreb</item>
      <item>KERUM društvo s ograničenom odgovornošću, za unutarnju i vanjsku trgovinu, promet i usluge, OIB 66124057408, Zrinjsko Frankopanska 68,Split</item>
      <item>BR-EMA društvo s ograničenom odgovornošću za ugostiteljstvo, trgovinu i usluge, OIB 55690591528, Vinogradska 8,41319 Repušnica</item>
      <item>Hrvatski Telekom d.d., OIB 81793146560, Savska cesta 32,10000 Zagreb</item>
      <item>Hrvatske vode, pravna osoba za upravljanje vodama, OIB 28921383001, Grada Vukovara 220,10000 Zagreb</item>
      <item>TRGOVAČKI CENTAR ZAGREB d.o.o. za trgovinu nekretninama, OIB 57136792631, Zaprešićka 2,Jablanovec</item>
      <item>MAKARSKI KOMUNALAC društvo s ograničenom odgovornošću za obavljanje komunalnih poslova, OIB 12733878804, Trg Tina Ujevića 1,Makarska</item>
      <item>GENERALI OSIGURANJE dioničko društvo, OIB 10840749604, Bani 110,10000 Zagreb</item>
      <item>ČISTOĆA društvo s ograničenom odgovornošću za obavljanje komunalnih djelatnosti održavanja čistoće i odlaganja komunaln, OIB 38812451417, Put Plokita 81,Split</item>
      <item>Raiffeisenbank Austria d.d., OIB 53056966535, Petrinjska 59,10000 Zagreb</item>
      <item>VENETO BANKA dioničko društvo, OIB 81712716992, Draškovićeva 58,10000 Zagreb</item>
      <item>VODOVOD I KANALIZACIJA, društvo s ograničenom odgovornošću za vodoopskrbu, odvodnju i pročišćavanje otpadnih voda, OIB 56826138353, Biokovska 3,Split</item>
      <item>SOCIETE GENERALE-SPLITSKA BANKA dioničko društvo, OIB 69326397242, Ruđera Boškovića 16,Split</item>
      <item>HARO društvo s ograničenom odgovornošću za trgovinu i usluge, OIB 21478700168, Virovska 29,10000 Zagreb</item>
      <item>GLOBALNI SERVIS d.o.o. za upravljanje i održavanje objekata, OIB 16428352077, Jaruščica 9d,10000 Zagreb</item>
      <item>BONAČIĆ SECURITY za zaštitu osoba i imovine, društvo s ograničenom odgovornošću, OIB 63135369237, Dinka Šimunovića 2 A,21000 Split</item>
      <item>CARGO-PARTNER d.o.o. za otpremništvo, zastupanje u prometu roba i usluge skladištenja, OIB 84596041174, Jankomir 25 J,10000 Zagreb</item>
      <item>FLIO d.o.o. za trgovinu, ugostiteljstvo i poslovanje nekretninama, OIB 39808838633, Slavonska avenija 56,10000 Zagreb</item>
      <item>DHL International d.o.o, hitna dostava širom svijeta, OIB 79069474349, Utinjska 40,10000 Zagreb</item>
      <item>KERUM društvo s ograničenom odgovornošću, za unutarnju i vanjsku trgovinu, promet i usluge, OIB 66124057408, Zrinjsko Frankopanska 68,Split</item>
      <item>VODOVOD-OSIJEK d.o.o. za vodoopskrbu i odvodnju, OIB 43654507669, Poljski Put 1,Osijek</item>
      <item>MARKO MIHOVILOVIĆ, OIB 05481546487, Augusta Cesarca 4,Split</item>
      <item>HRVATSKA POŠTANSKA BANKA, dioničko društvo, OIB 87939104217, Jurišićeva 4,10000 Zagreb</item>
      <item>Hrvatske vode, pravna osoba za upravljanje vodama, OIB 28921383001, Ulica grada Vukovara 220,10000 Zagreb</item>
      <item>FLIBA, društvo s ograničenom odgovornošću za trgovinu, OIB 30777726033, Gospodarska ulica 5,Donji Stupnik</item>
      <item>ZAGREBAČKI HOLDING, društvo s ograničenom odgovornošću za javni prijevoz, opskrbu vodom, održavanje čistoće, putnička a, OIB 85584865987, Ulica grada Vukovara 41,10000 Zagreb</item>
      <item>SIMILIS društvo s ograničenom odgovornošću za trgovinu i usluge, OIB 35016480287, Duga 17,Vinkovci</item>
      <item>IMEX BANKA dioničko društvo, OIB 99326633206, Tolstojeva 6,Split</item>
      <item>GRIP GRADNJA d.o.o. za gradnju, trgovinu, turizam, ugostiteljstvo i usluge, OIB 45163761671, Oko Sv.Kaje 30,Solin</item>
      <item>OT-OPTIMA TELEKOM d.d. za telekomunikacije, OIB 36004425025, Bani 75/a,10000 Zagreb</item>
      <item>Hrvatska radiotelevizija, OIB 68419124305, Prisavlje 3,10000 Zagreb</item>
      <item>AFIRMACIJA MARSONIA društvo s ograničenom odgovornošću za poslovanje nekretninama, OIB 67378156267, Škorpikova 24/4,10000 Zagreb</item>
      <item>VIPnet usluge d.o.o. za telekomunikacijske usluge, OIB 00565279090, Vrtni put 1,10000 Zagreb</item>
      <item>Edi Biočić, OIB 87368264041, Ulica Kralja Držislava 2,Zagreb</item>
      <item>Mr. sc. Tin Matić, OIB 01425764139, Vlaška 95,Zagreb</item>
      <item>Krešimir Lisak, OIB 20234800100, Petrinjska 9,10000 Zagreb</item>
      <item>Raiffeisenbank Austria d.d., OIB 53056966535, Petrinjska 59,10000 Zagreb</item>
      <item>ANTOLIĆ I SURADNICI odvjetničko društvo, javno trgovačko društvo, OIB 82891991682, Ulica Pavla Hatza 3,10000 Zagreb</item>
      <item>GENERALI OSIGURANJE dioničko društvo, OIB 10840749604, Bani 110,10000 Zagreb</item>
      <item>HYPO ALPE-ADRIA-BANK dioničko društvo, OIB 14036333877, Slavonska avenija 6,10000 Zagreb</item>
      <item>PEĆAREVIĆ &amp; RELIĆ odvjetničko društvo, OIB 09348249237, Zaharova 5,10000 Zagreb</item>
      <item>Zajednički odvjetnički ured, odvjetnici Antonio Zujić, Ana Vukadin Cvetko, Gajeva 22,10000 Zagreb</item>
      <item>Tomislav Kos, Nodilova 1,10000 Zagreb</item>
      <item>Nebojša Antolić, OIB 94511496457, Pavla Hatza 3,10000 Zagreb</item>
      <item>TRGOVAČKI CENTAR ZAGREB d.o.o. za trgovinu nekretninama, OIB 57136792631, Zaprešićka 2,Jablanovec</item>
      <item>Hrvatski Telekom d.d., OIB 81793146560, Savska cesta 32,10000 Zagreb</item>
      <item>VODOVOD-OSIJEK d.o.o. za vodoopskrbu i odvodnju, OIB 43654507669, Poljski put 1,31000 Osijek</item>
      <item>HEP - Opskrba d.o.o. za opskrbu potrošača električnom, toplinskom energijom i plinom, OIB 63073332379, Ulica Grada Vukovara 37,10000 Zagreb</item>
      <item>Dora Živković, Domovinskog rata 40,21000 Split</item>
      <item>Zajednički odvjetnički ured Ksenija Grba, Dijana Kesonja, Matačićeva 1/1,51000 Rijeka</item>
      <item>TRAVAŠ I PARTNERI ODVJETNIČKO DRUŠTVO, društvo s ograničenom odgovornošću, OIB 33949636978, Jurkovićeva 24,10000 Zagreb</item>
      <item>AFIRMACIJA MARSONIA društvo s ograničenom odgovornošću za poslovanje nekretninama, OIB 67378156267, Škorpikova 24/4,10000 Zagreb</item>
      <item>Edi Biočić, OIB 87368264041, Ulica Kralja Držislava 2,Zagreb</item>
      <item>Mario Boras, Domovinskog rata 26/I,21000 Split</item>
      <item>JAGAR &amp; GREBENAR, ODVJETNIČKO DRUŠTVO, OIB 50338508399, Masarykova 15,10000 Zagreb</item>
      <item>Odvjetničko društvo Hanžeković &amp; Partneri društvo s ograničenom odgovornošću, OIB 85127306373, Radnička Cesta 22,Zagreb</item>
      <item>OPTIMA LEASING d.o.o. za usluge, OIB 71463153978, Ivana Lučića 2 A,10000 Zagreb</item>
      <item>Pavle Fellner, Jurišićeva 1a,10000 Zagreb</item>
      <item>Goran Božić, Trg bana Josipa Jelačića 3,10000 Zagreb</item>
      <item>Zajednički odvjetnički ured Veljko Knežević, Edi Bradamant,Mira Načinović, Ivana Radić i Bojana Pavković, Ribarska 4,51000 Rijeka</item>
      <item>INKASATOR d.o.o. za obavljanje poslova naplate troškova stanovanja i drugih knjigovodstvenih usluga, OIB 51671452481, Trg Josipa Broza 4,Karlovac</item>
      <item>Ivan Vidović, Ulica kralja Zvonimira  72,21210 Solin</item>
      <item>HYPO-LEASING KROATIEN, društvo za financiranje, d.o.o., OIB 87064273078, Koranska 16,10000 Zagreb</item>
      <item>APLANOS za trgovinu i usluge društvo s ograničenom odgovornošću, OIB 86169679468, Ulica Bruna Bušića 8,Kaštel Gomilica</item>
      <item>ŽELJKO LUBINA, Gundulićeva 48,21000 Split</item>
      <item>Odvjetnički ured Rosić, Put Žnjana 44 a,21000 Split</item>
      <item>OPĆINSKI SUD U SPLITU, Stalna služba u Solinu, OIB 61980608934, Kralja Zvonimira 75,21210 Solin</item>
      <item>SHOPPING CENTER, društvo s ograničenom odgovornošću za graditeljstvo i trgovinu, OIB 48527883403, Branimirova 29,10000 Zagreb</item>
      <item>HRVATSKE ŠUME TOURS društvo s ograničenom odgovornošću - putnička agencija - u likvidaciji, OIB 39596197214, Ljudevita Farkaša Vukotinovića 2,10000 Zagreb</item>
      <item>VARTEKS varaždinska tekstilna industrija  d. d., OIB 00872098033, Zagrebačka 94,42000 Varaždin</item>
      <item>Odvjetničko društvo TOMIĆ &amp; ŠUŠNJAR j.t.d. u likvidaciji, OIB 56842995878, Zelinska 2/1,Zagreb</item>
      <item>Odvjetničko društvo MATULIĆ, BILIĆ I PARTNERI, j.t.d., OIB 25781343234, Sukoišanska 43,Split</item>
      <item>MARANA d.o.o. proizvodnja, trgovina, usluge, export-import, OIB 20038755624, Put plokita 14,21000 Split</item>
      <item>MICRONIC, d.o.o. za proizvodnju, trgovinu i usluge, OIB 89489773101, Gotovčeva 8,21000 Split</item>
      <item>KONTINENTAL PAKIRANJE d.o.o. za graditeljstvo i usluge, OIB 87358951669, Pod Kosom 40,Split</item>
      <item>GOLUBIĆ I PARTNERI odvjetničko društvo, OIB 33787960971, Amruševa 13,10000 Zagreb</item>
      <item>KABRIO društvo s ograničenom odgovornošću za trgovinu i usluge, OIB 02014925756, Zagrebačka avenija 100 a,10000 Zagreb</item>
      <item>PAVLE FELLNER, Jurišićeva 1 a,10000 Zagreb</item>
      <item>Porezna uprava Solin, OIB 18683136487, S. Radića 42,21210 Solin</item>
      <item>OTP banka Hrvatska dioničko društvo, OIB 52508873833, Ulica Domovinskog rata 3,Zadar</item>
      <item>Trgovački sud Split Registarski odjel,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HYPO-LEASING KROATIEN, društvo za financiranje, d.o.o., OIB 87064273078, Koranska 16,10000 Zagreb</item>
      <item>Trgovački sud Split Računovodstvo, 21000 Split</item>
      <item>SILVANA POLJAK, Bruna Bušića 8,Kaštel Gomilica</item>
      <item>SIMILIS društvo s ograničenom odgovornošću za trgovinu i usluge, OIB 35016480287, Duga 17,Vinkovci</item>
      <item>Trgovački sud  Split Pisarnica, OIB 30842297926, Sukoišanska 6,21000 Split</item>
      <item>Trgovački sud Split Ovršni odjel, OIB 30842297926, Sukoišanska 6,21000 Split</item>
      <item>Financijska agencija, OIB 85821130368, Vrtni put 3,10000 Zagreb</item>
      <item>HRVATSKE ŠUME društvo s ograničenom odgovornošću, OIB 69693144506, Ul.Ljudevita Farkaša Vukotinovića 2,10000 Zagreb</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Vinko Samardžić, OIB 51470568169, Kavanjinova 5/II,21000 Split</item>
      <item>GRAD RIJEKA, OIB 54382731928, Korzo 16,51000 Rijeka</item>
      <item>Zajednički odvjetnički ured Veljko Knežević, Edi Bradamante, Mira Hinić, Ivana Radić, Bojana Pavković, Senka Perhat i Neven Knežević, Ribarska 4,51000 Rijeka</item>
      <item>Marinko Šandro, OIB 72219897614, Svetice 32,10000 Zagreb</item>
      <item>Ilija Šandro, OIB 63805555639, Svetice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66722390209</item>
      <item>, OIB 11142315939</item>
      <item>, OIB 10045107278</item>
      <item>, OIB 15662737821</item>
      <item>, OIB 69326397242</item>
      <item>, OIB 61723426098</item>
      <item>, OIB 64546066176</item>
      <item>, OIB 69326397242</item>
      <item>, OIB null</item>
      <item>, OIB null</item>
      <item>, OIB 70571833346</item>
      <item>, OIB 71855290129</item>
      <item>, OIB 39808838633</item>
      <item>, OIB null</item>
      <item>, OIB null</item>
      <item>, OIB 66124057408</item>
      <item>, OIB 55690591528</item>
      <item>, OIB 81793146560</item>
      <item>, OIB 28921383001</item>
      <item>, OIB 57136792631</item>
      <item>, OIB 12733878804</item>
      <item>, OIB 10840749604</item>
      <item>, OIB 38812451417</item>
      <item>, OIB 53056966535</item>
      <item>, OIB 81712716992</item>
      <item>, OIB 56826138353</item>
      <item>, OIB 69326397242</item>
      <item>, OIB 21478700168</item>
      <item>, OIB 16428352077</item>
      <item>, OIB 63135369237</item>
      <item>, OIB 84596041174</item>
      <item>, OIB 39808838633</item>
      <item>, OIB 79069474349</item>
      <item>, OIB 66124057408</item>
      <item>, OIB 43654507669</item>
      <item>, OIB 05481546487</item>
      <item>, OIB 87939104217</item>
      <item>, OIB 28921383001</item>
      <item>, OIB 30777726033</item>
      <item>, OIB 85584865987</item>
      <item>, OIB 35016480287</item>
      <item>, OIB 99326633206</item>
      <item>, OIB 45163761671</item>
      <item>, OIB 36004425025</item>
      <item>, OIB 68419124305</item>
      <item>, OIB 67378156267</item>
      <item>, OIB 00565279090</item>
      <item>, OIB 87368264041</item>
      <item>, OIB 01425764139</item>
      <item>, OIB 20234800100</item>
      <item>, OIB 53056966535</item>
      <item>, OIB 82891991682</item>
      <item>, OIB 10840749604</item>
      <item>, OIB 14036333877</item>
      <item>, OIB 09348249237</item>
      <item>, OIB null</item>
      <item>, OIB null</item>
      <item>, OIB 94511496457</item>
      <item>, OIB 57136792631</item>
      <item>, OIB 81793146560</item>
      <item>, OIB 43654507669</item>
      <item>, OIB 63073332379</item>
      <item>, OIB null</item>
      <item>, OIB null</item>
      <item>, OIB 33949636978</item>
      <item>, OIB 67378156267</item>
      <item>, OIB 87368264041</item>
      <item>, OIB null</item>
      <item>, OIB 50338508399</item>
      <item>, OIB 85127306373</item>
      <item>, OIB 71463153978</item>
      <item>, OIB null</item>
      <item>, OIB null</item>
      <item>, OIB null</item>
      <item>, OIB 51671452481</item>
      <item>, OIB null</item>
      <item>, OIB 87064273078</item>
      <item>, OIB 86169679468</item>
      <item>, OIB null</item>
      <item>, OIB null</item>
      <item>, OIB 61980608934</item>
      <item>, OIB 48527883403</item>
      <item>, OIB 39596197214</item>
      <item>, OIB 00872098033</item>
      <item>, OIB 56842995878</item>
      <item>, OIB 25781343234</item>
      <item>, OIB 20038755624</item>
      <item>, OIB 89489773101</item>
      <item>, OIB 87358951669</item>
      <item>, OIB 33787960971</item>
      <item>, OIB 02014925756</item>
      <item>, OIB null</item>
      <item>, OIB 18683136487</item>
      <item>, OIB 52508873833</item>
      <item>, OIB 30842297926</item>
      <item>, OIB 64546066176</item>
      <item>, OIB 30842297926</item>
      <item>, OIB 87064273078</item>
      <item>, OIB null</item>
      <item>, OIB null</item>
      <item>, OIB 35016480287</item>
      <item>, OIB 30842297926</item>
      <item>, OIB 30842297926</item>
      <item>, OIB 85821130368</item>
      <item>, OIB 69693144506</item>
      <item>, OIB 75628884500</item>
      <item>, OIB 84184387126</item>
      <item>, OIB 46830600751</item>
      <item>, OIB 51470568169</item>
      <item>, OIB 54382731928</item>
      <item>, OIB null</item>
      <item>, OIB 72219897614</item>
      <item>, OIB 63805555639</item>
    </izvorni_sadrzaj>
    <derivirana_varijabla naziv="DomainObject.Predmet.SudioniciListNazivOIB_1">
      <item>, OIB 66722390209</item>
      <item>, OIB 11142315939</item>
      <item>, OIB 10045107278</item>
      <item>, OIB 15662737821</item>
      <item>, OIB 69326397242</item>
      <item>, OIB 61723426098</item>
      <item>, OIB 64546066176</item>
      <item>, OIB 69326397242</item>
      <item>, OIB null</item>
      <item>, OIB null</item>
      <item>, OIB 70571833346</item>
      <item>, OIB 71855290129</item>
      <item>, OIB 39808838633</item>
      <item>, OIB null</item>
      <item>, OIB null</item>
      <item>, OIB 66124057408</item>
      <item>, OIB 55690591528</item>
      <item>, OIB 81793146560</item>
      <item>, OIB 28921383001</item>
      <item>, OIB 57136792631</item>
      <item>, OIB 12733878804</item>
      <item>, OIB 10840749604</item>
      <item>, OIB 38812451417</item>
      <item>, OIB 53056966535</item>
      <item>, OIB 81712716992</item>
      <item>, OIB 56826138353</item>
      <item>, OIB 69326397242</item>
      <item>, OIB 21478700168</item>
      <item>, OIB 16428352077</item>
      <item>, OIB 63135369237</item>
      <item>, OIB 84596041174</item>
      <item>, OIB 39808838633</item>
      <item>, OIB 79069474349</item>
      <item>, OIB 66124057408</item>
      <item>, OIB 43654507669</item>
      <item>, OIB 05481546487</item>
      <item>, OIB 87939104217</item>
      <item>, OIB 28921383001</item>
      <item>, OIB 30777726033</item>
      <item>, OIB 85584865987</item>
      <item>, OIB 35016480287</item>
      <item>, OIB 99326633206</item>
      <item>, OIB 45163761671</item>
      <item>, OIB 36004425025</item>
      <item>, OIB 68419124305</item>
      <item>, OIB 67378156267</item>
      <item>, OIB 00565279090</item>
      <item>, OIB 87368264041</item>
      <item>, OIB 01425764139</item>
      <item>, OIB 20234800100</item>
      <item>, OIB 53056966535</item>
      <item>, OIB 82891991682</item>
      <item>, OIB 10840749604</item>
      <item>, OIB 14036333877</item>
      <item>, OIB 09348249237</item>
      <item>, OIB null</item>
      <item>, OIB null</item>
      <item>, OIB 94511496457</item>
      <item>, OIB 57136792631</item>
      <item>, OIB 81793146560</item>
      <item>, OIB 43654507669</item>
      <item>, OIB 63073332379</item>
      <item>, OIB null</item>
      <item>, OIB null</item>
      <item>, OIB 33949636978</item>
      <item>, OIB 67378156267</item>
      <item>, OIB 87368264041</item>
      <item>, OIB null</item>
      <item>, OIB 50338508399</item>
      <item>, OIB 85127306373</item>
      <item>, OIB 71463153978</item>
      <item>, OIB null</item>
      <item>, OIB null</item>
      <item>, OIB null</item>
      <item>, OIB 51671452481</item>
      <item>, OIB null</item>
      <item>, OIB 87064273078</item>
      <item>, OIB 86169679468</item>
      <item>, OIB null</item>
      <item>, OIB null</item>
      <item>, OIB 61980608934</item>
      <item>, OIB 48527883403</item>
      <item>, OIB 39596197214</item>
      <item>, OIB 00872098033</item>
      <item>, OIB 56842995878</item>
      <item>, OIB 25781343234</item>
      <item>, OIB 20038755624</item>
      <item>, OIB 89489773101</item>
      <item>, OIB 87358951669</item>
      <item>, OIB 33787960971</item>
      <item>, OIB 02014925756</item>
      <item>, OIB null</item>
      <item>, OIB 18683136487</item>
      <item>, OIB 52508873833</item>
      <item>, OIB 30842297926</item>
      <item>, OIB 64546066176</item>
      <item>, OIB 30842297926</item>
      <item>, OIB 87064273078</item>
      <item>, OIB null</item>
      <item>, OIB null</item>
      <item>, OIB 35016480287</item>
      <item>, OIB 30842297926</item>
      <item>, OIB 30842297926</item>
      <item>, OIB 85821130368</item>
      <item>, OIB 69693144506</item>
      <item>, OIB 75628884500</item>
      <item>, OIB 84184387126</item>
      <item>, OIB 46830600751</item>
      <item>, OIB 51470568169</item>
      <item>, OIB 54382731928</item>
      <item>, OIB null</item>
      <item>, OIB 72219897614</item>
      <item>, OIB 63805555639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9D1FCA-DA58-4E34-B2A6-BC640FEB8F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592</properties:Words>
  <properties:Characters>3337</properties:Characters>
  <properties:Lines>71</properties:Lines>
  <properties:Paragraphs>25</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2018-05-16T07:45:00Z</dcterms:created>
  <dc:creator>basici</dc:creator>
  <cp:lastModifiedBy>Ana Golub Gruić</cp:lastModifiedBy>
  <cp:lastPrinted>2018-09-26T08:45:00Z</cp:lastPrinted>
  <dcterms:modified xmlns:xsi="http://www.w3.org/2001/XMLSchema-instance" xsi:type="dcterms:W3CDTF">2018-09-26T09:39:00Z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(St-42-2010 - rješenje - brisanje zabilježbe otvaranja stečaja.docx)</vt:lpwstr>
  </prop:property>
  <prop:property name="CC_coloring" pid="4" fmtid="{D5CDD505-2E9C-101B-9397-08002B2CF9AE}">
    <vt:bool>false</vt:bool>
  </prop:property>
  <prop:property name="BrojStranica" pid="5" fmtid="{D5CDD505-2E9C-101B-9397-08002B2CF9AE}">
    <vt:i4>2</vt:i4>
  </prop:property>
</prop:Properties>
</file>