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abef" w14:paraId="5f7abef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697B3F">
        <w:rPr>
          <w:szCs w:val="24"/>
          <w:lang w:val="hr-HR"/>
        </w:rPr>
        <w:t>811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697B3F" w:rsidRPr="003A4BE1">
        <w:rPr>
          <w:lang w:val="hr-HR"/>
        </w:rPr>
        <w:t>ADVANCED CREATIO</w:t>
      </w:r>
      <w:r w:rsidR="00697B3F">
        <w:rPr>
          <w:lang w:val="hr-HR"/>
        </w:rPr>
        <w:t xml:space="preserve"> društvo s ograničenom odgovornošću za usluge i trgovinu, Zabok, Grabrovec 70, </w:t>
      </w:r>
      <w:r w:rsidR="00697B3F" w:rsidRPr="000664E3">
        <w:rPr>
          <w:lang w:val="hr-HR"/>
        </w:rPr>
        <w:t>MB</w:t>
      </w:r>
      <w:r w:rsidR="00697B3F">
        <w:rPr>
          <w:lang w:val="hr-HR"/>
        </w:rPr>
        <w:t>S: 080780078, OIB: 59563461172</w:t>
      </w:r>
      <w:r>
        <w:rPr>
          <w:lang w:val="hr-HR"/>
        </w:rPr>
        <w:t xml:space="preserve">, dana </w:t>
      </w:r>
      <w:r w:rsidR="00337EC7">
        <w:rPr>
          <w:lang w:val="hr-HR"/>
        </w:rPr>
        <w:t>02</w:t>
      </w:r>
      <w:r>
        <w:rPr>
          <w:lang w:val="hr-HR"/>
        </w:rPr>
        <w:t xml:space="preserve">. </w:t>
      </w:r>
      <w:r w:rsidR="00337EC7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B40704" w:rsidRPr="003A4BE1">
        <w:rPr>
          <w:lang w:val="hr-HR"/>
        </w:rPr>
        <w:t>ADVANCED CREATIO</w:t>
      </w:r>
      <w:r w:rsidR="00B40704">
        <w:rPr>
          <w:lang w:val="hr-HR"/>
        </w:rPr>
        <w:t xml:space="preserve"> društvo s ograničenom odgovornošću za usluge i trgovinu, Zabok, Grabrovec 70, </w:t>
      </w:r>
      <w:r w:rsidR="00B40704" w:rsidRPr="000664E3">
        <w:rPr>
          <w:lang w:val="hr-HR"/>
        </w:rPr>
        <w:t>MB</w:t>
      </w:r>
      <w:r w:rsidR="00B40704">
        <w:rPr>
          <w:lang w:val="hr-HR"/>
        </w:rPr>
        <w:t>S: 080780078, OIB: 59563461172.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018B3">
        <w:rPr>
          <w:szCs w:val="24"/>
          <w:lang w:val="hr-HR"/>
        </w:rPr>
        <w:t>VINKO PEČANIĆ</w:t>
      </w:r>
      <w:r w:rsidR="002E5CB1" w:rsidRPr="00306D21">
        <w:rPr>
          <w:szCs w:val="24"/>
          <w:lang w:val="hr-HR"/>
        </w:rPr>
        <w:t xml:space="preserve">, iz </w:t>
      </w:r>
      <w:r w:rsidR="00E018B3">
        <w:rPr>
          <w:szCs w:val="24"/>
          <w:lang w:val="hr-HR"/>
        </w:rPr>
        <w:t>Lipika</w:t>
      </w:r>
      <w:r w:rsidR="002E5CB1" w:rsidRPr="00306D21">
        <w:rPr>
          <w:szCs w:val="24"/>
          <w:lang w:val="hr-HR"/>
        </w:rPr>
        <w:t xml:space="preserve">, </w:t>
      </w:r>
      <w:r w:rsidR="00E018B3">
        <w:rPr>
          <w:szCs w:val="24"/>
          <w:lang w:val="hr-HR"/>
        </w:rPr>
        <w:t>Frankopanska 17</w:t>
      </w:r>
      <w:r w:rsidR="002E5CB1" w:rsidRPr="00306D21">
        <w:rPr>
          <w:szCs w:val="24"/>
          <w:lang w:val="hr-HR"/>
        </w:rPr>
        <w:t xml:space="preserve">, OIB: </w:t>
      </w:r>
      <w:r w:rsidR="00E018B3">
        <w:rPr>
          <w:szCs w:val="24"/>
          <w:lang w:val="hr-HR"/>
        </w:rPr>
        <w:t>039184</w:t>
      </w:r>
      <w:r w:rsidR="00CB27AA">
        <w:rPr>
          <w:szCs w:val="24"/>
          <w:lang w:val="hr-HR"/>
        </w:rPr>
        <w:t>39681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B40704" w:rsidRPr="003A4BE1">
        <w:rPr>
          <w:lang w:val="hr-HR"/>
        </w:rPr>
        <w:t>ADVANCED CREATIO</w:t>
      </w:r>
      <w:r w:rsidR="00B40704">
        <w:rPr>
          <w:lang w:val="hr-HR"/>
        </w:rPr>
        <w:t xml:space="preserve"> društvo s ograničenom odgovornošću za usluge i trgovinu, Zabok, Grabrovec 70, </w:t>
      </w:r>
      <w:r w:rsidR="00B40704" w:rsidRPr="000664E3">
        <w:rPr>
          <w:lang w:val="hr-HR"/>
        </w:rPr>
        <w:t>MB</w:t>
      </w:r>
      <w:r w:rsidR="00B40704">
        <w:rPr>
          <w:lang w:val="hr-HR"/>
        </w:rPr>
        <w:t>S: 080780078, OIB: 59563461172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337EC7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37EC7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</w:t>
      </w:r>
      <w:r w:rsidR="00337E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2F2230">
        <w:rPr>
          <w:szCs w:val="24"/>
          <w:lang w:val="hr-HR"/>
        </w:rPr>
        <w:t>811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2F2230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337EC7">
        <w:rPr>
          <w:szCs w:val="24"/>
          <w:lang w:val="hr-HR"/>
        </w:rPr>
        <w:t>02</w:t>
      </w:r>
      <w:r>
        <w:rPr>
          <w:szCs w:val="24"/>
          <w:lang w:val="hr-HR"/>
        </w:rPr>
        <w:t xml:space="preserve">. </w:t>
      </w:r>
      <w:r w:rsidR="00337EC7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441CA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441CA0">
        <w:rPr>
          <w:szCs w:val="24"/>
          <w:lang w:val="hr-HR"/>
        </w:rPr>
        <w:t>, v.r.</w:t>
      </w:r>
    </w:p>
    <w:p w:rsidRDefault="00441CA0" w:rsidP="002C6722" w:rsidR="00441CA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Za točnost otpravka – ovlašteni službenik</w:t>
      </w:r>
    </w:p>
    <w:p w:rsidRDefault="00441CA0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Mirna Skokan</w:t>
      </w:r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337EC7">
        <w:rPr>
          <w:szCs w:val="24"/>
          <w:lang w:val="hr-HR"/>
        </w:rPr>
        <w:t>02.11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527D0"/>
    <w:rsid w:val="00257161"/>
    <w:rsid w:val="00274455"/>
    <w:rsid w:val="002773B8"/>
    <w:rsid w:val="00281774"/>
    <w:rsid w:val="002C6722"/>
    <w:rsid w:val="002E5CB1"/>
    <w:rsid w:val="002F2230"/>
    <w:rsid w:val="002F3C4A"/>
    <w:rsid w:val="002F7716"/>
    <w:rsid w:val="00306D21"/>
    <w:rsid w:val="003114FB"/>
    <w:rsid w:val="00315336"/>
    <w:rsid w:val="00327C2F"/>
    <w:rsid w:val="003323CC"/>
    <w:rsid w:val="00337EC7"/>
    <w:rsid w:val="00373185"/>
    <w:rsid w:val="003C095D"/>
    <w:rsid w:val="003D5A29"/>
    <w:rsid w:val="003D79F5"/>
    <w:rsid w:val="003E2983"/>
    <w:rsid w:val="003E6298"/>
    <w:rsid w:val="00400AFB"/>
    <w:rsid w:val="00431599"/>
    <w:rsid w:val="00441CA0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97B3F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B392A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8F6D76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40704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B27AA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018B3"/>
    <w:rsid w:val="00E33502"/>
    <w:rsid w:val="00E5731B"/>
    <w:rsid w:val="00E823BA"/>
    <w:rsid w:val="00E832D5"/>
    <w:rsid w:val="00EC2F04"/>
    <w:rsid w:val="00ED353F"/>
    <w:rsid w:val="00EE5336"/>
    <w:rsid w:val="00F104F7"/>
    <w:rsid w:val="00F21058"/>
    <w:rsid w:val="00F313EB"/>
    <w:rsid w:val="00F53BB8"/>
    <w:rsid w:val="00F82D8E"/>
    <w:rsid w:val="00F91E56"/>
    <w:rsid w:val="00F978EA"/>
    <w:rsid w:val="00FA7C6B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7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C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C6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C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C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7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C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C6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C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C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ADVANCED CREATIO  d.o.o. zastupanog po punomoćniku Đukica Juričan; Mladen Štefanec</izvorni_sadrzaj>
    <derivirana_varijabla naziv="DomainObject.Predmet.ProtustrankaFormated_1">  ADVANCED CREATIO  d.o.o. zastupanog po punomoćniku Đukica Juričan; Mladen Štefanec</derivirana_varijabla>
  </DomainObject.Predmet.ProtustrankaFormated>
  <DomainObject.Predmet.ProtustrankaFormatedOIB>
    <izvorni_sadrzaj>  ADVANCED CREATIO  d.o.o., OIB 59563461172 zastupanog po punomoćniku Đukica Juričan; Mladen Štefanec</izvorni_sadrzaj>
    <derivirana_varijabla naziv="DomainObject.Predmet.ProtustrankaFormatedOIB_1">  ADVANCED CREATIO  d.o.o., OIB 59563461172 zastupanog po punomoćniku Đukica Juričan; Mladen Štefanec</derivirana_varijabla>
  </DomainObject.Predmet.ProtustrankaFormatedOIB>
  <DomainObject.Predmet.ProtustrankaFormatedWithAdress>
    <izvorni_sadrzaj> ADVANCED CREATIO  d.o.o., Grabrovec 70, 49210 Zabok zastupanog po punomoćniku Đukica Juričan; Mladen Štefanec</izvorni_sadrzaj>
    <derivirana_varijabla naziv="DomainObject.Predmet.ProtustrankaFormatedWithAdress_1"> ADVANCED CREATIO  d.o.o., Grabrovec 70, 49210 Zabok zastupanog po punomoćniku Đukica Juričan; Mladen Štefanec</derivirana_varijabla>
  </DomainObject.Predmet.ProtustrankaFormatedWithAdress>
  <DomainObject.Predmet.ProtustrankaFormatedWithAdressOIB>
    <izvorni_sadrzaj> ADVANCED CREATIO  d.o.o., OIB 59563461172, Grabrovec 70, 49210 Zabok zastupanog po punomoćniku Đukica Juričan; Mladen Štefanec</izvorni_sadrzaj>
    <derivirana_varijabla naziv="DomainObject.Predmet.ProtustrankaFormatedWithAdressOIB_1"> ADVANCED CREATIO  d.o.o., OIB 59563461172, Grabrovec 70, 49210 Zabok zastupanog po punomoćniku Đukica Juričan; Mladen Štefanec</derivirana_varijabla>
  </DomainObject.Predmet.ProtustrankaFormatedWithAdressOIB>
  <DomainObject.Predmet.ProtustrankaWithAdress>
    <izvorni_sadrzaj>ADVANCED CREATIO  d.o.o. Grabrovec 70, 49210 Zabok</izvorni_sadrzaj>
    <derivirana_varijabla naziv="DomainObject.Predmet.ProtustrankaWithAdress_1">ADVANCED CREATIO  d.o.o. Grabrovec 70, 49210 Zabok</derivirana_varijabla>
  </DomainObject.Predmet.ProtustrankaWithAdress>
  <DomainObject.Predmet.ProtustrankaWithAdressOIB>
    <izvorni_sadrzaj>ADVANCED CREATIO  d.o.o., OIB 59563461172, Grabrovec 70, 49210 Zabok</izvorni_sadrzaj>
    <derivirana_varijabla naziv="DomainObject.Predmet.ProtustrankaWithAdressOIB_1">ADVANCED CREATIO  d.o.o., OIB 59563461172, Grabrovec 70, 49210 Zabok</derivirana_varijabla>
  </DomainObject.Predmet.ProtustrankaWithAdressOIB>
  <DomainObject.Predmet.ProtustrankaNazivFormated>
    <izvorni_sadrzaj>ADVANCED CREATIO  d.o.o.</izvorni_sadrzaj>
    <derivirana_varijabla naziv="DomainObject.Predmet.ProtustrankaNazivFormated_1">ADVANCED CREATIO  d.o.o.</derivirana_varijabla>
  </DomainObject.Predmet.ProtustrankaNazivFormated>
  <DomainObject.Predmet.ProtustrankaNazivFormatedOIB>
    <izvorni_sadrzaj>ADVANCED CREATIO  d.o.o., OIB 59563461172</izvorni_sadrzaj>
    <derivirana_varijabla naziv="DomainObject.Predmet.ProtustrankaNazivFormatedOIB_1">ADVANCED CREATIO  d.o.o., OIB 59563461172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ADVANCED CREATIO  d.o.o. zastupanog po punomoćniku Đukica Juričan; Mladen Štefanec</item>
    </izvorni_sadrzaj>
    <derivirana_varijabla naziv="DomainObject.Predmet.ProtuStrankaListFormated_1">
      <item>ADVANCED CREATIO  d.o.o. zastupanog po punomoćniku Đukica Juričan; Mladen Štefanec</item>
    </derivirana_varijabla>
  </DomainObject.Predmet.ProtuStrankaListFormated>
  <DomainObject.Predmet.ProtuStrankaListFormatedOIB>
    <izvorni_sadrzaj>
      <item>ADVANCED CREATIO  d.o.o., OIB 59563461172 zastupanog po punomoćniku Đukica Juričan; Mladen Štefanec</item>
    </izvorni_sadrzaj>
    <derivirana_varijabla naziv="DomainObject.Predmet.ProtuStrankaListFormatedOIB_1">
      <item>ADVANCED CREATIO  d.o.o., OIB 59563461172 zastupanog po punomoćniku Đukica Juričan; Mladen Štefanec</item>
    </derivirana_varijabla>
  </DomainObject.Predmet.ProtuStrankaListFormatedOIB>
  <DomainObject.Predmet.ProtuStrankaListFormatedWithAdress>
    <izvorni_sadrzaj>
      <item>ADVANCED CREATIO  d.o.o., Grabrovec 70, 49210 Zabok zastupanog po punomoćniku Đukica Juričan; Mladen Štefanec</item>
    </izvorni_sadrzaj>
    <derivirana_varijabla naziv="DomainObject.Predmet.ProtuStrankaListFormatedWithAdress_1">
      <item>ADVANCED CREATIO  d.o.o., Grabrovec 70, 49210 Zabok zastupanog po punomoćniku Đukica Juričan; Mladen Štefanec</item>
    </derivirana_varijabla>
  </DomainObject.Predmet.ProtuStrankaListFormatedWithAdress>
  <DomainObject.Predmet.ProtuStrankaListFormatedWithAdressOIB>
    <izvorni_sadrzaj>
      <item>ADVANCED CREATIO  d.o.o., OIB 59563461172, Grabrovec 70, 49210 Zabok zastupanog po punomoćniku Đukica Juričan; Mladen Štefanec</item>
    </izvorni_sadrzaj>
    <derivirana_varijabla naziv="DomainObject.Predmet.ProtuStrankaListFormatedWithAdressOIB_1">
      <item>ADVANCED CREATIO  d.o.o., OIB 59563461172, Grabrovec 70, 49210 Zabok zastupanog po punomoćniku Đukica Juričan; Mladen Štefanec</item>
    </derivirana_varijabla>
  </DomainObject.Predmet.ProtuStrankaListFormatedWithAdressOIB>
  <DomainObject.Predmet.ProtuStrankaListNazivFormated>
    <izvorni_sadrzaj>
      <item>ADVANCED CREATIO  d.o.o.</item>
    </izvorni_sadrzaj>
    <derivirana_varijabla naziv="DomainObject.Predmet.ProtuStrankaListNazivFormated_1">
      <item>ADVANCED CREATIO  d.o.o.</item>
    </derivirana_varijabla>
  </DomainObject.Predmet.ProtuStrankaListNazivFormated>
  <DomainObject.Predmet.ProtuStrankaListNazivFormatedOIB>
    <izvorni_sadrzaj>
      <item>ADVANCED CREATIO  d.o.o., OIB 59563461172</item>
    </izvorni_sadrzaj>
    <derivirana_varijabla naziv="DomainObject.Predmet.ProtuStrankaListNazivFormatedOIB_1">
      <item>ADVANCED CREATIO  d.o.o., OIB 59563461172</item>
    </derivirana_varijabla>
  </DomainObject.Predmet.ProtuStrankaListNazivFormatedOIB>
  <DomainObject.Predmet.OstaliListFormated>
    <izvorni_sadrzaj>
      <item>Đukica Juričan punomoćnik sudionika u postupku ADVANCED CREATIO  d.o.o.</item>
      <item>Mladen Štefanec punomoćnik sudionika u postupku ADVANCED CREATIO  d.o.o.</item>
    </izvorni_sadrzaj>
    <derivirana_varijabla naziv="DomainObject.Predmet.OstaliListFormated_1">
      <item>Đukica Juričan punomoćnik sudionika u postupku ADVANCED CREATIO  d.o.o.</item>
      <item>Mladen Štefanec punomoćnik sudionika u postupku ADVANCED CREATIO  d.o.o.</item>
    </derivirana_varijabla>
  </DomainObject.Predmet.OstaliListFormated>
  <DomainObject.Predmet.OstaliListFormatedOIB>
    <izvorni_sadrzaj>
      <item>Đukica Juričan, OIB 17773131194 punomoćnik sudionika u postupku ADVANCED CREATIO  d.o.o.</item>
      <item>Mladen Štefanec, OIB 18788360702 punomoćnik sudionika u postupku ADVANCED CREATIO  d.o.o.</item>
    </izvorni_sadrzaj>
    <derivirana_varijabla naziv="DomainObject.Predmet.OstaliListFormatedOIB_1">
      <item>Đukica Juričan, OIB 17773131194 punomoćnik sudionika u postupku ADVANCED CREATIO  d.o.o.</item>
      <item>Mladen Štefanec, OIB 18788360702 punomoćnik sudionika u postupku ADVANCED CREATIO  d.o.o.</item>
    </derivirana_varijabla>
  </DomainObject.Predmet.OstaliListFormatedOIB>
  <DomainObject.Predmet.OstaliListFormatedWithAdress>
    <izvorni_sadrzaj>
      <item>Đukica Juričan, Bukovinčev Put 10, 10000 Zagreb punomoćnik sudionika u postupku ADVANCED CREATIO  d.o.o.</item>
      <item>Mladen Štefanec, Grabrovec 70, 49210 Grabrovec punomoćnik sudionika u postupku ADVANCED CREATIO  d.o.o.</item>
    </izvorni_sadrzaj>
    <derivirana_varijabla naziv="DomainObject.Predmet.OstaliListFormatedWithAdress_1">
      <item>Đukica Juričan, Bukovinčev Put 10, 10000 Zagreb punomoćnik sudionika u postupku ADVANCED CREATIO  d.o.o.</item>
      <item>Mladen Štefanec, Grabrovec 70, 49210 Grabrovec punomoćnik sudionika u postupku ADVANCED CREATIO  d.o.o.</item>
    </derivirana_varijabla>
  </DomainObject.Predmet.OstaliListFormatedWithAdress>
  <DomainObject.Predmet.OstaliListFormatedWithAdressOIB>
    <izvorni_sadrzaj>
      <item>Đukica Juričan, OIB 17773131194, Bukovinčev Put 10, 10000 Zagreb punomoćnik sudionika u postupku ADVANCED CREATIO  d.o.o.</item>
      <item>Mladen Štefanec, OIB 18788360702, Grabrovec 70, 49210 Grabrovec punomoćnik sudionika u postupku ADVANCED CREATIO  d.o.o.</item>
    </izvorni_sadrzaj>
    <derivirana_varijabla naziv="DomainObject.Predmet.OstaliListFormatedWithAdressOIB_1">
      <item>Đukica Juričan, OIB 17773131194, Bukovinčev Put 10, 10000 Zagreb punomoćnik sudionika u postupku ADVANCED CREATIO  d.o.o.</item>
      <item>Mladen Štefanec, OIB 18788360702, Grabrovec 70, 49210 Grabrovec punomoćnik sudionika u postupku ADVANCED CREATIO  d.o.o.</item>
    </derivirana_varijabla>
  </DomainObject.Predmet.OstaliListFormatedWithAdressOIB>
  <DomainObject.Predmet.OstaliListNazivFormated>
    <izvorni_sadrzaj>
      <item>Đukica Juričan</item>
      <item>Mladen Štefanec</item>
    </izvorni_sadrzaj>
    <derivirana_varijabla naziv="DomainObject.Predmet.OstaliListNazivFormated_1">
      <item>Đukica Juričan</item>
      <item>Mladen Štefanec</item>
    </derivirana_varijabla>
  </DomainObject.Predmet.OstaliListNazivFormated>
  <DomainObject.Predmet.OstaliListNazivFormatedOIB>
    <izvorni_sadrzaj>
      <item>Đukica Juričan, OIB 17773131194</item>
      <item>Mladen Štefanec, OIB 18788360702</item>
    </izvorni_sadrzaj>
    <derivirana_varijabla naziv="DomainObject.Predmet.OstaliListNazivFormatedOIB_1">
      <item>Đukica Juričan, OIB 17773131194</item>
      <item>Mladen Štefanec, OIB 18788360702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ADVANCED CREATIO  d.o.o.</izvorni_sadrzaj>
    <derivirana_varijabla naziv="DomainObject.Predmet.ProtustrankaIDrugi_1">ADVANCED CREATIO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ADVANCED CREATIO  d.o.o., OIB 59563461172, Grabrovec 70, 49210 Zabok</izvorni_sadrzaj>
    <derivirana_varijabla naziv="DomainObject.Predmet.ProtustrankaIDrugiAdressOIB_1">ADVANCED CREATIO  d.o.o., OIB 59563461172, Grabrovec 70,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ADVANCED CREATIO  d.o.o.</item>
      <item>FINA Regionalni centar Zagreb</item>
      <item>Đukica Juričan</item>
      <item>Mladen Štefanec</item>
    </izvorni_sadrzaj>
    <derivirana_varijabla naziv="DomainObject.Predmet.SudioniciListNaziv_1">
      <item>ADVANCED CREATIO  d.o.o.</item>
      <item>FINA Regionalni centar Zagreb</item>
      <item>Đukica Juričan</item>
      <item>Mladen Štefanec</item>
    </derivirana_varijabla>
  </DomainObject.Predmet.SudioniciListNaziv>
  <DomainObject.Predmet.SudioniciListAdressOIB>
    <izvorni_sadrzaj>
      <item>ADVANCED CREATIO  d.o.o., OIB 59563461172, Grabrovec 70,49210 Zabok</item>
      <item>FINA Regionalni centar Zagreb, OIB 85821130368, Trg svibanjskih žrtava 1995. 1,10000 Zagreb</item>
      <item>Đukica Juričan, OIB 17773131194, Bukovinčev Put 10,10000 Zagreb</item>
      <item>Mladen Štefanec, OIB 18788360702, Grabrovec 70,49210 Grabrovec</item>
    </izvorni_sadrzaj>
    <derivirana_varijabla naziv="DomainObject.Predmet.SudioniciListAdressOIB_1">
      <item>ADVANCED CREATIO  d.o.o., OIB 59563461172, Grabrovec 70,49210 Zabok</item>
      <item>FINA Regionalni centar Zagreb, OIB 85821130368, Trg svibanjskih žrtava 1995. 1,10000 Zagreb</item>
      <item>Đukica Juričan, OIB 17773131194, Bukovinčev Put 10,10000 Zagreb</item>
      <item>Mladen Štefanec, OIB 18788360702, Grabrovec 70,49210 Grabrovec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59563461172</item>
      <item>, OIB 85821130368</item>
      <item>, OIB 17773131194</item>
      <item>, OIB 18788360702</item>
    </izvorni_sadrzaj>
    <derivirana_varijabla naziv="DomainObject.Predmet.SudioniciListNazivOIB_1">
      <item>, OIB 59563461172</item>
      <item>, OIB 85821130368</item>
      <item>, OIB 17773131194</item>
      <item>, OIB 18788360702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3892</properties:Characters>
  <properties:Lines>115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2016-08-19T09:13:00Z</dcterms:created>
  <dc:creator>Miroslav Lovreković</dc:creator>
  <cp:lastModifiedBy>Miroslav Lovreković</cp:lastModifiedBy>
  <cp:lastPrinted>2016-11-02T13:24:00Z</cp:lastPrinted>
  <dcterms:modified xmlns:xsi="http://www.w3.org/2001/XMLSchema-instance" xsi:type="dcterms:W3CDTF">2016-11-02T13:26:00Z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