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c107" w14:paraId="bd8c10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A67895">
        <w:t>2624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3277AD">
        <w:t xml:space="preserve">Financijske agencije Regionalni centar Zagreb Podružnica Zagreb, Trg svibanjskih žrtava 1995. 1, za pokretanje skraćenog stečajnog postupka  nad dužnikom </w:t>
      </w:r>
      <w:r w:rsidR="00A67895">
        <w:t>LIMENI KROVKO jednostavno društvo s ograničenom odgovornošću za građenje, trgovinu i usluge, Zagreb, Zagrebačka cesta 20, MBS: 080925984, OIB: 27802788819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A67895">
        <w:t>LIMENI KROVKO jednostavno društvo s ograničenom odgovornošću za građenje, trgovinu i usluge, Zagreb, Zagrebačka cesta 20, MBS: 080925984, OIB: 27802788819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D7410A">
        <w:t>Damir Cincar, Osijek, Ul. Sv. Ane 15b, OIB: 60464850994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A67895">
        <w:t>LIMENI KROVKO jednostavno društvo s ograničenom odgovornošću za građenje, trgovinu i usluge, Zagreb, Zagrebačka cesta 20, MBS: 080925984, OIB: 27802788819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3277AD">
        <w:t>Zagreb</w:t>
      </w:r>
      <w:r>
        <w:t xml:space="preserve"> podnijela je dana </w:t>
      </w:r>
      <w:r w:rsidR="00A67895">
        <w:t>13. lipnja</w:t>
      </w:r>
      <w:r w:rsidR="003277AD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A67895">
        <w:t>LIMENI KROVKO jednostavno društvo s ograničenom odgovornošću za građenje, trgovinu i usluge, Zagreb, Zagrebačka cesta 20, MBS: 080925984, OIB: 27802788819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A67895">
        <w:t>2624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A67895">
        <w:t>2624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277AD"/>
    <w:rsid w:val="00333EEE"/>
    <w:rsid w:val="0036302D"/>
    <w:rsid w:val="003942B2"/>
    <w:rsid w:val="0040522B"/>
    <w:rsid w:val="00423822"/>
    <w:rsid w:val="004274A0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26FC7"/>
    <w:rsid w:val="009D33A7"/>
    <w:rsid w:val="009F2371"/>
    <w:rsid w:val="009F5360"/>
    <w:rsid w:val="009F696E"/>
    <w:rsid w:val="00A571AD"/>
    <w:rsid w:val="00A67895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7410A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26F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26F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F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F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26F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26F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F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F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St-2624/2016</izvorni_sadrzaj>
    <derivirana_varijabla naziv="DomainObject.Predmet.OznakaBroj_1">St-2624/2016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LIMENI KROVKO jednostavno društvo s ograničenom odgovornošću za građenje, trgovinu i usluge</izvorni_sadrzaj>
    <derivirana_varijabla naziv="DomainObject.Predmet.ProtustrankaFormated_1">  LIMENI KROVKO jednostavno društvo s ograničenom odgovornošću za građenje, trgovinu i usluge</derivirana_varijabla>
  </DomainObject.Predmet.ProtustrankaFormated>
  <DomainObject.Predmet.ProtustrankaFormatedOIB>
    <izvorni_sadrzaj>  LIMENI KROVKO jednostavno društvo s ograničenom odgovornošću za građenje, trgovinu i usluge, OIB 27802788819</izvorni_sadrzaj>
    <derivirana_varijabla naziv="DomainObject.Predmet.ProtustrankaFormatedOIB_1">  LIMENI KROVKO jednostavno društvo s ograničenom odgovornošću za građenje, trgovinu i usluge, OIB 27802788819</derivirana_varijabla>
  </DomainObject.Predmet.ProtustrankaFormatedOIB>
  <DomainObject.Predmet.ProtustrankaFormatedWithAdress>
    <izvorni_sadrzaj> LIMENI KROVKO jednostavno društvo s ograničenom odgovornošću za građenje, trgovinu i usluge, Zagrebačka cesta 20, 10000 Zagreb</izvorni_sadrzaj>
    <derivirana_varijabla naziv="DomainObject.Predmet.ProtustrankaFormatedWithAdress_1"> LIMENI KROVKO jednostavno društvo s ograničenom odgovornošću za građenje, trgovinu i usluge, Zagrebačka cesta 20, 10000 Zagreb</derivirana_varijabla>
  </DomainObject.Predmet.ProtustrankaFormatedWithAdress>
  <DomainObject.Predmet.ProtustrankaFormatedWithAdressOIB>
    <izvorni_sadrzaj> LIMENI KROVKO jednostavno društvo s ograničenom odgovornošću za građenje, trgovinu i usluge, OIB 27802788819, Zagrebačka cesta 20, 10000 Zagreb</izvorni_sadrzaj>
    <derivirana_varijabla naziv="DomainObject.Predmet.ProtustrankaFormatedWithAdressOIB_1"> LIMENI KROVKO jednostavno društvo s ograničenom odgovornošću za građenje, trgovinu i usluge, OIB 27802788819, Zagrebačka cesta 20, 10000 Zagreb</derivirana_varijabla>
  </DomainObject.Predmet.ProtustrankaFormatedWithAdressOIB>
  <DomainObject.Predmet.ProtustrankaWithAdress>
    <izvorni_sadrzaj>LIMENI KROVKO jednostavno društvo s ograničenom odgovornošću za građenje, trgovinu i usluge Zagrebačka cesta 20, 10000 Zagreb</izvorni_sadrzaj>
    <derivirana_varijabla naziv="DomainObject.Predmet.ProtustrankaWithAdress_1">LIMENI KROVKO jednostavno društvo s ograničenom odgovornošću za građenje, trgovinu i usluge Zagrebačka cesta 20, 10000 Zagreb</derivirana_varijabla>
  </DomainObject.Predmet.ProtustrankaWithAdress>
  <DomainObject.Predmet.ProtustrankaWithAdressOIB>
    <izvorni_sadrzaj>LIMENI KROVKO jednostavno društvo s ograničenom odgovornošću za građenje, trgovinu i usluge, OIB 27802788819, Zagrebačka cesta 20, 10000 Zagreb</izvorni_sadrzaj>
    <derivirana_varijabla naziv="DomainObject.Predmet.ProtustrankaWithAdressOIB_1">LIMENI KROVKO jednostavno društvo s ograničenom odgovornošću za građenje, trgovinu i usluge, OIB 27802788819, Zagrebačka cesta 20, 10000 Zagreb</derivirana_varijabla>
  </DomainObject.Predmet.ProtustrankaWithAdressOIB>
  <DomainObject.Predmet.ProtustrankaNazivFormated>
    <izvorni_sadrzaj>LIMENI KROVKO jednostavno društvo s ograničenom odgovornošću za građenje, trgovinu i usluge</izvorni_sadrzaj>
    <derivirana_varijabla naziv="DomainObject.Predmet.ProtustrankaNazivFormated_1">LIMENI KROVKO jednostavno društvo s ograničenom odgovornošću za građenje, trgovinu i usluge</derivirana_varijabla>
  </DomainObject.Predmet.ProtustrankaNazivFormated>
  <DomainObject.Predmet.ProtustrankaNazivFormatedOIB>
    <izvorni_sadrzaj>LIMENI KROVKO jednostavno društvo s ograničenom odgovornošću za građenje, trgovinu i usluge, OIB 27802788819</izvorni_sadrzaj>
    <derivirana_varijabla naziv="DomainObject.Predmet.ProtustrankaNazivFormatedOIB_1">LIMENI KROVKO jednostavno društvo s ograničenom odgovornošću za građenje, trgovinu i usluge, OIB 27802788819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LIMENI KROVKO jednostavno društvo s ograničenom odgovornošću za građenje, trgovinu i usluge</item>
    </izvorni_sadrzaj>
    <derivirana_varijabla naziv="DomainObject.Predmet.ProtuStrankaListFormated_1">
      <item>LIMENI KROVKO jednostavno društvo s ograničenom odgovornošću za građenje, trgovinu i usluge</item>
    </derivirana_varijabla>
  </DomainObject.Predmet.ProtuStrankaListFormated>
  <DomainObject.Predmet.ProtuStrankaListFormatedOIB>
    <izvorni_sadrzaj>
      <item>LIMENI KROVKO jednostavno društvo s ograničenom odgovornošću za građenje, trgovinu i usluge, OIB 27802788819</item>
    </izvorni_sadrzaj>
    <derivirana_varijabla naziv="DomainObject.Predmet.ProtuStrankaListFormatedOIB_1">
      <item>LIMENI KROVKO jednostavno društvo s ograničenom odgovornošću za građenje, trgovinu i usluge, OIB 27802788819</item>
    </derivirana_varijabla>
  </DomainObject.Predmet.ProtuStrankaListFormatedOIB>
  <DomainObject.Predmet.ProtuStrankaListFormatedWithAdress>
    <izvorni_sadrzaj>
      <item>LIMENI KROVKO jednostavno društvo s ograničenom odgovornošću za građenje, trgovinu i usluge, Zagrebačka cesta 20, 10000 Zagreb</item>
    </izvorni_sadrzaj>
    <derivirana_varijabla naziv="DomainObject.Predmet.ProtuStrankaListFormatedWithAdress_1">
      <item>LIMENI KROVKO jednostavno društvo s ograničenom odgovornošću za građenje, trgovinu i usluge, Zagrebačka cesta 20, 10000 Zagreb</item>
    </derivirana_varijabla>
  </DomainObject.Predmet.ProtuStrankaListFormatedWithAdress>
  <DomainObject.Predmet.ProtuStrankaListFormatedWithAdressOIB>
    <izvorni_sadrzaj>
      <item>LIMENI KROVKO jednostavno društvo s ograničenom odgovornošću za građenje, trgovinu i usluge, OIB 27802788819, Zagrebačka cesta 20, 10000 Zagreb</item>
    </izvorni_sadrzaj>
    <derivirana_varijabla naziv="DomainObject.Predmet.ProtuStrankaListFormatedWithAdressOIB_1">
      <item>LIMENI KROVKO jednostavno društvo s ograničenom odgovornošću za građenje, trgovinu i usluge, OIB 27802788819, Zagrebačka cesta 20, 10000 Zagreb</item>
    </derivirana_varijabla>
  </DomainObject.Predmet.ProtuStrankaListFormatedWithAdressOIB>
  <DomainObject.Predmet.ProtuStrankaListNazivFormated>
    <izvorni_sadrzaj>
      <item>LIMENI KROVKO jednostavno društvo s ograničenom odgovornošću za građenje, trgovinu i usluge</item>
    </izvorni_sadrzaj>
    <derivirana_varijabla naziv="DomainObject.Predmet.ProtuStrankaListNazivFormated_1">
      <item>LIMENI KROVKO jednostavno društvo s ograničenom odgovornošću za građenje, trgovinu i usluge</item>
    </derivirana_varijabla>
  </DomainObject.Predmet.ProtuStrankaListNazivFormated>
  <DomainObject.Predmet.ProtuStrankaListNazivFormatedOIB>
    <izvorni_sadrzaj>
      <item>LIMENI KROVKO jednostavno društvo s ograničenom odgovornošću za građenje, trgovinu i usluge, OIB 27802788819</item>
    </izvorni_sadrzaj>
    <derivirana_varijabla naziv="DomainObject.Predmet.ProtuStrankaListNazivFormatedOIB_1">
      <item>LIMENI KROVKO jednostavno društvo s ograničenom odgovornošću za građenje, trgovinu i usluge, OIB 27802788819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LIMENI KROVKO jednostavno društvo s ograničenom odgovornošću za građenje, trgovinu i usluge</izvorni_sadrzaj>
    <derivirana_varijabla naziv="DomainObject.Predmet.ProtustrankaIDrugi_1">LIMENI KROVKO jednostavno društvo s ograničenom odgovornošću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LIMENI KROVKO jednostavno društvo s ograničenom odgovornošću za građenje, trgovinu i usluge, OIB 27802788819, Zagrebačka cesta 20, 10000 Zagreb</izvorni_sadrzaj>
    <derivirana_varijabla naziv="DomainObject.Predmet.ProtustrankaIDrugiAdressOIB_1">LIMENI KROVKO jednostavno društvo s ograničenom odgovornošću za građenje, trgovinu i usluge, OIB 27802788819, Zagrebačka cesta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LIMENI KROVKO jednostavno društvo s ograničenom odgovornošću za građenje, trgovinu i usluge</item>
      <item>FINA Regionalni centar Zagreb</item>
    </izvorni_sadrzaj>
    <derivirana_varijabla naziv="DomainObject.Predmet.SudioniciListNaziv_1">
      <item>LIMENI KROVKO jednostavno društvo s ograničenom odgovornošću za građenje, trgovinu i usluge</item>
      <item>FINA Regionalni centar Zagreb</item>
    </derivirana_varijabla>
  </DomainObject.Predmet.SudioniciListNaziv>
  <DomainObject.Predmet.SudioniciListAdressOIB>
    <izvorni_sadrzaj>
      <item>LIMENI KROVKO jednostavno društvo s ograničenom odgovornošću za građenje, trgovinu i usluge, OIB 27802788819, Zagrebačka cesta 20,10000 Zagreb</item>
      <item>FINA Regionalni centar Zagreb, OIB 85821130368, Trg svibanjskih žrtava 1995. br. 1,10000 Zagreb</item>
    </izvorni_sadrzaj>
    <derivirana_varijabla naziv="DomainObject.Predmet.SudioniciListAdressOIB_1">
      <item>LIMENI KROVKO jednostavno društvo s ograničenom odgovornošću za građenje, trgovinu i usluge, OIB 27802788819, Zagrebačka cesta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27802788819</item>
      <item>, OIB 85821130368</item>
    </izvorni_sadrzaj>
    <derivirana_varijabla naziv="DomainObject.Predmet.SudioniciListNazivOIB_1">
      <item>, OIB 27802788819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ECD5D-66FD-471E-A27F-02A943191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2440</properties:Characters>
  <properties:Lines>91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2016-12-19T10:02:00Z</dcterms:created>
  <dc:creator>korisnik</dc:creator>
  <cp:lastModifiedBy>Žana Bem</cp:lastModifiedBy>
  <cp:lastPrinted>2016-12-19T09:53:00Z</cp:lastPrinted>
  <dcterms:modified xmlns:xsi="http://www.w3.org/2001/XMLSchema-instance" xsi:type="dcterms:W3CDTF">2016-12-19T10:03:00Z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