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a775" w14:paraId="edaa775" w:rsidRDefault="00771973" w:rsidP="00771973" w:rsidR="00771973">
      <w:pPr>
        <w:pStyle w:val="Bezproreda"/>
        <w15:collapsed w:val="false"/>
        <w:rPr>
          <w:sz w:val="24"/>
          <w:szCs w:val="24"/>
        </w:rPr>
      </w:pPr>
      <w:bookmarkStart w:name="_GoBack" w:id="0"/>
      <w:bookmarkEnd w:id="0"/>
    </w:p>
    <w:p w:rsidRDefault="00771973" w:rsidP="00771973" w:rsidR="00771973">
      <w:pPr>
        <w:pStyle w:val="Bezproreda"/>
        <w:rPr>
          <w:sz w:val="24"/>
          <w:szCs w:val="24"/>
        </w:rPr>
      </w:pPr>
    </w:p>
    <w:p w:rsidRDefault="00771973" w:rsidP="00771973" w:rsidR="00771973" w:rsidRPr="00FD10DE">
      <w:r w:rsidRPr="00FD10DE">
        <w:t xml:space="preserve">                  </w:t>
      </w:r>
      <w:r w:rsidRPr="00FD10DE">
        <w:rPr>
          <w:noProof/>
        </w:rPr>
        <w:drawing>
          <wp:inline distR="0" distL="0" distB="0" distT="0">
            <wp:extent cy="675640" cx="525145"/>
            <wp:effectExtent b="0" r="825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771973" w:rsidP="00771973" w:rsidR="00771973">
      <w:r w:rsidRPr="00FD10DE">
        <w:t xml:space="preserve">   </w:t>
      </w:r>
    </w:p>
    <w:p w:rsidRDefault="00771973" w:rsidP="00771973" w:rsidR="00771973" w:rsidRPr="00FD10DE">
      <w:r>
        <w:t xml:space="preserve">  </w:t>
      </w:r>
      <w:r w:rsidR="00EE7681">
        <w:t xml:space="preserve"> </w:t>
      </w:r>
      <w:r w:rsidRPr="00FD10DE">
        <w:t xml:space="preserve">REPUBLIKA HRVATSKA </w:t>
      </w:r>
      <w:r w:rsidRPr="00FD10DE">
        <w:tab/>
      </w:r>
      <w:r w:rsidRPr="00FD10DE">
        <w:tab/>
      </w:r>
      <w:r w:rsidRPr="00FD10DE">
        <w:tab/>
      </w:r>
      <w:r w:rsidRPr="00FD10DE">
        <w:tab/>
      </w:r>
      <w:r w:rsidRPr="00FD10DE">
        <w:tab/>
      </w:r>
    </w:p>
    <w:p w:rsidRDefault="00771973" w:rsidP="00771973" w:rsidR="00771973">
      <w:r w:rsidRPr="00FD10DE">
        <w:t xml:space="preserve"> TRGOVAČKI SUD U </w:t>
      </w:r>
      <w:r>
        <w:t xml:space="preserve">RIJECI </w:t>
      </w:r>
    </w:p>
    <w:p w:rsidRDefault="00EE7681" w:rsidP="00EE7681" w:rsidR="00EE7681">
      <w:pPr>
        <w:pStyle w:val="Zaglavlje"/>
      </w:pPr>
      <w:r>
        <w:t xml:space="preserve">       Rijeka, Zadarska 1 i 3 </w:t>
      </w:r>
      <w:r>
        <w:tab/>
      </w:r>
      <w:r>
        <w:tab/>
        <w:t>Poslovni broj 7 St-64/1999-3002</w:t>
      </w:r>
    </w:p>
    <w:p w:rsidRDefault="00771973" w:rsidP="00771973" w:rsidR="00771973"/>
    <w:p w:rsidRDefault="00771973" w:rsidP="00771973" w:rsidR="00771973" w:rsidRPr="00FD10DE">
      <w:pPr>
        <w:jc w:val="both"/>
      </w:pPr>
      <w:r>
        <w:t xml:space="preserve"> </w:t>
      </w:r>
    </w:p>
    <w:p w:rsidRDefault="00771973" w:rsidP="00771973" w:rsidR="00771973">
      <w:pPr>
        <w:jc w:val="center"/>
      </w:pPr>
    </w:p>
    <w:p w:rsidRDefault="00771973" w:rsidP="00771973" w:rsidR="00771973" w:rsidRPr="00FD10DE">
      <w:pPr>
        <w:jc w:val="center"/>
      </w:pPr>
      <w:r w:rsidRPr="00FD10DE">
        <w:t xml:space="preserve">R E P U B L I K A </w:t>
      </w:r>
      <w:r>
        <w:t xml:space="preserve">  </w:t>
      </w:r>
      <w:r w:rsidRPr="00FD10DE">
        <w:t xml:space="preserve"> H R V A T S K A</w:t>
      </w:r>
    </w:p>
    <w:p w:rsidRDefault="00771973" w:rsidP="00771973" w:rsidR="00771973" w:rsidRPr="00FD10DE"/>
    <w:p w:rsidRDefault="00771973" w:rsidP="00771973" w:rsidR="00771973" w:rsidRPr="00FD10DE">
      <w:pPr>
        <w:jc w:val="center"/>
      </w:pPr>
      <w:r w:rsidRPr="00FD10DE">
        <w:t>R J E Š E N</w:t>
      </w:r>
      <w:r>
        <w:t xml:space="preserve"> </w:t>
      </w:r>
      <w:r w:rsidRPr="00FD10DE">
        <w:t>J E</w:t>
      </w:r>
    </w:p>
    <w:p w:rsidRDefault="00771973" w:rsidP="00771973" w:rsidR="00771973">
      <w:pPr>
        <w:pStyle w:val="Bezproreda"/>
        <w:rPr>
          <w:sz w:val="24"/>
          <w:szCs w:val="24"/>
        </w:rPr>
      </w:pPr>
      <w:r>
        <w:rPr>
          <w:sz w:val="24"/>
          <w:szCs w:val="24"/>
        </w:rPr>
        <w:t xml:space="preserve"> </w:t>
      </w:r>
    </w:p>
    <w:p w:rsidRDefault="00771973" w:rsidP="00771973" w:rsidR="00771973">
      <w:pPr>
        <w:pStyle w:val="Bezproreda"/>
        <w:rPr>
          <w:sz w:val="24"/>
          <w:szCs w:val="24"/>
        </w:rPr>
      </w:pPr>
    </w:p>
    <w:p w:rsidRDefault="00771973" w:rsidP="00771973" w:rsidR="00771973" w:rsidRPr="00771973">
      <w:pPr>
        <w:pStyle w:val="Bezproreda"/>
        <w:rPr>
          <w:sz w:val="24"/>
          <w:szCs w:val="24"/>
        </w:rPr>
      </w:pPr>
    </w:p>
    <w:p w:rsidRDefault="00771973" w:rsidP="00E224DB" w:rsidR="00771973" w:rsidRPr="00771973">
      <w:pPr>
        <w:pStyle w:val="Bezproreda"/>
        <w:ind w:firstLine="708"/>
        <w:rPr>
          <w:sz w:val="24"/>
          <w:szCs w:val="24"/>
        </w:rPr>
      </w:pPr>
      <w:r w:rsidRPr="00771973">
        <w:rPr>
          <w:sz w:val="24"/>
          <w:szCs w:val="24"/>
        </w:rPr>
        <w:t xml:space="preserve">Trgovački sud u Rijeci, po Liljani Ugrin, kao stečajnom sucu u predmetu provođenja stečajnog postupka nad </w:t>
      </w:r>
      <w:r w:rsidR="00E224DB">
        <w:rPr>
          <w:sz w:val="24"/>
          <w:szCs w:val="24"/>
        </w:rPr>
        <w:t xml:space="preserve">dužnikom </w:t>
      </w:r>
      <w:r w:rsidRPr="00771973">
        <w:rPr>
          <w:sz w:val="24"/>
          <w:szCs w:val="24"/>
        </w:rPr>
        <w:t>BRODOMATERIJAL d.d. u stečaju Škrljevo (MBS 040002082 – OIB 32152751113)</w:t>
      </w:r>
      <w:r w:rsidR="00EE7681">
        <w:rPr>
          <w:sz w:val="24"/>
          <w:szCs w:val="24"/>
        </w:rPr>
        <w:t>,</w:t>
      </w:r>
      <w:r w:rsidRPr="00771973">
        <w:rPr>
          <w:sz w:val="24"/>
          <w:szCs w:val="24"/>
        </w:rPr>
        <w:t xml:space="preserve"> dana </w:t>
      </w:r>
      <w:r w:rsidR="00EE7681">
        <w:rPr>
          <w:sz w:val="24"/>
          <w:szCs w:val="24"/>
        </w:rPr>
        <w:t>6</w:t>
      </w:r>
      <w:r w:rsidRPr="00771973">
        <w:rPr>
          <w:sz w:val="24"/>
          <w:szCs w:val="24"/>
        </w:rPr>
        <w:t xml:space="preserve">. studenog 2018. </w:t>
      </w:r>
    </w:p>
    <w:p w:rsidRDefault="00771973" w:rsidP="00771973" w:rsidR="00771973" w:rsidRPr="00771973">
      <w:pPr>
        <w:pStyle w:val="Bezproreda"/>
        <w:rPr>
          <w:sz w:val="24"/>
          <w:szCs w:val="24"/>
        </w:rPr>
      </w:pPr>
    </w:p>
    <w:p w:rsidRDefault="00771973" w:rsidP="00E224DB" w:rsidR="00771973" w:rsidRPr="00771973">
      <w:pPr>
        <w:pStyle w:val="Bezproreda"/>
        <w:jc w:val="center"/>
        <w:rPr>
          <w:sz w:val="24"/>
          <w:szCs w:val="24"/>
        </w:rPr>
      </w:pPr>
      <w:r w:rsidRPr="00771973">
        <w:rPr>
          <w:sz w:val="24"/>
          <w:szCs w:val="24"/>
        </w:rPr>
        <w:t>r i j e š i o       j e</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771973" w:rsidR="00771973" w:rsidRPr="00E60DB8">
      <w:pPr>
        <w:pStyle w:val="Bezproreda"/>
        <w:rPr>
          <w:sz w:val="24"/>
          <w:szCs w:val="24"/>
        </w:rPr>
      </w:pPr>
      <w:r w:rsidRPr="00E60DB8">
        <w:rPr>
          <w:sz w:val="24"/>
          <w:szCs w:val="24"/>
        </w:rPr>
        <w:tab/>
        <w:t xml:space="preserve">Odbija se prigovor </w:t>
      </w:r>
      <w:r w:rsidR="00F56E5F" w:rsidRPr="00E60DB8">
        <w:rPr>
          <w:sz w:val="24"/>
          <w:szCs w:val="24"/>
        </w:rPr>
        <w:t xml:space="preserve">Radovana Smokvine </w:t>
      </w:r>
      <w:r w:rsidRPr="00E60DB8">
        <w:rPr>
          <w:sz w:val="24"/>
          <w:szCs w:val="24"/>
        </w:rPr>
        <w:t xml:space="preserve">iz </w:t>
      </w:r>
      <w:r w:rsidR="00F56E5F" w:rsidRPr="00E60DB8">
        <w:rPr>
          <w:sz w:val="24"/>
          <w:szCs w:val="24"/>
        </w:rPr>
        <w:t>Ičića</w:t>
      </w:r>
      <w:r w:rsidR="00E60DB8" w:rsidRPr="00E60DB8">
        <w:rPr>
          <w:sz w:val="24"/>
          <w:szCs w:val="24"/>
        </w:rPr>
        <w:t>, Poljanska cesta 48, OIB: 29534362946,</w:t>
      </w:r>
      <w:r w:rsidR="00F56E5F" w:rsidRPr="00E60DB8">
        <w:rPr>
          <w:sz w:val="24"/>
          <w:szCs w:val="24"/>
        </w:rPr>
        <w:t xml:space="preserve"> </w:t>
      </w:r>
      <w:r w:rsidRPr="00E60DB8">
        <w:rPr>
          <w:sz w:val="24"/>
          <w:szCs w:val="24"/>
        </w:rPr>
        <w:t>na diobni popis objavljen u „Narodnim novinama“ br</w:t>
      </w:r>
      <w:r w:rsidR="00E224DB" w:rsidRPr="00E60DB8">
        <w:rPr>
          <w:sz w:val="24"/>
          <w:szCs w:val="24"/>
        </w:rPr>
        <w:t xml:space="preserve">oj 80 </w:t>
      </w:r>
      <w:r w:rsidRPr="00E60DB8">
        <w:rPr>
          <w:sz w:val="24"/>
          <w:szCs w:val="24"/>
        </w:rPr>
        <w:t xml:space="preserve">od </w:t>
      </w:r>
      <w:r w:rsidR="00E224DB" w:rsidRPr="00E60DB8">
        <w:rPr>
          <w:sz w:val="24"/>
          <w:szCs w:val="24"/>
        </w:rPr>
        <w:t xml:space="preserve">7. rujna 2018. </w:t>
      </w:r>
      <w:r w:rsidRPr="00E60DB8">
        <w:rPr>
          <w:sz w:val="24"/>
          <w:szCs w:val="24"/>
        </w:rPr>
        <w:t xml:space="preserve"> </w:t>
      </w:r>
    </w:p>
    <w:p w:rsidRDefault="00771973" w:rsidP="00771973" w:rsidR="00771973" w:rsidRPr="00771973">
      <w:pPr>
        <w:pStyle w:val="Bezproreda"/>
        <w:rPr>
          <w:sz w:val="24"/>
          <w:szCs w:val="24"/>
        </w:rPr>
      </w:pPr>
      <w:r w:rsidRPr="00771973">
        <w:rPr>
          <w:sz w:val="24"/>
          <w:szCs w:val="24"/>
        </w:rPr>
        <w:t xml:space="preserve">        </w:t>
      </w:r>
    </w:p>
    <w:p w:rsidRDefault="00771973" w:rsidP="00771973" w:rsidR="00771973" w:rsidRPr="00771973">
      <w:pPr>
        <w:pStyle w:val="Bezproreda"/>
        <w:rPr>
          <w:sz w:val="24"/>
          <w:szCs w:val="24"/>
        </w:rPr>
      </w:pPr>
    </w:p>
    <w:p w:rsidRDefault="00771973" w:rsidP="00E224DB" w:rsidR="00771973" w:rsidRPr="00771973">
      <w:pPr>
        <w:pStyle w:val="Bezproreda"/>
        <w:jc w:val="center"/>
        <w:rPr>
          <w:sz w:val="24"/>
          <w:szCs w:val="24"/>
        </w:rPr>
      </w:pPr>
      <w:r w:rsidRPr="00771973">
        <w:rPr>
          <w:sz w:val="24"/>
          <w:szCs w:val="24"/>
        </w:rPr>
        <w:t>Obrazloženje</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E224DB" w:rsidR="00771973">
      <w:pPr>
        <w:pStyle w:val="Bezproreda"/>
        <w:ind w:firstLine="360"/>
        <w:rPr>
          <w:sz w:val="24"/>
          <w:szCs w:val="24"/>
        </w:rPr>
      </w:pPr>
      <w:r w:rsidRPr="00771973">
        <w:rPr>
          <w:sz w:val="24"/>
          <w:szCs w:val="24"/>
        </w:rPr>
        <w:t xml:space="preserve">Vjerovnik </w:t>
      </w:r>
      <w:r w:rsidR="00F56E5F">
        <w:rPr>
          <w:sz w:val="24"/>
          <w:szCs w:val="24"/>
        </w:rPr>
        <w:t xml:space="preserve">Radovan Smokvina </w:t>
      </w:r>
      <w:r w:rsidRPr="00771973">
        <w:rPr>
          <w:sz w:val="24"/>
          <w:szCs w:val="24"/>
        </w:rPr>
        <w:t xml:space="preserve">je dana </w:t>
      </w:r>
      <w:r w:rsidR="00E224DB">
        <w:rPr>
          <w:sz w:val="24"/>
          <w:szCs w:val="24"/>
        </w:rPr>
        <w:t xml:space="preserve">1. listopada </w:t>
      </w:r>
      <w:r w:rsidRPr="00771973">
        <w:rPr>
          <w:sz w:val="24"/>
          <w:szCs w:val="24"/>
        </w:rPr>
        <w:t>201</w:t>
      </w:r>
      <w:r w:rsidR="00E224DB">
        <w:rPr>
          <w:sz w:val="24"/>
          <w:szCs w:val="24"/>
        </w:rPr>
        <w:t>8</w:t>
      </w:r>
      <w:r w:rsidRPr="00771973">
        <w:rPr>
          <w:sz w:val="24"/>
          <w:szCs w:val="24"/>
        </w:rPr>
        <w:t>. podni</w:t>
      </w:r>
      <w:r w:rsidR="00F56E5F">
        <w:rPr>
          <w:sz w:val="24"/>
          <w:szCs w:val="24"/>
        </w:rPr>
        <w:t xml:space="preserve">o </w:t>
      </w:r>
      <w:r w:rsidRPr="00771973">
        <w:rPr>
          <w:sz w:val="24"/>
          <w:szCs w:val="24"/>
        </w:rPr>
        <w:t>prigovor na diobeni popis stečajne mase objavljen u „Narodnim novinama“ br</w:t>
      </w:r>
      <w:r w:rsidR="00E224DB">
        <w:rPr>
          <w:sz w:val="24"/>
          <w:szCs w:val="24"/>
        </w:rPr>
        <w:t>oj 80</w:t>
      </w:r>
      <w:r w:rsidRPr="00771973">
        <w:rPr>
          <w:sz w:val="24"/>
          <w:szCs w:val="24"/>
        </w:rPr>
        <w:t xml:space="preserve"> od </w:t>
      </w:r>
      <w:r w:rsidR="00E224DB">
        <w:rPr>
          <w:sz w:val="24"/>
          <w:szCs w:val="24"/>
        </w:rPr>
        <w:t>7</w:t>
      </w:r>
      <w:r w:rsidRPr="00771973">
        <w:rPr>
          <w:sz w:val="24"/>
          <w:szCs w:val="24"/>
        </w:rPr>
        <w:t>. rujna 201</w:t>
      </w:r>
      <w:r w:rsidR="00E224DB">
        <w:rPr>
          <w:sz w:val="24"/>
          <w:szCs w:val="24"/>
        </w:rPr>
        <w:t>8</w:t>
      </w:r>
      <w:r w:rsidR="00EE7681">
        <w:rPr>
          <w:sz w:val="24"/>
          <w:szCs w:val="24"/>
        </w:rPr>
        <w:t>.</w:t>
      </w:r>
      <w:r w:rsidRPr="00771973">
        <w:rPr>
          <w:sz w:val="24"/>
          <w:szCs w:val="24"/>
        </w:rPr>
        <w:t xml:space="preserve">, u kojem je naveo kako slijedi: </w:t>
      </w:r>
    </w:p>
    <w:p w:rsidRDefault="00B51E1B" w:rsidP="00F56E5F" w:rsidR="00F56E5F">
      <w:pPr>
        <w:jc w:val="both"/>
      </w:pPr>
      <w:r>
        <w:t>„</w:t>
      </w:r>
      <w:r w:rsidR="00F56E5F">
        <w:t>Temeljem odredbi čl. 190 Stečajnog zakona NN br. 44/96 i NN br. 29/99 (u daljnjem tekstu SZ), podnosim prigovor na diobeni popis objavljen u NN br. 80/2018 od 07.09.2018. godine, kao i samo neka od niza kaznenih djela počinjenih od ˝stečajnog tima˝ (stečajna sutkinja, stečajna upraviteljica i drugih sudionika) na Trgovačkom sudu u Rijeci i drugim sudovima…</w:t>
      </w:r>
    </w:p>
    <w:p w:rsidRDefault="00F56E5F" w:rsidP="00F56E5F" w:rsidR="00F56E5F">
      <w:pPr>
        <w:jc w:val="both"/>
      </w:pPr>
      <w:r>
        <w:t xml:space="preserve">U popisu je objavljeno da će tražbina u iznosu od 2.686.955,34 HKN biti isplaćena vjerovniku višeg isplatnog reda Osimpex-u iz Osjeka temeljem presude poslovnog broja P-408/17.05.2018. godine. Podnosim ovaj prigovor, jer je upravo čl. 70 st. 2 SZ doslovno određeno ˝Vjerovnik kasnijega isplatnog reda mogu se nadmiriti tek pošto budu i cijelosti </w:t>
      </w:r>
      <w:r>
        <w:rPr>
          <w:u w:val="single"/>
        </w:rPr>
        <w:t>namireni</w:t>
      </w:r>
      <w:r>
        <w:t xml:space="preserve"> vjerovnici prethodnoga isplatnog reda.˝</w:t>
      </w:r>
    </w:p>
    <w:p w:rsidRDefault="00F56E5F" w:rsidP="00F56E5F" w:rsidR="00F56E5F">
      <w:pPr>
        <w:jc w:val="both"/>
      </w:pPr>
      <w:r>
        <w:t xml:space="preserve">Činjenica je da je tražbina OSIMPEX-a ispitana na posebnom ispitnom ročištu održanom 09.03.2016. godine i da ju je priznala Stečajna upraviteljica, a da smo je osporili ja (Radovan Smokvina) i vjerovnik Antun Ožanić, ali stečajna sutkinja Ljiljana Ugrin mene nije uputila rješenjem na pokretanje parnice za dokazivanje osnovanosti osporavanja (čak je i Stečajna upraviteljica na ročištu 18.09.2018. na OS u Rijeci posl. Br. K413/16 na stranici br. 7 dva </w:t>
      </w:r>
      <w:r>
        <w:lastRenderedPageBreak/>
        <w:t xml:space="preserve">puta potvrdila da je Radovan Smokvina osporio </w:t>
      </w:r>
      <w:r>
        <w:rPr>
          <w:u w:val="single"/>
        </w:rPr>
        <w:t xml:space="preserve">sve tražbine </w:t>
      </w:r>
      <w:r>
        <w:t>odnosno sva potraživanja. Isto ponavlja u dopisu od 16.01.2017. godine). Stečajna sutkinja Ljiljana Ugrin vrlo često falsificira zapisnike što spada u kaznena djela, a kaznene prijave državno odvjetništvo ignorira. Osim toga u zapisniku je navedeno, citat: ˝Stečajna upraviteljica da nije uvrstila u tablicu podneske označene kao prijave tražbina vjerovnika Marka Bonceka, Nevenke Stašić, Antuna Ožanića i Marka Linića, već da se o istim pismeno očitovala u podnescima od 07. ožujka 2016. godine. Te kao u tim podnescima predlaže da ih sud odbaci˝. Međutim te prijave tražbina još uvijek nisu ispitane niti odbačene, a spadale bi u prethodni ispitni red kao tražbine iz radnih odnosa.</w:t>
      </w:r>
    </w:p>
    <w:p w:rsidRDefault="00F56E5F" w:rsidP="00F56E5F" w:rsidR="00F56E5F">
      <w:pPr>
        <w:jc w:val="both"/>
      </w:pPr>
      <w:r>
        <w:t>Nadalje, u navedenoj objavi diobenog popisa piše da su izvršene rezervacije za osporene tražbine vjerovnika, ali Sud nije objavio još jedno ispitno ročište, nego je objavio završno ročište vjerovnika na dan 03.10.2018. godine.</w:t>
      </w:r>
    </w:p>
    <w:p w:rsidRDefault="00F56E5F" w:rsidP="00F56E5F" w:rsidR="00F56E5F">
      <w:pPr>
        <w:jc w:val="both"/>
      </w:pPr>
      <w:r>
        <w:t>Dakle, unaprijed navedene prijave tražbina navedenih vjerovnika uopće neće biti ispitane, pa će oni biti diskriminirani i to je protuzakonito, protuustavno i kazneno djelo.</w:t>
      </w:r>
    </w:p>
    <w:p w:rsidRDefault="00F56E5F" w:rsidP="00F56E5F" w:rsidR="00F56E5F">
      <w:pPr>
        <w:jc w:val="both"/>
      </w:pPr>
      <w:r>
        <w:t xml:space="preserve">Dodatno, vezano za gore navedeno, kao umješač na strani Dužnika odnosno tuženika u parnici posl. broj P-408/2017, smatram da je Presuda od 29.05.2018. godine samo virtualno naizgled pravomoćna, a stvarno je ništavna,  jer tuženika nije zastupao zakonski zastupnik niti punomoćnik, jer je osporavatelj Antun Ožanić odbio biti zastupnik i voditi parnicu u ime i za račun tuženika, jer nije mogao biti punomoćnik bez punomoći tuženika. Dakle, parnica je vođena nestručno i presuda je donesena bez odgovora tuženika na tužbu tužitelja, te bez bilo kakvog sudjelovanje tuženika u parnici. </w:t>
      </w:r>
    </w:p>
    <w:p w:rsidRDefault="00F56E5F" w:rsidP="00F56E5F" w:rsidR="00F56E5F">
      <w:pPr>
        <w:jc w:val="both"/>
      </w:pPr>
      <w:r>
        <w:t>Temeljem svega navedenog, zahtijevam ukidanje diobenog popisa, te ukidanje navedene ništavne Presude P-408/2017 kao i dostavu rješenja o mojem osporavanju tražbine OSIMPEX-a i sazivanju još jednog ispitnog ročišta.</w:t>
      </w:r>
    </w:p>
    <w:p w:rsidRDefault="00F56E5F" w:rsidP="00F56E5F" w:rsidR="00F56E5F">
      <w:pPr>
        <w:jc w:val="both"/>
      </w:pPr>
      <w:r>
        <w:t xml:space="preserve">Dakle, Načelo prava glasi ˝Sve što se grbavo rodi to se nikad ne uspravi˝  </w:t>
      </w:r>
    </w:p>
    <w:p w:rsidRDefault="00E224DB" w:rsidP="00E224DB" w:rsidR="00E224DB">
      <w:pPr>
        <w:ind w:firstLine="708"/>
        <w:jc w:val="both"/>
      </w:pPr>
      <w:r>
        <w:t>Stečajna</w:t>
      </w:r>
      <w:r w:rsidRPr="00D4500F">
        <w:t xml:space="preserve"> upravitelj</w:t>
      </w:r>
      <w:r>
        <w:t>ica</w:t>
      </w:r>
      <w:r w:rsidRPr="00D4500F">
        <w:t xml:space="preserve"> </w:t>
      </w:r>
      <w:r>
        <w:t xml:space="preserve">je </w:t>
      </w:r>
      <w:r w:rsidR="00BA76CD">
        <w:t xml:space="preserve">u svom očitovanju </w:t>
      </w:r>
      <w:r>
        <w:t xml:space="preserve">na </w:t>
      </w:r>
      <w:r w:rsidR="0018597C">
        <w:t xml:space="preserve">podnijeti prigovor </w:t>
      </w:r>
      <w:r>
        <w:t>u podnesku od 9. listopada 2018.</w:t>
      </w:r>
      <w:r w:rsidRPr="00D4500F">
        <w:t xml:space="preserve">, </w:t>
      </w:r>
      <w:r>
        <w:t>kako slijedi:</w:t>
      </w:r>
    </w:p>
    <w:p w:rsidRDefault="00BA76CD" w:rsidP="00F56E5F" w:rsidR="00F56E5F">
      <w:pPr>
        <w:jc w:val="both"/>
      </w:pPr>
      <w:r>
        <w:t>„</w:t>
      </w:r>
      <w:r w:rsidR="00F56E5F">
        <w:t xml:space="preserve"> U ovom stečajnom postupku opće ispitno ročište održano je 19. rujna 2000. godine.</w:t>
      </w:r>
    </w:p>
    <w:p w:rsidRDefault="00F56E5F" w:rsidP="00F56E5F" w:rsidR="00F56E5F">
      <w:pPr>
        <w:keepNext/>
        <w:jc w:val="both"/>
        <w:outlineLvl w:val="1"/>
      </w:pPr>
      <w:r>
        <w:rPr>
          <w:iCs/>
        </w:rPr>
        <w:t xml:space="preserve">Sukladno Stečajnom zakonu </w:t>
      </w:r>
      <w:r w:rsidR="00EE7681">
        <w:rPr>
          <w:iCs/>
        </w:rPr>
        <w:t>s</w:t>
      </w:r>
      <w:r>
        <w:t>tečajna upravitelj</w:t>
      </w:r>
      <w:r w:rsidR="00EE7681">
        <w:t>i</w:t>
      </w:r>
      <w:r>
        <w:t xml:space="preserve">ca  Brodomaterijala d.d. u stečaju: zatražila je i pribavila suglasnost Odbora vjerovnika na 132. </w:t>
      </w:r>
      <w:r w:rsidR="00EE7681">
        <w:t>s</w:t>
      </w:r>
      <w:r>
        <w:t>jednici održanoj 3. rujna 2018. godine na predloženu diobu gotovinskih sredstava u iznosu od 2.686.955,34</w:t>
      </w:r>
      <w:r w:rsidR="00EE7681">
        <w:t xml:space="preserve"> </w:t>
      </w:r>
      <w:r>
        <w:t xml:space="preserve">kune  prema  pravomoćnoj i ovršnoj </w:t>
      </w:r>
      <w:r w:rsidR="00EE7681">
        <w:t>p</w:t>
      </w:r>
      <w:r>
        <w:rPr>
          <w:iCs/>
        </w:rPr>
        <w:t>resudi Trgovačkog suda u Rijeci poslovni broj P–408/2017 od 29. svibnja 2018. godine kojom je utvrđena tražbina tužitelja – Osimpex d.o.o. Osijek u ukupnom iznosu od 2.686.955,34</w:t>
      </w:r>
      <w:r w:rsidR="00EE7681">
        <w:rPr>
          <w:iCs/>
        </w:rPr>
        <w:t xml:space="preserve"> </w:t>
      </w:r>
      <w:r>
        <w:rPr>
          <w:iCs/>
        </w:rPr>
        <w:t xml:space="preserve">kune kao tražbina trećeg višeg isplatnog reda, </w:t>
      </w:r>
      <w:r>
        <w:t xml:space="preserve">sastavila je  popis tražbina koje se uzimaju u obzir pri ovoj diobi te je dato na uvid svim sudionicima, </w:t>
      </w:r>
      <w:r>
        <w:rPr>
          <w:iCs/>
        </w:rPr>
        <w:t>javno objavila zbroj tražbina i raspoloživi iznos iz stečajne mase koji će se raspod</w:t>
      </w:r>
      <w:r w:rsidR="00EE7681">
        <w:rPr>
          <w:iCs/>
        </w:rPr>
        <w:t>i</w:t>
      </w:r>
      <w:r>
        <w:rPr>
          <w:iCs/>
        </w:rPr>
        <w:t xml:space="preserve">jeliti vjerovniku </w:t>
      </w:r>
      <w:r>
        <w:rPr>
          <w:bCs/>
        </w:rPr>
        <w:t>u Narodnim novinama broj 80/2018 od 07. rujna 2018.</w:t>
      </w:r>
      <w:r>
        <w:rPr>
          <w:b/>
          <w:bCs/>
        </w:rPr>
        <w:t xml:space="preserve"> </w:t>
      </w:r>
      <w:r>
        <w:rPr>
          <w:bCs/>
        </w:rPr>
        <w:t>godine</w:t>
      </w:r>
      <w:r>
        <w:t xml:space="preserve">  uz napomenu da  su izvršene rezervacije za tražbine vjerovnika prema odredbama članka 185. Stečajnog zakona.</w:t>
      </w:r>
      <w:r w:rsidR="00056348">
        <w:t>“</w:t>
      </w:r>
    </w:p>
    <w:p w:rsidRDefault="00056348" w:rsidP="00F56E5F" w:rsidR="00056348">
      <w:pPr>
        <w:keepNext/>
        <w:jc w:val="both"/>
        <w:outlineLvl w:val="1"/>
      </w:pPr>
      <w:r>
        <w:t xml:space="preserve">Stečajna upraviteljica se u istom podnesku očitovala o tražbinama vjerovnika Radovana Smokvine kako slijedi: </w:t>
      </w:r>
    </w:p>
    <w:p w:rsidRDefault="00056348" w:rsidP="00F56E5F" w:rsidR="00F56E5F" w:rsidRPr="00F56E5F">
      <w:pPr>
        <w:pStyle w:val="Tijeloteksta"/>
        <w:rPr>
          <w:bCs/>
        </w:rPr>
      </w:pPr>
      <w:r>
        <w:rPr>
          <w:bCs/>
        </w:rPr>
        <w:t>“</w:t>
      </w:r>
      <w:r w:rsidR="00F56E5F" w:rsidRPr="00F56E5F">
        <w:rPr>
          <w:bCs/>
        </w:rPr>
        <w:t xml:space="preserve">Nadalje, stečajni postupak otvoren je </w:t>
      </w:r>
      <w:r w:rsidR="00EE7681">
        <w:rPr>
          <w:bCs/>
        </w:rPr>
        <w:t>r</w:t>
      </w:r>
      <w:r w:rsidR="00F56E5F" w:rsidRPr="00F56E5F">
        <w:rPr>
          <w:bCs/>
        </w:rPr>
        <w:t>ješenjem Trgovačkog suda u Rijeci, poslovni broj St – 64/1999 od 12. lipnja 2000. godine.. Na posebnom ispitnom ročištu održanom 8. travnja 2003. godine ispitana je prijavljena tražbina stečajnog vjerovnika III. višeg isplatnog reda Zdravke Alić u ukupnom iznosu od 71.783,86</w:t>
      </w:r>
      <w:r w:rsidR="00EE7681">
        <w:rPr>
          <w:bCs/>
        </w:rPr>
        <w:t xml:space="preserve"> </w:t>
      </w:r>
      <w:r w:rsidR="00F56E5F" w:rsidRPr="00F56E5F">
        <w:rPr>
          <w:bCs/>
        </w:rPr>
        <w:t xml:space="preserve">kuna, pod rednim brojem 946. </w:t>
      </w:r>
    </w:p>
    <w:p w:rsidRDefault="00F56E5F" w:rsidP="00F56E5F" w:rsidR="00F56E5F" w:rsidRPr="00056348">
      <w:pPr>
        <w:pStyle w:val="Tijeloteksta"/>
        <w:rPr>
          <w:bCs/>
        </w:rPr>
      </w:pPr>
      <w:r w:rsidRPr="00056348">
        <w:rPr>
          <w:bCs/>
        </w:rPr>
        <w:t xml:space="preserve">Nakon diobe iz lipnja mjeseca 2006. godine, </w:t>
      </w:r>
      <w:r w:rsidR="00EE7681">
        <w:rPr>
          <w:bCs/>
        </w:rPr>
        <w:t>p</w:t>
      </w:r>
      <w:r w:rsidRPr="00056348">
        <w:rPr>
          <w:bCs/>
        </w:rPr>
        <w:t xml:space="preserve">odneskom zaprimljenim 9. veljače 2009. godine </w:t>
      </w:r>
      <w:r w:rsidR="00EE7681">
        <w:rPr>
          <w:bCs/>
        </w:rPr>
        <w:t>s</w:t>
      </w:r>
      <w:r w:rsidRPr="00056348">
        <w:rPr>
          <w:bCs/>
        </w:rPr>
        <w:t xml:space="preserve">tečajna upraviteljica obaviještena je da je između stečajnog vjerovnika Zdravke Alić (cedenta) i Radovana Smokvine (cesionara) sklopljen Ugovor o ustupu potraživanja broj 01/09, ovjeren po </w:t>
      </w:r>
      <w:r w:rsidR="00EE7681">
        <w:rPr>
          <w:bCs/>
        </w:rPr>
        <w:t>j</w:t>
      </w:r>
      <w:r w:rsidRPr="00056348">
        <w:rPr>
          <w:bCs/>
        </w:rPr>
        <w:t>avnom bilježniku iz Opatije poslovni broj OV–620/2009 od 29. siječnja 2009. godine za iznos od 1.000,00</w:t>
      </w:r>
      <w:r w:rsidR="00EE7681">
        <w:rPr>
          <w:bCs/>
        </w:rPr>
        <w:t xml:space="preserve"> </w:t>
      </w:r>
      <w:r w:rsidRPr="00056348">
        <w:rPr>
          <w:bCs/>
        </w:rPr>
        <w:t xml:space="preserve">kuna te je temeljem istoga </w:t>
      </w:r>
      <w:r w:rsidR="00EE7681">
        <w:rPr>
          <w:bCs/>
        </w:rPr>
        <w:t>p</w:t>
      </w:r>
      <w:r w:rsidRPr="00056348">
        <w:rPr>
          <w:bCs/>
        </w:rPr>
        <w:t xml:space="preserve">odnositelj </w:t>
      </w:r>
      <w:r w:rsidR="00EE7681">
        <w:rPr>
          <w:bCs/>
        </w:rPr>
        <w:t>p</w:t>
      </w:r>
      <w:r w:rsidRPr="00056348">
        <w:rPr>
          <w:bCs/>
        </w:rPr>
        <w:t>rigovora stekao status stečajnog vjerovnika trećeg isplatnog reda u ovom stečajnom postupku.</w:t>
      </w:r>
    </w:p>
    <w:p w:rsidRDefault="00F56E5F" w:rsidP="00F56E5F" w:rsidR="00F56E5F" w:rsidRPr="00056348">
      <w:pPr>
        <w:pStyle w:val="Tijeloteksta"/>
        <w:rPr>
          <w:bCs/>
        </w:rPr>
      </w:pPr>
      <w:r w:rsidRPr="00056348">
        <w:rPr>
          <w:bCs/>
        </w:rPr>
        <w:lastRenderedPageBreak/>
        <w:t>Predmetna tražbina isplaćena je u cijelosti kako slijedi:</w:t>
      </w:r>
    </w:p>
    <w:p w:rsidRDefault="00F56E5F" w:rsidP="00F56E5F" w:rsidR="00F56E5F" w:rsidRPr="00056348">
      <w:pPr>
        <w:pStyle w:val="Tijeloteksta"/>
        <w:numPr>
          <w:ilvl w:val="0"/>
          <w:numId w:val="7"/>
        </w:numPr>
        <w:rPr>
          <w:bCs/>
        </w:rPr>
      </w:pPr>
      <w:r w:rsidRPr="00056348">
        <w:rPr>
          <w:bCs/>
        </w:rPr>
        <w:t>iznos od 14.356,77</w:t>
      </w:r>
      <w:r w:rsidR="00EE7681">
        <w:rPr>
          <w:bCs/>
        </w:rPr>
        <w:t xml:space="preserve"> </w:t>
      </w:r>
      <w:r w:rsidRPr="00056348">
        <w:rPr>
          <w:bCs/>
        </w:rPr>
        <w:t>kuna isplaćeno dne 7. lipnja 2006. godine</w:t>
      </w:r>
    </w:p>
    <w:p w:rsidRDefault="00F56E5F" w:rsidP="00F56E5F" w:rsidR="00F56E5F" w:rsidRPr="00056348">
      <w:pPr>
        <w:pStyle w:val="Tijeloteksta"/>
        <w:numPr>
          <w:ilvl w:val="0"/>
          <w:numId w:val="7"/>
        </w:numPr>
        <w:rPr>
          <w:bCs/>
        </w:rPr>
      </w:pPr>
      <w:r w:rsidRPr="00056348">
        <w:rPr>
          <w:bCs/>
        </w:rPr>
        <w:t>iznos od 14.156,77</w:t>
      </w:r>
      <w:r w:rsidR="00EE7681">
        <w:rPr>
          <w:bCs/>
        </w:rPr>
        <w:t xml:space="preserve"> </w:t>
      </w:r>
      <w:r w:rsidRPr="00056348">
        <w:rPr>
          <w:bCs/>
        </w:rPr>
        <w:t>kuna isplaćeno dne 2. srpnja 2009. godine</w:t>
      </w:r>
    </w:p>
    <w:p w:rsidRDefault="00F56E5F" w:rsidP="00F56E5F" w:rsidR="00F56E5F" w:rsidRPr="00056348">
      <w:pPr>
        <w:pStyle w:val="Tijeloteksta"/>
        <w:numPr>
          <w:ilvl w:val="0"/>
          <w:numId w:val="7"/>
        </w:numPr>
        <w:rPr>
          <w:bCs/>
        </w:rPr>
      </w:pPr>
      <w:r w:rsidRPr="00056348">
        <w:rPr>
          <w:bCs/>
        </w:rPr>
        <w:t>iznos od 14.156,77</w:t>
      </w:r>
      <w:r w:rsidR="00EE7681">
        <w:rPr>
          <w:bCs/>
        </w:rPr>
        <w:t xml:space="preserve"> </w:t>
      </w:r>
      <w:r w:rsidRPr="00056348">
        <w:rPr>
          <w:bCs/>
        </w:rPr>
        <w:t>kuna isplaćeno dne 3. prosinca 2010. godine</w:t>
      </w:r>
    </w:p>
    <w:p w:rsidRDefault="00EE7681" w:rsidP="00F56E5F" w:rsidR="00F56E5F" w:rsidRPr="00056348">
      <w:pPr>
        <w:pStyle w:val="Tijeloteksta"/>
        <w:numPr>
          <w:ilvl w:val="0"/>
          <w:numId w:val="7"/>
        </w:numPr>
        <w:rPr>
          <w:bCs/>
        </w:rPr>
      </w:pPr>
      <w:r>
        <w:rPr>
          <w:bCs/>
        </w:rPr>
        <w:t xml:space="preserve">iznos od </w:t>
      </w:r>
      <w:r w:rsidR="00F56E5F" w:rsidRPr="00056348">
        <w:rPr>
          <w:bCs/>
        </w:rPr>
        <w:t>3.539,19</w:t>
      </w:r>
      <w:r>
        <w:rPr>
          <w:bCs/>
        </w:rPr>
        <w:t xml:space="preserve"> </w:t>
      </w:r>
      <w:r w:rsidR="00F56E5F" w:rsidRPr="00056348">
        <w:rPr>
          <w:bCs/>
        </w:rPr>
        <w:t>kune isplaćeno dne 11. studenog 2011. godine</w:t>
      </w:r>
    </w:p>
    <w:p w:rsidRDefault="00F56E5F" w:rsidP="00F56E5F" w:rsidR="00F56E5F" w:rsidRPr="00056348">
      <w:pPr>
        <w:pStyle w:val="Tijeloteksta"/>
        <w:numPr>
          <w:ilvl w:val="0"/>
          <w:numId w:val="7"/>
        </w:numPr>
        <w:rPr>
          <w:bCs/>
        </w:rPr>
      </w:pPr>
      <w:r w:rsidRPr="00056348">
        <w:rPr>
          <w:bCs/>
        </w:rPr>
        <w:t>iznos od 17.695,97</w:t>
      </w:r>
      <w:r w:rsidR="00EE7681">
        <w:rPr>
          <w:bCs/>
        </w:rPr>
        <w:t xml:space="preserve"> </w:t>
      </w:r>
      <w:r w:rsidRPr="00056348">
        <w:rPr>
          <w:bCs/>
        </w:rPr>
        <w:t>kuna isplaćeno dne 5. rujna 2013. godine</w:t>
      </w:r>
    </w:p>
    <w:p w:rsidRDefault="00F56E5F" w:rsidP="00F56E5F" w:rsidR="00F56E5F" w:rsidRPr="00056348">
      <w:pPr>
        <w:pStyle w:val="Tijeloteksta"/>
        <w:numPr>
          <w:ilvl w:val="0"/>
          <w:numId w:val="7"/>
        </w:numPr>
        <w:rPr>
          <w:bCs/>
        </w:rPr>
      </w:pPr>
      <w:r w:rsidRPr="00056348">
        <w:rPr>
          <w:bCs/>
        </w:rPr>
        <w:t>iznos od 7.078,39</w:t>
      </w:r>
      <w:r w:rsidR="00EE7681">
        <w:rPr>
          <w:bCs/>
        </w:rPr>
        <w:t xml:space="preserve"> </w:t>
      </w:r>
      <w:r w:rsidRPr="00056348">
        <w:rPr>
          <w:bCs/>
        </w:rPr>
        <w:t>kuna isplaćeno dne 4. prosinca 2014. godine</w:t>
      </w:r>
    </w:p>
    <w:p w:rsidRDefault="00F56E5F" w:rsidP="00F56E5F" w:rsidR="00F56E5F" w:rsidRPr="00056348">
      <w:pPr>
        <w:pStyle w:val="Tijeloteksta"/>
        <w:numPr>
          <w:ilvl w:val="0"/>
          <w:numId w:val="7"/>
        </w:numPr>
        <w:rPr>
          <w:bCs/>
        </w:rPr>
      </w:pPr>
      <w:r w:rsidRPr="00056348">
        <w:rPr>
          <w:bCs/>
        </w:rPr>
        <w:t>iznos od 800,00</w:t>
      </w:r>
      <w:r w:rsidR="00EE7681">
        <w:rPr>
          <w:bCs/>
        </w:rPr>
        <w:t xml:space="preserve"> </w:t>
      </w:r>
      <w:r w:rsidRPr="00056348">
        <w:rPr>
          <w:bCs/>
        </w:rPr>
        <w:t>kuna isplaćeno dne 30. siječnja 2017. godine</w:t>
      </w:r>
    </w:p>
    <w:p w:rsidRDefault="00F56E5F" w:rsidP="00F56E5F" w:rsidR="00F56E5F">
      <w:pPr>
        <w:pStyle w:val="Tijeloteksta"/>
        <w:ind w:left="720"/>
        <w:rPr>
          <w:bCs/>
        </w:rPr>
      </w:pPr>
      <w:r w:rsidRPr="00056348">
        <w:rPr>
          <w:bCs/>
        </w:rPr>
        <w:t>Ukupno 71.783,86</w:t>
      </w:r>
      <w:r w:rsidR="00EE7681">
        <w:rPr>
          <w:bCs/>
        </w:rPr>
        <w:t xml:space="preserve"> </w:t>
      </w:r>
      <w:r w:rsidRPr="00056348">
        <w:rPr>
          <w:bCs/>
        </w:rPr>
        <w:t>kuna</w:t>
      </w:r>
    </w:p>
    <w:p w:rsidRDefault="00F56E5F" w:rsidP="00056348" w:rsidR="00F56E5F" w:rsidRPr="00056348">
      <w:pPr>
        <w:jc w:val="both"/>
        <w:rPr>
          <w:bCs/>
        </w:rPr>
      </w:pPr>
      <w:r w:rsidRPr="00056348">
        <w:rPr>
          <w:bCs/>
        </w:rPr>
        <w:t>Sve podnesene prijave tražbina obrađene su i ispitane, a za osporene tražbine za koje su u tijeku sudski postupci novčana sredstva su rezervirana kao što je to i javno objavljeno.</w:t>
      </w:r>
    </w:p>
    <w:p w:rsidRDefault="00F56E5F" w:rsidP="00056348" w:rsidR="00F56E5F" w:rsidRPr="00056348">
      <w:pPr>
        <w:jc w:val="both"/>
        <w:rPr>
          <w:bCs/>
        </w:rPr>
      </w:pPr>
      <w:r w:rsidRPr="00056348">
        <w:rPr>
          <w:bCs/>
        </w:rPr>
        <w:t xml:space="preserve">Slijedom svega navedenog, predlaže se da se podneseni </w:t>
      </w:r>
      <w:r w:rsidR="00EE7681">
        <w:rPr>
          <w:bCs/>
        </w:rPr>
        <w:t>p</w:t>
      </w:r>
      <w:r w:rsidRPr="00056348">
        <w:rPr>
          <w:bCs/>
        </w:rPr>
        <w:t>rigovor odbije u cijelosti kao neosnovan.</w:t>
      </w:r>
      <w:r w:rsidR="00056348">
        <w:rPr>
          <w:bCs/>
        </w:rPr>
        <w:t>“</w:t>
      </w:r>
    </w:p>
    <w:p w:rsidRDefault="00771973" w:rsidP="00BA76CD" w:rsidR="00BA76CD">
      <w:pPr>
        <w:pStyle w:val="Bezproreda"/>
        <w:ind w:firstLine="708"/>
        <w:rPr>
          <w:sz w:val="24"/>
          <w:szCs w:val="24"/>
        </w:rPr>
      </w:pPr>
      <w:r w:rsidRPr="00771973">
        <w:rPr>
          <w:sz w:val="24"/>
          <w:szCs w:val="24"/>
        </w:rPr>
        <w:t>Tijekom daljnjeg postupka izvršen je uvid u spis</w:t>
      </w:r>
      <w:r w:rsidR="00BA76CD">
        <w:rPr>
          <w:sz w:val="24"/>
          <w:szCs w:val="24"/>
        </w:rPr>
        <w:t xml:space="preserve"> i dokumentaciju priloženu prigovoru stečajnog vjerovnika i očitovanju stečajne upraviteljice. </w:t>
      </w:r>
    </w:p>
    <w:p w:rsidRDefault="00771973" w:rsidP="00771973" w:rsidR="00771973" w:rsidRPr="00771973">
      <w:pPr>
        <w:pStyle w:val="Bezproreda"/>
        <w:rPr>
          <w:sz w:val="24"/>
          <w:szCs w:val="24"/>
        </w:rPr>
      </w:pPr>
      <w:r w:rsidRPr="00771973">
        <w:rPr>
          <w:sz w:val="24"/>
          <w:szCs w:val="24"/>
        </w:rPr>
        <w:tab/>
        <w:t xml:space="preserve">Prigovor </w:t>
      </w:r>
      <w:r w:rsidR="00F56E5F">
        <w:rPr>
          <w:sz w:val="24"/>
          <w:szCs w:val="24"/>
        </w:rPr>
        <w:t xml:space="preserve">Radovana Smokvine </w:t>
      </w:r>
      <w:r w:rsidR="000837A9">
        <w:rPr>
          <w:sz w:val="24"/>
          <w:szCs w:val="24"/>
        </w:rPr>
        <w:t xml:space="preserve">iz </w:t>
      </w:r>
      <w:r w:rsidR="00F56E5F">
        <w:rPr>
          <w:sz w:val="24"/>
          <w:szCs w:val="24"/>
        </w:rPr>
        <w:t xml:space="preserve">Ičića </w:t>
      </w:r>
      <w:r w:rsidRPr="00771973">
        <w:rPr>
          <w:sz w:val="24"/>
          <w:szCs w:val="24"/>
        </w:rPr>
        <w:t>na diobeni popis nije osnovan.</w:t>
      </w:r>
    </w:p>
    <w:p w:rsidRDefault="00771973" w:rsidP="00BA76CD" w:rsidR="00771973" w:rsidRPr="00771973">
      <w:pPr>
        <w:pStyle w:val="Bezproreda"/>
        <w:ind w:firstLine="708"/>
        <w:rPr>
          <w:sz w:val="24"/>
          <w:szCs w:val="24"/>
        </w:rPr>
      </w:pPr>
      <w:r w:rsidRPr="00771973">
        <w:rPr>
          <w:sz w:val="24"/>
          <w:szCs w:val="24"/>
        </w:rPr>
        <w:t>Sukladno odredbi članka 183. stavak 1. Stečajnog zakona („Narodne novine“ br. 44/96, 29/99, 129/00, 123/03, 82/06 i 116/10, u daljnjem tekstu SZ) namirenjem stečajnih vjerovnika može započeti tek nakon općeg ispitnoga ročišta. U odredbi stavka 2. istog članka propisano je da se namirenje vjerovnika provodi prema pritjecanju gotovinskih sredstava, da se stečajni vjerovnici nižih isplatnih redova ne uzimaju u obzir kod djelomičnih dioba, dok je u stavku 3. propisano da diobe obavlja stečajni upravitelj, time da je on prije svake diobe dužan pribaviti suglasnost odbora vjerovnika, a ako odbor vjerovnika nije osnovan dužan je pribaviti suglasnost stečajnoga suca.</w:t>
      </w:r>
      <w:r w:rsidR="00EE7681">
        <w:rPr>
          <w:sz w:val="24"/>
          <w:szCs w:val="24"/>
        </w:rPr>
        <w:t xml:space="preserve"> </w:t>
      </w:r>
    </w:p>
    <w:p w:rsidRDefault="00771973" w:rsidP="00BA76CD" w:rsidR="00771973" w:rsidRPr="00771973">
      <w:pPr>
        <w:pStyle w:val="Bezproreda"/>
        <w:ind w:firstLine="708"/>
        <w:rPr>
          <w:sz w:val="24"/>
          <w:szCs w:val="24"/>
        </w:rPr>
      </w:pPr>
      <w:r w:rsidRPr="00771973">
        <w:rPr>
          <w:sz w:val="24"/>
          <w:szCs w:val="24"/>
        </w:rPr>
        <w:t>Odredbom član</w:t>
      </w:r>
      <w:r w:rsidR="00EE7681" w:rsidRPr="00771973">
        <w:rPr>
          <w:sz w:val="24"/>
          <w:szCs w:val="24"/>
        </w:rPr>
        <w:t>k</w:t>
      </w:r>
      <w:r w:rsidRPr="00771973">
        <w:rPr>
          <w:sz w:val="24"/>
          <w:szCs w:val="24"/>
        </w:rPr>
        <w:t>a 184. stavak 1. SZ propisano je da će prije diobe stečajni upravitelj sastaviti popis tražbina koje se uzimaju u obzir pri diobi, da se tražbine radnika i prijašnjih radnika stečajnog dužnika nastale do dana otvaranja stečajnog postupka iz radnog odnosa uzimaju se u obzir u bruto iznosu.</w:t>
      </w:r>
    </w:p>
    <w:p w:rsidRDefault="00771973" w:rsidP="00BA76CD" w:rsidR="00771973" w:rsidRPr="00771973">
      <w:pPr>
        <w:pStyle w:val="Bezproreda"/>
        <w:ind w:firstLine="708"/>
        <w:rPr>
          <w:sz w:val="24"/>
          <w:szCs w:val="24"/>
        </w:rPr>
      </w:pPr>
      <w:r w:rsidRPr="00771973">
        <w:rPr>
          <w:sz w:val="24"/>
          <w:szCs w:val="24"/>
        </w:rPr>
        <w:t>U odredbi stavka 2. istog članka propisano je da se diobni popis izlaže u pisarnici stečajnoga suda na uvid sudionicima, te da je stečajni upravitelj dužan javno objaviti zbroj tražbina i raspoloživi iznos iz stečajne mase koji će se raspodijeliti vjerovnicima.</w:t>
      </w:r>
    </w:p>
    <w:p w:rsidRDefault="00771973" w:rsidP="00BA76CD" w:rsidR="00210137">
      <w:pPr>
        <w:pStyle w:val="Bezproreda"/>
        <w:ind w:firstLine="708"/>
        <w:rPr>
          <w:sz w:val="24"/>
          <w:szCs w:val="24"/>
        </w:rPr>
      </w:pPr>
      <w:r w:rsidRPr="00771973">
        <w:rPr>
          <w:sz w:val="24"/>
          <w:szCs w:val="24"/>
        </w:rPr>
        <w:t>Uvidom u spis utvrđeno je da je tijekom provođenja ovog stečajnog postupka održano ispitno ročište, da je unovčen</w:t>
      </w:r>
      <w:r w:rsidR="00EE61E0">
        <w:rPr>
          <w:sz w:val="24"/>
          <w:szCs w:val="24"/>
        </w:rPr>
        <w:t>a</w:t>
      </w:r>
      <w:r w:rsidRPr="00771973">
        <w:rPr>
          <w:sz w:val="24"/>
          <w:szCs w:val="24"/>
        </w:rPr>
        <w:t xml:space="preserve"> imovin</w:t>
      </w:r>
      <w:r w:rsidR="00EE61E0">
        <w:rPr>
          <w:sz w:val="24"/>
          <w:szCs w:val="24"/>
        </w:rPr>
        <w:t>a</w:t>
      </w:r>
      <w:r w:rsidRPr="00771973">
        <w:rPr>
          <w:sz w:val="24"/>
          <w:szCs w:val="24"/>
        </w:rPr>
        <w:t xml:space="preserve"> dužnika, da su do sada namiren</w:t>
      </w:r>
      <w:r w:rsidR="00EE61E0">
        <w:rPr>
          <w:sz w:val="24"/>
          <w:szCs w:val="24"/>
        </w:rPr>
        <w:t xml:space="preserve">e tražbine </w:t>
      </w:r>
      <w:r w:rsidRPr="00771973">
        <w:rPr>
          <w:sz w:val="24"/>
          <w:szCs w:val="24"/>
        </w:rPr>
        <w:t>razlučni</w:t>
      </w:r>
      <w:r w:rsidR="00EE61E0">
        <w:rPr>
          <w:sz w:val="24"/>
          <w:szCs w:val="24"/>
        </w:rPr>
        <w:t>h</w:t>
      </w:r>
      <w:r w:rsidRPr="00771973">
        <w:rPr>
          <w:sz w:val="24"/>
          <w:szCs w:val="24"/>
        </w:rPr>
        <w:t xml:space="preserve"> vjerovni</w:t>
      </w:r>
      <w:r w:rsidR="00EE61E0">
        <w:rPr>
          <w:sz w:val="24"/>
          <w:szCs w:val="24"/>
        </w:rPr>
        <w:t>ka</w:t>
      </w:r>
      <w:r w:rsidRPr="00771973">
        <w:rPr>
          <w:sz w:val="24"/>
          <w:szCs w:val="24"/>
        </w:rPr>
        <w:t xml:space="preserve">, </w:t>
      </w:r>
      <w:r w:rsidR="00EE61E0">
        <w:rPr>
          <w:sz w:val="24"/>
          <w:szCs w:val="24"/>
        </w:rPr>
        <w:t xml:space="preserve">svi </w:t>
      </w:r>
      <w:r w:rsidRPr="00771973">
        <w:rPr>
          <w:sz w:val="24"/>
          <w:szCs w:val="24"/>
        </w:rPr>
        <w:t xml:space="preserve">troškovi postupka i sve dospjele obveze stečajne mase, da su dosadašnjim djelomičnim diobama namirene sve </w:t>
      </w:r>
      <w:r w:rsidR="00210137">
        <w:rPr>
          <w:sz w:val="24"/>
          <w:szCs w:val="24"/>
        </w:rPr>
        <w:t xml:space="preserve">utvrđene </w:t>
      </w:r>
      <w:r w:rsidRPr="00771973">
        <w:rPr>
          <w:sz w:val="24"/>
          <w:szCs w:val="24"/>
        </w:rPr>
        <w:t>tražbine vjerovnika viših isplatnih redova u punom iznosu</w:t>
      </w:r>
      <w:r w:rsidR="00210137">
        <w:rPr>
          <w:sz w:val="24"/>
          <w:szCs w:val="24"/>
        </w:rPr>
        <w:t>,</w:t>
      </w:r>
      <w:r w:rsidRPr="00771973">
        <w:rPr>
          <w:sz w:val="24"/>
          <w:szCs w:val="24"/>
        </w:rPr>
        <w:t xml:space="preserve"> dok su za </w:t>
      </w:r>
      <w:r w:rsidR="00210137">
        <w:rPr>
          <w:sz w:val="24"/>
          <w:szCs w:val="24"/>
        </w:rPr>
        <w:t xml:space="preserve">osporene tražbine o kojima se vode parnični postupci </w:t>
      </w:r>
      <w:r w:rsidRPr="00771973">
        <w:rPr>
          <w:sz w:val="24"/>
          <w:szCs w:val="24"/>
        </w:rPr>
        <w:t>rezervirana sredstva</w:t>
      </w:r>
      <w:r w:rsidR="00210137">
        <w:rPr>
          <w:sz w:val="24"/>
          <w:szCs w:val="24"/>
        </w:rPr>
        <w:t xml:space="preserve">. </w:t>
      </w:r>
    </w:p>
    <w:p w:rsidRDefault="00210137" w:rsidP="00BA76CD" w:rsidR="00BA76CD">
      <w:pPr>
        <w:pStyle w:val="Bezproreda"/>
        <w:ind w:firstLine="708"/>
        <w:rPr>
          <w:sz w:val="24"/>
          <w:szCs w:val="24"/>
        </w:rPr>
      </w:pPr>
      <w:r>
        <w:rPr>
          <w:sz w:val="24"/>
          <w:szCs w:val="24"/>
        </w:rPr>
        <w:t xml:space="preserve">Predmet </w:t>
      </w:r>
      <w:r w:rsidR="00771973" w:rsidRPr="00771973">
        <w:rPr>
          <w:sz w:val="24"/>
          <w:szCs w:val="24"/>
        </w:rPr>
        <w:t xml:space="preserve">ove djelomične diobe </w:t>
      </w:r>
      <w:r>
        <w:rPr>
          <w:sz w:val="24"/>
          <w:szCs w:val="24"/>
        </w:rPr>
        <w:t xml:space="preserve">je </w:t>
      </w:r>
      <w:r w:rsidR="00771973" w:rsidRPr="00771973">
        <w:rPr>
          <w:sz w:val="24"/>
          <w:szCs w:val="24"/>
        </w:rPr>
        <w:t xml:space="preserve">namirenje tražbine vjerovnika čija je tražbina tijekom </w:t>
      </w:r>
      <w:r>
        <w:rPr>
          <w:sz w:val="24"/>
          <w:szCs w:val="24"/>
        </w:rPr>
        <w:t xml:space="preserve">stečajnog </w:t>
      </w:r>
      <w:r w:rsidR="00771973" w:rsidRPr="00771973">
        <w:rPr>
          <w:sz w:val="24"/>
          <w:szCs w:val="24"/>
        </w:rPr>
        <w:t>postupka osporena</w:t>
      </w:r>
      <w:r>
        <w:rPr>
          <w:sz w:val="24"/>
          <w:szCs w:val="24"/>
        </w:rPr>
        <w:t xml:space="preserve">, a koja tražbina je </w:t>
      </w:r>
      <w:r w:rsidR="00771973" w:rsidRPr="00771973">
        <w:rPr>
          <w:sz w:val="24"/>
          <w:szCs w:val="24"/>
        </w:rPr>
        <w:t xml:space="preserve">utvrđena </w:t>
      </w:r>
      <w:r w:rsidR="00EE61E0">
        <w:rPr>
          <w:sz w:val="24"/>
          <w:szCs w:val="24"/>
        </w:rPr>
        <w:t xml:space="preserve">pravomoćnom presudom ovog suda </w:t>
      </w:r>
      <w:r w:rsidR="00EE61E0" w:rsidRPr="00EE61E0">
        <w:rPr>
          <w:sz w:val="24"/>
          <w:szCs w:val="24"/>
        </w:rPr>
        <w:t xml:space="preserve">poslovni broj </w:t>
      </w:r>
      <w:r w:rsidR="00EE61E0">
        <w:rPr>
          <w:sz w:val="24"/>
          <w:szCs w:val="24"/>
        </w:rPr>
        <w:t xml:space="preserve"> 8 </w:t>
      </w:r>
      <w:r w:rsidR="00EE61E0" w:rsidRPr="00EE61E0">
        <w:rPr>
          <w:sz w:val="24"/>
          <w:szCs w:val="24"/>
        </w:rPr>
        <w:t>P</w:t>
      </w:r>
      <w:r w:rsidR="00EE61E0">
        <w:rPr>
          <w:sz w:val="24"/>
          <w:szCs w:val="24"/>
        </w:rPr>
        <w:t>-</w:t>
      </w:r>
      <w:r w:rsidR="00EE61E0" w:rsidRPr="00EE61E0">
        <w:rPr>
          <w:sz w:val="24"/>
          <w:szCs w:val="24"/>
        </w:rPr>
        <w:t>408/2017</w:t>
      </w:r>
      <w:r w:rsidR="00EE61E0">
        <w:rPr>
          <w:sz w:val="24"/>
          <w:szCs w:val="24"/>
        </w:rPr>
        <w:t>-43</w:t>
      </w:r>
      <w:r w:rsidR="00EE61E0" w:rsidRPr="00EE61E0">
        <w:rPr>
          <w:sz w:val="24"/>
          <w:szCs w:val="24"/>
        </w:rPr>
        <w:t xml:space="preserve"> od 29. svibnja 2018.</w:t>
      </w:r>
    </w:p>
    <w:p w:rsidRDefault="00056348" w:rsidP="00246027" w:rsidR="00246027">
      <w:pPr>
        <w:pStyle w:val="Bezproreda"/>
        <w:ind w:firstLine="708"/>
        <w:rPr>
          <w:sz w:val="24"/>
          <w:szCs w:val="24"/>
        </w:rPr>
      </w:pPr>
      <w:r>
        <w:rPr>
          <w:sz w:val="24"/>
          <w:szCs w:val="24"/>
        </w:rPr>
        <w:t xml:space="preserve">Navod </w:t>
      </w:r>
      <w:r w:rsidR="00246027">
        <w:rPr>
          <w:sz w:val="24"/>
          <w:szCs w:val="24"/>
        </w:rPr>
        <w:t>podnositelja prigovora da je tražbinu osporio na ispitnom ročištu nije osnovan.</w:t>
      </w:r>
    </w:p>
    <w:p w:rsidRDefault="00246027" w:rsidP="00246027" w:rsidR="00246027" w:rsidRPr="00A0031B">
      <w:pPr>
        <w:jc w:val="both"/>
      </w:pPr>
      <w:r>
        <w:t>Odredbom članka 1</w:t>
      </w:r>
      <w:r w:rsidRPr="00A0031B">
        <w:t>75.</w:t>
      </w:r>
      <w:r>
        <w:t xml:space="preserve"> SZ-a propisano je da se n</w:t>
      </w:r>
      <w:r w:rsidRPr="00754C61">
        <w:t>a ispitnom ročištu prijavljene tražbine ispituju prema svojim iznosima i redu</w:t>
      </w:r>
      <w:r>
        <w:t>, da je s</w:t>
      </w:r>
      <w:r w:rsidRPr="00A0031B">
        <w:t>tečajni upravitelj dužan određeno se izjasniti priznaje li ili osporava svaku prijavljenu tražbinu</w:t>
      </w:r>
      <w:r>
        <w:t>, time da se tr</w:t>
      </w:r>
      <w:r w:rsidRPr="00A0031B">
        <w:t>ažbine koje su osporili stečajni upravitelj, dužnik pojedinac ili koji od stečajnih vjerovnika moraju posebno raspraviti.</w:t>
      </w:r>
    </w:p>
    <w:p w:rsidRDefault="00246027" w:rsidP="00E211A6" w:rsidR="00F84971">
      <w:pPr>
        <w:pStyle w:val="Bezproreda"/>
        <w:ind w:firstLine="708"/>
        <w:rPr>
          <w:sz w:val="24"/>
          <w:szCs w:val="24"/>
        </w:rPr>
      </w:pPr>
      <w:r>
        <w:rPr>
          <w:sz w:val="24"/>
          <w:szCs w:val="24"/>
        </w:rPr>
        <w:t xml:space="preserve">Uvidom u zapisnik s ispitnog ročišta održanog dana 9. ožujka 2016. </w:t>
      </w:r>
      <w:r w:rsidR="00E211A6">
        <w:rPr>
          <w:sz w:val="24"/>
          <w:szCs w:val="24"/>
        </w:rPr>
        <w:t xml:space="preserve">utvrđeno je da se na ročištu stečajna upraviteljica izjasnila o svim naknadno prijavljenim tražbinama vjerovnika drugog višeg isplatnog reda, na način da je te tražbine priznala, vjerovnik Radovan Smokvina je </w:t>
      </w:r>
      <w:r w:rsidR="00E211A6" w:rsidRPr="00E211A6">
        <w:rPr>
          <w:sz w:val="24"/>
          <w:szCs w:val="24"/>
        </w:rPr>
        <w:t xml:space="preserve">osporio </w:t>
      </w:r>
      <w:r w:rsidR="00E211A6">
        <w:rPr>
          <w:sz w:val="24"/>
          <w:szCs w:val="24"/>
        </w:rPr>
        <w:t>sve te tražbine</w:t>
      </w:r>
      <w:r w:rsidR="00F84971">
        <w:rPr>
          <w:sz w:val="24"/>
          <w:szCs w:val="24"/>
        </w:rPr>
        <w:t>.</w:t>
      </w:r>
    </w:p>
    <w:p w:rsidRDefault="00F84971" w:rsidP="00F84971" w:rsidR="00DA2D49">
      <w:pPr>
        <w:ind w:firstLine="708"/>
        <w:jc w:val="both"/>
      </w:pPr>
      <w:r>
        <w:lastRenderedPageBreak/>
        <w:t>Na</w:t>
      </w:r>
      <w:r w:rsidR="004D19B4">
        <w:t xml:space="preserve">dalje se na ročištu </w:t>
      </w:r>
      <w:r>
        <w:t xml:space="preserve">stečajna upraviteljica izjasnila o tražbini vjerovnika trećeg isplatnog reda </w:t>
      </w:r>
      <w:r>
        <w:rPr>
          <w:color w:themeColor="text1" w:val="000000"/>
        </w:rPr>
        <w:t>Osimpex d.o.o.</w:t>
      </w:r>
      <w:r w:rsidR="00DA2D49">
        <w:rPr>
          <w:color w:themeColor="text1" w:val="000000"/>
        </w:rPr>
        <w:t xml:space="preserve"> </w:t>
      </w:r>
      <w:r>
        <w:rPr>
          <w:color w:themeColor="text1" w:val="000000"/>
        </w:rPr>
        <w:t xml:space="preserve">(1491) u iznosu od 2.686.955,34 kn, </w:t>
      </w:r>
      <w:r w:rsidR="004D19B4">
        <w:rPr>
          <w:color w:themeColor="text1" w:val="000000"/>
        </w:rPr>
        <w:t xml:space="preserve">na način da je </w:t>
      </w:r>
      <w:r>
        <w:rPr>
          <w:color w:themeColor="text1" w:val="000000"/>
        </w:rPr>
        <w:t>istu priznala u cijelosti</w:t>
      </w:r>
      <w:r w:rsidR="004D19B4">
        <w:rPr>
          <w:color w:themeColor="text1" w:val="000000"/>
        </w:rPr>
        <w:t>. T</w:t>
      </w:r>
      <w:r>
        <w:rPr>
          <w:color w:themeColor="text1" w:val="000000"/>
        </w:rPr>
        <w:t>ražbinu je osporio v</w:t>
      </w:r>
      <w:r>
        <w:t>jerovnik Antun Ožanić, dok je vjerovnik Radovan Smokvina udaljen iz sudnice, budući je bez ovlaštenja snimao ročište</w:t>
      </w:r>
      <w:r w:rsidR="004D19B4">
        <w:t xml:space="preserve">. </w:t>
      </w:r>
    </w:p>
    <w:p w:rsidRDefault="00F84971" w:rsidP="004D19B4" w:rsidR="00266021">
      <w:pPr>
        <w:pStyle w:val="Bezproreda"/>
        <w:ind w:firstLine="708"/>
        <w:rPr>
          <w:sz w:val="24"/>
          <w:szCs w:val="24"/>
        </w:rPr>
      </w:pPr>
      <w:r>
        <w:rPr>
          <w:sz w:val="24"/>
          <w:szCs w:val="24"/>
        </w:rPr>
        <w:t>R</w:t>
      </w:r>
      <w:r w:rsidR="00E211A6">
        <w:rPr>
          <w:sz w:val="24"/>
          <w:szCs w:val="24"/>
        </w:rPr>
        <w:t>ješenjem pod poslovnim brojem 7 St-</w:t>
      </w:r>
      <w:r>
        <w:rPr>
          <w:sz w:val="24"/>
          <w:szCs w:val="24"/>
        </w:rPr>
        <w:t xml:space="preserve">64/1999- od 9. ožujka 2016. osporavatelj </w:t>
      </w:r>
      <w:r w:rsidR="004D19B4">
        <w:rPr>
          <w:sz w:val="24"/>
          <w:szCs w:val="24"/>
        </w:rPr>
        <w:t>Radovan Smokvina j</w:t>
      </w:r>
      <w:r>
        <w:rPr>
          <w:sz w:val="24"/>
          <w:szCs w:val="24"/>
        </w:rPr>
        <w:t xml:space="preserve">e upućen na parnice </w:t>
      </w:r>
      <w:r w:rsidR="00E211A6" w:rsidRPr="00E211A6">
        <w:rPr>
          <w:sz w:val="24"/>
          <w:szCs w:val="24"/>
        </w:rPr>
        <w:t>radi dokazivanja osnovanosti osporavanja</w:t>
      </w:r>
      <w:r w:rsidR="004D19B4">
        <w:rPr>
          <w:sz w:val="24"/>
          <w:szCs w:val="24"/>
        </w:rPr>
        <w:t xml:space="preserve"> svih tražbina vjerovnika drugog višeg isplatnog reda</w:t>
      </w:r>
      <w:r>
        <w:rPr>
          <w:sz w:val="24"/>
          <w:szCs w:val="24"/>
        </w:rPr>
        <w:t xml:space="preserve">, uz upozorenje da će se </w:t>
      </w:r>
      <w:r w:rsidR="00E211A6" w:rsidRPr="00E211A6">
        <w:rPr>
          <w:sz w:val="24"/>
          <w:szCs w:val="24"/>
        </w:rPr>
        <w:t xml:space="preserve">inače smatrati da je odustao od prava na vođenje parnice i </w:t>
      </w:r>
      <w:r w:rsidR="004D19B4">
        <w:rPr>
          <w:sz w:val="24"/>
          <w:szCs w:val="24"/>
        </w:rPr>
        <w:t xml:space="preserve">da će se </w:t>
      </w:r>
      <w:r w:rsidR="00E211A6" w:rsidRPr="00E211A6">
        <w:rPr>
          <w:sz w:val="24"/>
          <w:szCs w:val="24"/>
        </w:rPr>
        <w:t>smatrat</w:t>
      </w:r>
      <w:r w:rsidR="00EE7681">
        <w:rPr>
          <w:sz w:val="24"/>
          <w:szCs w:val="24"/>
        </w:rPr>
        <w:t>i</w:t>
      </w:r>
      <w:r w:rsidR="00E211A6" w:rsidRPr="00E211A6">
        <w:rPr>
          <w:sz w:val="24"/>
          <w:szCs w:val="24"/>
        </w:rPr>
        <w:t xml:space="preserve"> da je osporavanje otklonjeno.</w:t>
      </w:r>
      <w:r w:rsidR="004D19B4">
        <w:rPr>
          <w:sz w:val="24"/>
          <w:szCs w:val="24"/>
        </w:rPr>
        <w:t xml:space="preserve"> </w:t>
      </w:r>
      <w:r w:rsidR="00EE7681">
        <w:rPr>
          <w:sz w:val="24"/>
          <w:szCs w:val="24"/>
        </w:rPr>
        <w:t xml:space="preserve">Rješenje </w:t>
      </w:r>
      <w:r w:rsidR="004D19B4">
        <w:rPr>
          <w:sz w:val="24"/>
          <w:szCs w:val="24"/>
        </w:rPr>
        <w:t>je objavljeno na mrežnoj s</w:t>
      </w:r>
      <w:r w:rsidR="00266021">
        <w:rPr>
          <w:sz w:val="24"/>
          <w:szCs w:val="24"/>
        </w:rPr>
        <w:t>t</w:t>
      </w:r>
      <w:r w:rsidR="004D19B4">
        <w:rPr>
          <w:sz w:val="24"/>
          <w:szCs w:val="24"/>
        </w:rPr>
        <w:t>ranici e-Oglasna ploča sudova</w:t>
      </w:r>
      <w:r w:rsidR="00266021">
        <w:rPr>
          <w:sz w:val="24"/>
          <w:szCs w:val="24"/>
        </w:rPr>
        <w:t>, a osporavatelju su dostavljeni s</w:t>
      </w:r>
      <w:r w:rsidR="004D19B4">
        <w:rPr>
          <w:sz w:val="24"/>
          <w:szCs w:val="24"/>
        </w:rPr>
        <w:t>vi izvadci iz rješenja</w:t>
      </w:r>
      <w:r w:rsidR="00266021">
        <w:rPr>
          <w:sz w:val="24"/>
          <w:szCs w:val="24"/>
        </w:rPr>
        <w:t>.</w:t>
      </w:r>
    </w:p>
    <w:p w:rsidRDefault="004D19B4" w:rsidP="004D19B4" w:rsidR="00266021">
      <w:pPr>
        <w:pStyle w:val="Bezproreda"/>
        <w:ind w:firstLine="708"/>
        <w:rPr>
          <w:color w:themeColor="text1" w:val="000000"/>
          <w:sz w:val="24"/>
          <w:szCs w:val="24"/>
        </w:rPr>
      </w:pPr>
      <w:r>
        <w:rPr>
          <w:sz w:val="24"/>
          <w:szCs w:val="24"/>
        </w:rPr>
        <w:t xml:space="preserve">Istim rješenjem Antun Ožanić je upućen na parnicu </w:t>
      </w:r>
      <w:r w:rsidRPr="00E211A6">
        <w:rPr>
          <w:sz w:val="24"/>
          <w:szCs w:val="24"/>
        </w:rPr>
        <w:t>radi dokazivanja osnovanosti osporavanja</w:t>
      </w:r>
      <w:r>
        <w:rPr>
          <w:sz w:val="24"/>
          <w:szCs w:val="24"/>
        </w:rPr>
        <w:t xml:space="preserve"> tražbine trećeg višeg isplatnog reda vjerovnika </w:t>
      </w:r>
      <w:r>
        <w:rPr>
          <w:color w:themeColor="text1" w:val="000000"/>
          <w:sz w:val="24"/>
          <w:szCs w:val="24"/>
        </w:rPr>
        <w:t>Osimpex d.o.o.</w:t>
      </w:r>
      <w:r w:rsidR="00266021">
        <w:rPr>
          <w:color w:themeColor="text1" w:val="000000"/>
          <w:sz w:val="24"/>
          <w:szCs w:val="24"/>
        </w:rPr>
        <w:t xml:space="preserve"> </w:t>
      </w:r>
    </w:p>
    <w:p w:rsidRDefault="00266021" w:rsidP="00266021" w:rsidR="00266021">
      <w:pPr>
        <w:pStyle w:val="Bezproreda"/>
        <w:ind w:firstLine="708"/>
        <w:rPr>
          <w:sz w:val="24"/>
          <w:szCs w:val="24"/>
        </w:rPr>
      </w:pPr>
      <w:r>
        <w:rPr>
          <w:color w:themeColor="text1" w:val="000000"/>
          <w:sz w:val="24"/>
          <w:szCs w:val="24"/>
        </w:rPr>
        <w:t>U parničnom postupku kojeg je pokrenuo A</w:t>
      </w:r>
      <w:r>
        <w:rPr>
          <w:sz w:val="24"/>
          <w:szCs w:val="24"/>
        </w:rPr>
        <w:t xml:space="preserve">ntun Ožanić radi </w:t>
      </w:r>
      <w:r w:rsidRPr="00E211A6">
        <w:rPr>
          <w:sz w:val="24"/>
          <w:szCs w:val="24"/>
        </w:rPr>
        <w:t>dokazivanja osnovanosti osporavanja</w:t>
      </w:r>
      <w:r>
        <w:rPr>
          <w:sz w:val="24"/>
          <w:szCs w:val="24"/>
        </w:rPr>
        <w:t xml:space="preserve">, tražbina trećeg višeg isplatnog reda vjerovnika </w:t>
      </w:r>
      <w:r>
        <w:rPr>
          <w:color w:themeColor="text1" w:val="000000"/>
          <w:sz w:val="24"/>
          <w:szCs w:val="24"/>
        </w:rPr>
        <w:t xml:space="preserve">Osimpex d.o.o., </w:t>
      </w:r>
      <w:r w:rsidR="00EE7659">
        <w:rPr>
          <w:color w:themeColor="text1" w:val="000000"/>
          <w:sz w:val="24"/>
          <w:szCs w:val="24"/>
        </w:rPr>
        <w:t xml:space="preserve">predmetna </w:t>
      </w:r>
      <w:r>
        <w:rPr>
          <w:sz w:val="24"/>
          <w:szCs w:val="24"/>
        </w:rPr>
        <w:t>tražbina je utvrđena pravomoćnom presudom ovog suda poslovni broj 8 P-408/2017-43 od 29. svibnja 2018.</w:t>
      </w:r>
    </w:p>
    <w:p w:rsidRDefault="00771973" w:rsidP="00EE61E0" w:rsidR="00771973">
      <w:pPr>
        <w:pStyle w:val="Bezproreda"/>
        <w:ind w:firstLine="708"/>
        <w:rPr>
          <w:sz w:val="24"/>
          <w:szCs w:val="24"/>
        </w:rPr>
      </w:pPr>
      <w:r w:rsidRPr="00771973">
        <w:rPr>
          <w:sz w:val="24"/>
          <w:szCs w:val="24"/>
        </w:rPr>
        <w:t>Uvidom u spis utvrđeno je da je stečajna upraviteljica dostavila sudu popis tražbin</w:t>
      </w:r>
      <w:r w:rsidR="004A5391">
        <w:rPr>
          <w:sz w:val="24"/>
          <w:szCs w:val="24"/>
        </w:rPr>
        <w:t>e</w:t>
      </w:r>
      <w:r w:rsidRPr="00771973">
        <w:rPr>
          <w:sz w:val="24"/>
          <w:szCs w:val="24"/>
        </w:rPr>
        <w:t xml:space="preserve"> koj</w:t>
      </w:r>
      <w:r w:rsidR="004A5391">
        <w:rPr>
          <w:sz w:val="24"/>
          <w:szCs w:val="24"/>
        </w:rPr>
        <w:t>a</w:t>
      </w:r>
      <w:r w:rsidRPr="00771973">
        <w:rPr>
          <w:sz w:val="24"/>
          <w:szCs w:val="24"/>
        </w:rPr>
        <w:t xml:space="preserve"> se uzima u obzir pri ovoj </w:t>
      </w:r>
      <w:r w:rsidR="00EE61E0">
        <w:rPr>
          <w:sz w:val="24"/>
          <w:szCs w:val="24"/>
        </w:rPr>
        <w:t xml:space="preserve">sedmoj </w:t>
      </w:r>
      <w:r w:rsidRPr="00771973">
        <w:rPr>
          <w:sz w:val="24"/>
          <w:szCs w:val="24"/>
        </w:rPr>
        <w:t xml:space="preserve">djelomičnoj diobi, nakon što je temeljem odredbe članka 183. stavka 3. SZ pribavila suglasnost odbora vjerovnika na </w:t>
      </w:r>
      <w:r w:rsidR="00EE61E0">
        <w:rPr>
          <w:sz w:val="24"/>
          <w:szCs w:val="24"/>
        </w:rPr>
        <w:t xml:space="preserve">132. </w:t>
      </w:r>
      <w:r w:rsidRPr="00771973">
        <w:rPr>
          <w:sz w:val="24"/>
          <w:szCs w:val="24"/>
        </w:rPr>
        <w:t xml:space="preserve">sjednici </w:t>
      </w:r>
      <w:r w:rsidR="00EE61E0" w:rsidRPr="00EE61E0">
        <w:rPr>
          <w:sz w:val="24"/>
          <w:szCs w:val="24"/>
        </w:rPr>
        <w:t xml:space="preserve"> održanoj 3. rujna 2018.</w:t>
      </w:r>
      <w:r w:rsidR="00EE61E0">
        <w:rPr>
          <w:sz w:val="24"/>
          <w:szCs w:val="24"/>
        </w:rPr>
        <w:t xml:space="preserve">, </w:t>
      </w:r>
      <w:r w:rsidRPr="00771973">
        <w:rPr>
          <w:sz w:val="24"/>
          <w:szCs w:val="24"/>
        </w:rPr>
        <w:t>te javno objavila zbroj tražbina i raspoloživi iznos iz stečajne mase koji će se raspodijeliti vjerovni</w:t>
      </w:r>
      <w:r w:rsidR="004A5391">
        <w:rPr>
          <w:sz w:val="24"/>
          <w:szCs w:val="24"/>
        </w:rPr>
        <w:t xml:space="preserve">ku </w:t>
      </w:r>
      <w:r w:rsidRPr="00771973">
        <w:rPr>
          <w:sz w:val="24"/>
          <w:szCs w:val="24"/>
        </w:rPr>
        <w:t xml:space="preserve">u „Narodnim novinama“ broj </w:t>
      </w:r>
      <w:r w:rsidR="00EE61E0">
        <w:rPr>
          <w:sz w:val="24"/>
          <w:szCs w:val="24"/>
        </w:rPr>
        <w:t>80</w:t>
      </w:r>
      <w:r w:rsidRPr="00771973">
        <w:rPr>
          <w:sz w:val="24"/>
          <w:szCs w:val="24"/>
        </w:rPr>
        <w:t xml:space="preserve"> od  </w:t>
      </w:r>
      <w:r w:rsidR="00EE61E0" w:rsidRPr="00E224DB">
        <w:rPr>
          <w:sz w:val="24"/>
          <w:szCs w:val="24"/>
        </w:rPr>
        <w:t>7. rujna 2018</w:t>
      </w:r>
      <w:r w:rsidRPr="00771973">
        <w:rPr>
          <w:sz w:val="24"/>
          <w:szCs w:val="24"/>
        </w:rPr>
        <w:t xml:space="preserve">.  </w:t>
      </w:r>
    </w:p>
    <w:p w:rsidRDefault="00771973" w:rsidP="00EE61E0" w:rsidR="00771973" w:rsidRPr="00771973">
      <w:pPr>
        <w:pStyle w:val="Bezproreda"/>
        <w:ind w:firstLine="708"/>
        <w:rPr>
          <w:sz w:val="24"/>
          <w:szCs w:val="24"/>
        </w:rPr>
      </w:pPr>
      <w:r w:rsidRPr="00771973">
        <w:rPr>
          <w:sz w:val="24"/>
          <w:szCs w:val="24"/>
        </w:rPr>
        <w:t xml:space="preserve">Također je utvrđeno da je stečajni upravitelj za </w:t>
      </w:r>
      <w:r w:rsidR="00210137">
        <w:rPr>
          <w:sz w:val="24"/>
          <w:szCs w:val="24"/>
        </w:rPr>
        <w:t xml:space="preserve">tražbine stečajnih </w:t>
      </w:r>
      <w:r w:rsidRPr="00771973">
        <w:rPr>
          <w:sz w:val="24"/>
          <w:szCs w:val="24"/>
        </w:rPr>
        <w:t>vjerovnik</w:t>
      </w:r>
      <w:r w:rsidR="00210137">
        <w:rPr>
          <w:sz w:val="24"/>
          <w:szCs w:val="24"/>
        </w:rPr>
        <w:t>a</w:t>
      </w:r>
      <w:r w:rsidRPr="00771973">
        <w:rPr>
          <w:sz w:val="24"/>
          <w:szCs w:val="24"/>
        </w:rPr>
        <w:t xml:space="preserve">, koji su pokrenuli parnice radi utvrđenja osporenih tražbina, izdvojio iznose koje bi vjerovnici dobili da njihove tražbine nisu osporene, te da su izdvojena sredstva za predvidive troškove postupka i predvidive obveze stečajne mase. </w:t>
      </w:r>
    </w:p>
    <w:p w:rsidRDefault="00771973" w:rsidP="00266021" w:rsidR="00771973" w:rsidRPr="00771973">
      <w:pPr>
        <w:pStyle w:val="Bezproreda"/>
        <w:ind w:firstLine="708"/>
        <w:rPr>
          <w:sz w:val="24"/>
          <w:szCs w:val="24"/>
        </w:rPr>
      </w:pPr>
      <w:r w:rsidRPr="00771973">
        <w:rPr>
          <w:sz w:val="24"/>
          <w:szCs w:val="24"/>
        </w:rPr>
        <w:t xml:space="preserve">Stoga je na osnovu naprijed navedenog, budući prigovor vjerovnika </w:t>
      </w:r>
      <w:r w:rsidR="00ED1F47">
        <w:rPr>
          <w:sz w:val="24"/>
          <w:szCs w:val="24"/>
        </w:rPr>
        <w:t>Radovana Smokvine</w:t>
      </w:r>
      <w:r w:rsidR="000837A9">
        <w:rPr>
          <w:sz w:val="24"/>
          <w:szCs w:val="24"/>
        </w:rPr>
        <w:t xml:space="preserve"> </w:t>
      </w:r>
      <w:r w:rsidRPr="00771973">
        <w:rPr>
          <w:sz w:val="24"/>
          <w:szCs w:val="24"/>
        </w:rPr>
        <w:t>nije ni usmjeren na pravilnost namirenja nje</w:t>
      </w:r>
      <w:r w:rsidR="000837A9">
        <w:rPr>
          <w:sz w:val="24"/>
          <w:szCs w:val="24"/>
        </w:rPr>
        <w:t>nih tražbina, jer iste nisu bile predmetom ove diobe</w:t>
      </w:r>
      <w:r w:rsidRPr="00771973">
        <w:rPr>
          <w:sz w:val="24"/>
          <w:szCs w:val="24"/>
        </w:rPr>
        <w:t xml:space="preserve">, valjalo o prigovoru vjerovnika na diobni popis odlučiti temeljem odredbe članka 190. stavak 2. SZ kao u točki I. izreke ovog rješenja. </w:t>
      </w:r>
    </w:p>
    <w:p w:rsidRDefault="00771973" w:rsidP="00771973" w:rsidR="00771973">
      <w:pPr>
        <w:pStyle w:val="Bezproreda"/>
        <w:rPr>
          <w:sz w:val="24"/>
          <w:szCs w:val="24"/>
        </w:rPr>
      </w:pPr>
    </w:p>
    <w:p w:rsidRDefault="00771973" w:rsidP="00771973" w:rsidR="00771973" w:rsidRPr="00771973">
      <w:pPr>
        <w:pStyle w:val="Bezproreda"/>
        <w:jc w:val="center"/>
        <w:rPr>
          <w:sz w:val="24"/>
          <w:szCs w:val="24"/>
        </w:rPr>
      </w:pPr>
      <w:r>
        <w:rPr>
          <w:sz w:val="24"/>
          <w:szCs w:val="24"/>
        </w:rPr>
        <w:t xml:space="preserve">U Rijeci, </w:t>
      </w:r>
      <w:r w:rsidR="00EE7681">
        <w:rPr>
          <w:sz w:val="24"/>
          <w:szCs w:val="24"/>
        </w:rPr>
        <w:t>6</w:t>
      </w:r>
      <w:r w:rsidRPr="00771973">
        <w:rPr>
          <w:sz w:val="24"/>
          <w:szCs w:val="24"/>
        </w:rPr>
        <w:t>. studenog 2018</w:t>
      </w:r>
      <w:r>
        <w:rPr>
          <w:sz w:val="24"/>
          <w:szCs w:val="24"/>
        </w:rPr>
        <w:t>.</w:t>
      </w:r>
    </w:p>
    <w:p w:rsidRDefault="00771973" w:rsidP="00771973" w:rsidR="00771973" w:rsidRPr="00771973">
      <w:pPr>
        <w:pStyle w:val="Bezproreda"/>
        <w:rPr>
          <w:sz w:val="24"/>
          <w:szCs w:val="24"/>
        </w:rPr>
      </w:pPr>
    </w:p>
    <w:p w:rsidRDefault="00771973" w:rsidP="00771973" w:rsidR="00771973" w:rsidRPr="00771973">
      <w:pPr>
        <w:pStyle w:val="Bezproreda"/>
        <w:ind w:left="7080"/>
        <w:rPr>
          <w:sz w:val="24"/>
          <w:szCs w:val="24"/>
        </w:rPr>
      </w:pPr>
      <w:r w:rsidRPr="00771973">
        <w:rPr>
          <w:sz w:val="24"/>
          <w:szCs w:val="24"/>
        </w:rPr>
        <w:t xml:space="preserve">Stečajni sudac   </w:t>
      </w:r>
    </w:p>
    <w:p w:rsidRDefault="00EE61E0" w:rsidP="00771973" w:rsidR="00771973" w:rsidRPr="00771973">
      <w:pPr>
        <w:pStyle w:val="Bezproreda"/>
        <w:ind w:left="7080"/>
        <w:rPr>
          <w:sz w:val="24"/>
          <w:szCs w:val="24"/>
        </w:rPr>
      </w:pPr>
      <w:r>
        <w:rPr>
          <w:sz w:val="24"/>
          <w:szCs w:val="24"/>
        </w:rPr>
        <w:t xml:space="preserve"> </w:t>
      </w:r>
      <w:r w:rsidR="00771973" w:rsidRPr="00771973">
        <w:rPr>
          <w:sz w:val="24"/>
          <w:szCs w:val="24"/>
        </w:rPr>
        <w:t>Liljana Ugrin</w:t>
      </w:r>
      <w:r w:rsidR="00F07E35">
        <w:rPr>
          <w:sz w:val="24"/>
          <w:szCs w:val="24"/>
        </w:rPr>
        <w:t>, v.r.</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ED1F47" w:rsidP="00771973" w:rsidR="00771973" w:rsidRPr="00771973">
      <w:pPr>
        <w:pStyle w:val="Bezproreda"/>
        <w:rPr>
          <w:sz w:val="24"/>
          <w:szCs w:val="24"/>
        </w:rPr>
      </w:pPr>
      <w:r w:rsidRPr="00771973">
        <w:rPr>
          <w:sz w:val="24"/>
          <w:szCs w:val="24"/>
        </w:rPr>
        <w:t xml:space="preserve">POUKA O PRAVNOM LIJEKU </w:t>
      </w:r>
    </w:p>
    <w:p w:rsidRDefault="00771973" w:rsidP="00771973" w:rsidR="00771973" w:rsidRPr="00771973">
      <w:pPr>
        <w:pStyle w:val="Bezproreda"/>
        <w:rPr>
          <w:sz w:val="24"/>
          <w:szCs w:val="24"/>
        </w:rPr>
      </w:pPr>
      <w:r w:rsidRPr="00771973">
        <w:rPr>
          <w:sz w:val="24"/>
          <w:szCs w:val="24"/>
        </w:rPr>
        <w:t>Protiv ovog rješenja o prigovoru</w:t>
      </w:r>
      <w:r w:rsidR="00ED1F47">
        <w:rPr>
          <w:sz w:val="24"/>
          <w:szCs w:val="24"/>
        </w:rPr>
        <w:t xml:space="preserve"> vjerovnik ima pravo na žalbu (</w:t>
      </w:r>
      <w:r w:rsidRPr="00771973">
        <w:rPr>
          <w:sz w:val="24"/>
          <w:szCs w:val="24"/>
        </w:rPr>
        <w:t>članak 190. stavak 2. SZ). Žalba se podnosi ovom sudu u dva istovjetna primjerka u roku od 8 dana od dana primitka prijepisa rješenja, a o žalbi odlučuje Visoki trgovački sud Republike Hrvatske u Zagrebu.</w:t>
      </w:r>
    </w:p>
    <w:p w:rsidRDefault="00771973" w:rsidP="00771973" w:rsidR="00771973" w:rsidRPr="00771973">
      <w:pPr>
        <w:pStyle w:val="Bezproreda"/>
        <w:rPr>
          <w:sz w:val="24"/>
          <w:szCs w:val="24"/>
        </w:rPr>
      </w:pPr>
    </w:p>
    <w:p w:rsidRDefault="00F07E35" w:rsidP="00F07E35" w:rsidR="00F07E35" w:rsidRPr="00361B6B">
      <w:pPr>
        <w:ind w:left="4320"/>
        <w:jc w:val="both"/>
      </w:pPr>
      <w:r>
        <w:t xml:space="preserve">         Za točnost otpravka </w:t>
      </w:r>
      <w:r w:rsidRPr="00361B6B">
        <w:t>ovlašteni službenik</w:t>
      </w:r>
      <w:r>
        <w:t>:</w:t>
      </w:r>
    </w:p>
    <w:p w:rsidRDefault="00F07E35" w:rsidP="00F07E35" w:rsidR="00F07E35" w:rsidRPr="00361B6B">
      <w:pPr>
        <w:ind w:firstLine="720" w:left="5040"/>
        <w:jc w:val="both"/>
      </w:pPr>
      <w:r>
        <w:t xml:space="preserve">  </w:t>
      </w:r>
      <w:r w:rsidRPr="00361B6B">
        <w:t>Elizabet Jovanović</w:t>
      </w:r>
    </w:p>
    <w:p w:rsidRDefault="00F07E35" w:rsidP="00F07E35" w:rsidR="00F07E35" w:rsidRPr="00A80164"/>
    <w:p w:rsidRDefault="00771973" w:rsidP="00771973" w:rsidR="00771973">
      <w:pPr>
        <w:pStyle w:val="Bezproreda"/>
        <w:rPr>
          <w:sz w:val="24"/>
          <w:szCs w:val="24"/>
        </w:rPr>
      </w:pPr>
    </w:p>
    <w:p w:rsidRDefault="000837A9" w:rsidP="00771973" w:rsidR="000837A9">
      <w:pPr>
        <w:pStyle w:val="Bezproreda"/>
        <w:rPr>
          <w:sz w:val="24"/>
          <w:szCs w:val="24"/>
        </w:rPr>
      </w:pP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0A5CAD" w:rsidP="00771973" w:rsidR="000A5CAD" w:rsidRPr="00771973">
      <w:pPr>
        <w:pStyle w:val="Bezproreda"/>
        <w:rPr>
          <w:sz w:val="24"/>
          <w:szCs w:val="24"/>
        </w:rPr>
      </w:pPr>
    </w:p>
    <w:sectPr w:rsidSect="00EE7681" w:rsidR="000A5CAD" w:rsidRPr="00771973">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2541" w:rsidP="00771973" w:rsidR="00832541">
      <w:r>
        <w:separator/>
      </w:r>
    </w:p>
  </w:endnote>
  <w:endnote w:id="0" w:type="continuationSeparator">
    <w:p w:rsidRDefault="00832541" w:rsidP="00771973" w:rsidR="008325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776741"/>
      <w:docPartObj>
        <w:docPartGallery w:val="Page Numbers (Bottom of Page)"/>
        <w:docPartUnique/>
      </w:docPartObj>
    </w:sdtPr>
    <w:sdtEndPr/>
    <w:sdtContent>
      <w:p w:rsidRDefault="00ED1F47" w:rsidR="00ED1F47">
        <w:pPr>
          <w:pStyle w:val="Podnoje"/>
          <w:jc w:val="center"/>
        </w:pPr>
        <w:r>
          <w:fldChar w:fldCharType="begin"/>
        </w:r>
        <w:r>
          <w:instrText>PAGE   \* MERGEFORMAT</w:instrText>
        </w:r>
        <w:r>
          <w:fldChar w:fldCharType="separate"/>
        </w:r>
        <w:r w:rsidR="006F25ED">
          <w:rPr>
            <w:noProof/>
          </w:rPr>
          <w:t>4</w:t>
        </w:r>
        <w:r>
          <w:fldChar w:fldCharType="end"/>
        </w:r>
      </w:p>
    </w:sdtContent>
  </w:sdt>
  <w:p w:rsidRDefault="00ED1F47" w:rsidR="00ED1F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2541" w:rsidP="00771973" w:rsidR="00832541">
      <w:r>
        <w:separator/>
      </w:r>
    </w:p>
  </w:footnote>
  <w:footnote w:id="0" w:type="continuationSeparator">
    <w:p w:rsidRDefault="00832541" w:rsidP="00771973" w:rsidR="008325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81" w:rsidP="00EE7681" w:rsidR="00EE7681">
    <w:pPr>
      <w:pStyle w:val="Zaglavlje"/>
      <w:jc w:val="right"/>
    </w:pPr>
    <w:r>
      <w:t>Poslovni broj 7 St-64/1999-3002</w:t>
    </w:r>
  </w:p>
  <w:p w:rsidRDefault="00EE7681" w:rsidR="00EE76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0EE9"/>
    <w:multiLevelType w:val="multilevel"/>
    <w:tmpl w:val="7082B03E"/>
    <w:lvl w:ilvl="0">
      <w:numFmt w:val="bullet"/>
      <w:lvlText w:val="-"/>
      <w:lvlJc w:val="left"/>
      <w:pPr>
        <w:ind w:hanging="360" w:left="720"/>
      </w:pPr>
      <w:rPr>
        <w:rFonts w:cs="Times New Roman" w:eastAsia="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32E36A5A"/>
    <w:multiLevelType w:val="hybridMultilevel"/>
    <w:tmpl w:val="2C006A32"/>
    <w:lvl w:tplc="47A01460" w:ilvl="0">
      <w:numFmt w:val="bullet"/>
      <w:lvlText w:val="-"/>
      <w:lvlJc w:val="left"/>
      <w:pPr>
        <w:ind w:hanging="360" w:left="720"/>
      </w:pPr>
      <w:rPr>
        <w:rFonts w:cs="Times New Roman" w:eastAsia="Times New Roman" w:hAnsi="Times New Roman" w:ascii="Times New Roman"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01142E"/>
    <w:multiLevelType w:val="hybridMultilevel"/>
    <w:tmpl w:val="12A48C7E"/>
    <w:lvl w:tplc="5224AC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3D379FB"/>
    <w:multiLevelType w:val="hybridMultilevel"/>
    <w:tmpl w:val="BAEEEC44"/>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0582D64"/>
    <w:multiLevelType w:val="multilevel"/>
    <w:tmpl w:val="1DBADAA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nsid w:val="7E31715A"/>
    <w:multiLevelType w:val="multilevel"/>
    <w:tmpl w:val="D4E04C76"/>
    <w:lvl w:ilvl="0">
      <w:start w:val="1"/>
      <w:numFmt w:val="lowerLetter"/>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5"/>
  </w:num>
  <w:num w:numId="6">
    <w:abstractNumId w:val="1"/>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1973"/>
    <w:rsid w:val="00056348"/>
    <w:rsid w:val="000837A9"/>
    <w:rsid w:val="000A5CAD"/>
    <w:rsid w:val="0018597C"/>
    <w:rsid w:val="001C7114"/>
    <w:rsid w:val="00210137"/>
    <w:rsid w:val="00246027"/>
    <w:rsid w:val="00260788"/>
    <w:rsid w:val="00266021"/>
    <w:rsid w:val="002B7E86"/>
    <w:rsid w:val="003B5246"/>
    <w:rsid w:val="004624D4"/>
    <w:rsid w:val="004A5391"/>
    <w:rsid w:val="004B6DF4"/>
    <w:rsid w:val="004D19B4"/>
    <w:rsid w:val="0055577A"/>
    <w:rsid w:val="005C683A"/>
    <w:rsid w:val="006F25ED"/>
    <w:rsid w:val="00771973"/>
    <w:rsid w:val="00832541"/>
    <w:rsid w:val="00963938"/>
    <w:rsid w:val="009F22AE"/>
    <w:rsid w:val="00A009B9"/>
    <w:rsid w:val="00B2237D"/>
    <w:rsid w:val="00B51E1B"/>
    <w:rsid w:val="00BA76CD"/>
    <w:rsid w:val="00C21785"/>
    <w:rsid w:val="00D57768"/>
    <w:rsid w:val="00DA2D49"/>
    <w:rsid w:val="00E211A6"/>
    <w:rsid w:val="00E224DB"/>
    <w:rsid w:val="00E60DB8"/>
    <w:rsid w:val="00ED1F47"/>
    <w:rsid w:val="00EE61E0"/>
    <w:rsid w:val="00EE7659"/>
    <w:rsid w:val="00EE7681"/>
    <w:rsid w:val="00F07E35"/>
    <w:rsid w:val="00F56E5F"/>
    <w:rsid w:val="00F849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973"/>
    <w:pPr>
      <w:spacing w:lineRule="auto" w:line="240" w:after="0"/>
      <w:jc w:val="left"/>
    </w:pPr>
    <w:rPr>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71973"/>
    <w:pPr>
      <w:spacing w:lineRule="auto" w:line="240" w:after="0"/>
    </w:pPr>
    <w:rPr>
      <w:sz w:val="20"/>
      <w:lang w:eastAsia="hr-HR"/>
    </w:rPr>
  </w:style>
  <w:style w:styleId="Zaglavlje" w:type="paragraph">
    <w:name w:val="header"/>
    <w:basedOn w:val="Normal"/>
    <w:link w:val="ZaglavljeChar"/>
    <w:uiPriority w:val="99"/>
    <w:unhideWhenUsed/>
    <w:rsid w:val="00771973"/>
    <w:pPr>
      <w:tabs>
        <w:tab w:pos="4536" w:val="center"/>
        <w:tab w:pos="9072" w:val="right"/>
      </w:tabs>
    </w:pPr>
  </w:style>
  <w:style w:customStyle="true" w:styleId="ZaglavljeChar" w:type="character">
    <w:name w:val="Zaglavlje Char"/>
    <w:basedOn w:val="Zadanifontodlomka"/>
    <w:link w:val="Zaglavlje"/>
    <w:uiPriority w:val="99"/>
    <w:rsid w:val="00771973"/>
    <w:rPr>
      <w:sz w:val="20"/>
      <w:lang w:eastAsia="hr-HR"/>
    </w:rPr>
  </w:style>
  <w:style w:styleId="Podnoje" w:type="paragraph">
    <w:name w:val="footer"/>
    <w:basedOn w:val="Normal"/>
    <w:link w:val="PodnojeChar"/>
    <w:uiPriority w:val="99"/>
    <w:unhideWhenUsed/>
    <w:rsid w:val="00771973"/>
    <w:pPr>
      <w:tabs>
        <w:tab w:pos="4536" w:val="center"/>
        <w:tab w:pos="9072" w:val="right"/>
      </w:tabs>
    </w:pPr>
  </w:style>
  <w:style w:customStyle="true" w:styleId="PodnojeChar" w:type="character">
    <w:name w:val="Podnožje Char"/>
    <w:basedOn w:val="Zadanifontodlomka"/>
    <w:link w:val="Podnoje"/>
    <w:uiPriority w:val="99"/>
    <w:rsid w:val="00771973"/>
    <w:rPr>
      <w:sz w:val="20"/>
      <w:lang w:eastAsia="hr-HR"/>
    </w:rPr>
  </w:style>
  <w:style w:styleId="Tekstbalonia" w:type="paragraph">
    <w:name w:val="Balloon Text"/>
    <w:basedOn w:val="Normal"/>
    <w:link w:val="TekstbaloniaChar"/>
    <w:uiPriority w:val="99"/>
    <w:semiHidden/>
    <w:unhideWhenUsed/>
    <w:rsid w:val="007719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1973"/>
    <w:rPr>
      <w:rFonts w:cs="Tahoma" w:hAnsi="Tahoma" w:ascii="Tahoma"/>
      <w:sz w:val="16"/>
      <w:szCs w:val="16"/>
      <w:lang w:eastAsia="hr-HR"/>
    </w:rPr>
  </w:style>
  <w:style w:styleId="Odlomakpopisa" w:type="paragraph">
    <w:name w:val="List Paragraph"/>
    <w:basedOn w:val="Normal"/>
    <w:uiPriority w:val="34"/>
    <w:qFormat/>
    <w:rsid w:val="00E224DB"/>
    <w:pPr>
      <w:spacing w:lineRule="auto" w:line="276" w:after="200"/>
      <w:ind w:left="720"/>
      <w:contextualSpacing/>
    </w:pPr>
    <w:rPr>
      <w:rFonts w:cstheme="minorBidi" w:eastAsiaTheme="minorHAnsi" w:hAnsiTheme="minorHAnsi" w:asciiTheme="minorHAnsi"/>
      <w:sz w:val="22"/>
      <w:szCs w:val="22"/>
      <w:lang w:eastAsia="en-US"/>
    </w:rPr>
  </w:style>
  <w:style w:styleId="Tijeloteksta" w:type="paragraph">
    <w:name w:val="Body Text"/>
    <w:basedOn w:val="Normal"/>
    <w:link w:val="TijelotekstaChar"/>
    <w:semiHidden/>
    <w:rsid w:val="00E224DB"/>
    <w:pPr>
      <w:jc w:val="both"/>
    </w:pPr>
    <w:rPr>
      <w:lang w:eastAsia="en-US" w:val="en-GB"/>
    </w:rPr>
  </w:style>
  <w:style w:customStyle="true" w:styleId="TijelotekstaChar" w:type="character">
    <w:name w:val="Tijelo teksta Char"/>
    <w:basedOn w:val="Zadanifontodlomka"/>
    <w:link w:val="Tijeloteksta"/>
    <w:semiHidden/>
    <w:rsid w:val="00E224DB"/>
    <w:rPr>
      <w:szCs w:val="24"/>
      <w:lang w:val="en-GB"/>
    </w:rPr>
  </w:style>
  <w:style w:styleId="Tekstrezerviranogmjesta" w:type="character">
    <w:name w:val="Placeholder Text"/>
    <w:basedOn w:val="Zadanifontodlomka"/>
    <w:uiPriority w:val="99"/>
    <w:semiHidden/>
    <w:rsid w:val="006F25ED"/>
    <w:rPr>
      <w:color w:val="808080"/>
      <w:bdr w:space="0" w:sz="0" w:color="auto" w:val="none"/>
      <w:shd w:fill="auto" w:color="auto" w:val="clear"/>
    </w:rPr>
  </w:style>
  <w:style w:customStyle="true" w:styleId="eSPISCCParagraphDefaultFont" w:type="character">
    <w:name w:val="eSPIS_CC_Paragraph Default Font"/>
    <w:basedOn w:val="Zadanifontodlomka"/>
    <w:rsid w:val="006F25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25E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25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25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973"/>
    <w:pPr>
      <w:spacing w:after="0" w:line="240" w:lineRule="auto"/>
      <w:jc w:val="left"/>
    </w:pPr>
    <w:rPr>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71973"/>
    <w:pPr>
      <w:spacing w:after="0" w:line="240" w:lineRule="auto"/>
    </w:pPr>
    <w:rPr>
      <w:sz w:val="20"/>
      <w:lang w:eastAsia="hr-HR"/>
    </w:rPr>
  </w:style>
  <w:style w:styleId="Zaglavlje" w:type="paragraph">
    <w:name w:val="header"/>
    <w:basedOn w:val="Normal"/>
    <w:link w:val="ZaglavljeChar"/>
    <w:uiPriority w:val="99"/>
    <w:unhideWhenUsed/>
    <w:rsid w:val="00771973"/>
    <w:pPr>
      <w:tabs>
        <w:tab w:pos="4536" w:val="center"/>
        <w:tab w:pos="9072" w:val="right"/>
      </w:tabs>
    </w:pPr>
  </w:style>
  <w:style w:customStyle="1" w:styleId="ZaglavljeChar" w:type="character">
    <w:name w:val="Zaglavlje Char"/>
    <w:basedOn w:val="Zadanifontodlomka"/>
    <w:link w:val="Zaglavlje"/>
    <w:uiPriority w:val="99"/>
    <w:rsid w:val="00771973"/>
    <w:rPr>
      <w:sz w:val="20"/>
      <w:lang w:eastAsia="hr-HR"/>
    </w:rPr>
  </w:style>
  <w:style w:styleId="Podnoje" w:type="paragraph">
    <w:name w:val="footer"/>
    <w:basedOn w:val="Normal"/>
    <w:link w:val="PodnojeChar"/>
    <w:uiPriority w:val="99"/>
    <w:unhideWhenUsed/>
    <w:rsid w:val="00771973"/>
    <w:pPr>
      <w:tabs>
        <w:tab w:pos="4536" w:val="center"/>
        <w:tab w:pos="9072" w:val="right"/>
      </w:tabs>
    </w:pPr>
  </w:style>
  <w:style w:customStyle="1" w:styleId="PodnojeChar" w:type="character">
    <w:name w:val="Podnožje Char"/>
    <w:basedOn w:val="Zadanifontodlomka"/>
    <w:link w:val="Podnoje"/>
    <w:uiPriority w:val="99"/>
    <w:rsid w:val="00771973"/>
    <w:rPr>
      <w:sz w:val="20"/>
      <w:lang w:eastAsia="hr-HR"/>
    </w:rPr>
  </w:style>
  <w:style w:styleId="Tekstbalonia" w:type="paragraph">
    <w:name w:val="Balloon Text"/>
    <w:basedOn w:val="Normal"/>
    <w:link w:val="TekstbaloniaChar"/>
    <w:uiPriority w:val="99"/>
    <w:semiHidden/>
    <w:unhideWhenUsed/>
    <w:rsid w:val="00771973"/>
    <w:rPr>
      <w:rFonts w:ascii="Tahoma" w:cs="Tahoma" w:hAnsi="Tahoma"/>
      <w:sz w:val="16"/>
      <w:szCs w:val="16"/>
    </w:rPr>
  </w:style>
  <w:style w:customStyle="1" w:styleId="TekstbaloniaChar" w:type="character">
    <w:name w:val="Tekst balončića Char"/>
    <w:basedOn w:val="Zadanifontodlomka"/>
    <w:link w:val="Tekstbalonia"/>
    <w:uiPriority w:val="99"/>
    <w:semiHidden/>
    <w:rsid w:val="00771973"/>
    <w:rPr>
      <w:rFonts w:ascii="Tahoma" w:cs="Tahoma" w:hAnsi="Tahoma"/>
      <w:sz w:val="16"/>
      <w:szCs w:val="16"/>
      <w:lang w:eastAsia="hr-HR"/>
    </w:rPr>
  </w:style>
  <w:style w:styleId="Odlomakpopisa" w:type="paragraph">
    <w:name w:val="List Paragraph"/>
    <w:basedOn w:val="Normal"/>
    <w:uiPriority w:val="34"/>
    <w:qFormat/>
    <w:rsid w:val="00E224DB"/>
    <w:pPr>
      <w:spacing w:after="200" w:line="276" w:lineRule="auto"/>
      <w:ind w:left="720"/>
      <w:contextualSpacing/>
    </w:pPr>
    <w:rPr>
      <w:rFonts w:asciiTheme="minorHAnsi" w:cstheme="minorBidi" w:eastAsiaTheme="minorHAnsi" w:hAnsiTheme="minorHAnsi"/>
      <w:sz w:val="22"/>
      <w:szCs w:val="22"/>
      <w:lang w:eastAsia="en-US"/>
    </w:rPr>
  </w:style>
  <w:style w:styleId="Tijeloteksta" w:type="paragraph">
    <w:name w:val="Body Text"/>
    <w:basedOn w:val="Normal"/>
    <w:link w:val="TijelotekstaChar"/>
    <w:semiHidden/>
    <w:rsid w:val="00E224DB"/>
    <w:pPr>
      <w:jc w:val="both"/>
    </w:pPr>
    <w:rPr>
      <w:lang w:eastAsia="en-US" w:val="en-GB"/>
    </w:rPr>
  </w:style>
  <w:style w:customStyle="1" w:styleId="TijelotekstaChar" w:type="character">
    <w:name w:val="Tijelo teksta Char"/>
    <w:basedOn w:val="Zadanifontodlomka"/>
    <w:link w:val="Tijeloteksta"/>
    <w:semiHidden/>
    <w:rsid w:val="00E224DB"/>
    <w:rPr>
      <w:szCs w:val="24"/>
      <w:lang w:val="en-GB"/>
    </w:rPr>
  </w:style>
  <w:style w:styleId="Tekstrezerviranogmjesta" w:type="character">
    <w:name w:val="Placeholder Text"/>
    <w:basedOn w:val="Zadanifontodlomka"/>
    <w:uiPriority w:val="99"/>
    <w:semiHidden/>
    <w:rsid w:val="006F25ED"/>
    <w:rPr>
      <w:color w:val="808080"/>
      <w:bdr w:color="auto" w:space="0" w:sz="0" w:val="none"/>
      <w:shd w:color="auto" w:fill="auto" w:val="clear"/>
    </w:rPr>
  </w:style>
  <w:style w:customStyle="1" w:styleId="eSPISCCParagraphDefaultFont" w:type="character">
    <w:name w:val="eSPIS_CC_Paragraph Default Font"/>
    <w:basedOn w:val="Zadanifontodlomka"/>
    <w:rsid w:val="006F25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25E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25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25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642330">
      <w:bodyDiv w:val="true"/>
      <w:marLeft w:val="0"/>
      <w:marRight w:val="0"/>
      <w:marTop w:val="0"/>
      <w:marBottom w:val="0"/>
      <w:divBdr>
        <w:top w:space="0" w:sz="0" w:color="auto" w:val="none"/>
        <w:left w:space="0" w:sz="0" w:color="auto" w:val="none"/>
        <w:bottom w:space="0" w:sz="0" w:color="auto" w:val="none"/>
        <w:right w:space="0" w:sz="0" w:color="auto" w:val="none"/>
      </w:divBdr>
    </w:div>
    <w:div w:id="819003790">
      <w:bodyDiv w:val="true"/>
      <w:marLeft w:val="0"/>
      <w:marRight w:val="0"/>
      <w:marTop w:val="0"/>
      <w:marBottom w:val="0"/>
      <w:divBdr>
        <w:top w:space="0" w:sz="0" w:color="auto" w:val="none"/>
        <w:left w:space="0" w:sz="0" w:color="auto" w:val="none"/>
        <w:bottom w:space="0" w:sz="0" w:color="auto" w:val="none"/>
        <w:right w:space="0" w:sz="0" w:color="auto" w:val="none"/>
      </w:divBdr>
    </w:div>
    <w:div w:id="12429091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odbija se prigovor R. Smokvine</izvorni_sadrzaj>
    <derivirana_varijabla naziv="DomainObject.Primjedba_1">odbija se prigovor R. Smokvine</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1999.</izvorni_sadrzaj>
    <derivirana_varijabla naziv="DomainObject.Predmet.DatumOsnivanja_1">20. srpnja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St-64/1999</izvorni_sadrzaj>
    <derivirana_varijabla naziv="DomainObject.Predmet.OznakaBroj_1">St-64/1999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BRODOMATERIJAL d.d.  Rijeka</izvorni_sadrzaj>
    <derivirana_varijabla naziv="DomainObject.Predmet.ProtustrankaFormated_1">  BRODOMATERIJAL d.d.  Rijeka</derivirana_varijabla>
  </DomainObject.Predmet.ProtustrankaFormated>
  <DomainObject.Predmet.ProtustrankaFormatedOIB>
    <izvorni_sadrzaj>  BRODOMATERIJAL d.d.  Rijeka, OIB 32152751113</izvorni_sadrzaj>
    <derivirana_varijabla naziv="DomainObject.Predmet.ProtustrankaFormatedOIB_1">  BRODOMATERIJAL d.d.  Rijeka, OIB 32152751113</derivirana_varijabla>
  </DomainObject.Predmet.ProtustrankaFormatedOIB>
  <DomainObject.Predmet.ProtustrankaFormatedWithAdress>
    <izvorni_sadrzaj> BRODOMATERIJAL d.d.  Rijeka, Martinšćica bb, 51000 Rijeka</izvorni_sadrzaj>
    <derivirana_varijabla naziv="DomainObject.Predmet.ProtustrankaFormatedWithAdress_1"> BRODOMATERIJAL d.d.  Rijeka, Martinšćica bb, 51000 Rijeka</derivirana_varijabla>
  </DomainObject.Predmet.ProtustrankaFormatedWithAdress>
  <DomainObject.Predmet.ProtustrankaFormatedWithAdressOIB>
    <izvorni_sadrzaj> BRODOMATERIJAL d.d.  Rijeka, OIB 32152751113, Martinšćica bb, 51000 Rijeka</izvorni_sadrzaj>
    <derivirana_varijabla naziv="DomainObject.Predmet.ProtustrankaFormatedWithAdressOIB_1"> BRODOMATERIJAL d.d.  Rijeka, OIB 32152751113, Martinšćica bb, 51000 Rijeka</derivirana_varijabla>
  </DomainObject.Predmet.ProtustrankaFormatedWithAdressOIB>
  <DomainObject.Predmet.ProtustrankaWithAdress>
    <izvorni_sadrzaj>BRODOMATERIJAL d.d.  Rijeka Martinšćica bb, 51000 Rijeka</izvorni_sadrzaj>
    <derivirana_varijabla naziv="DomainObject.Predmet.ProtustrankaWithAdress_1">BRODOMATERIJAL d.d.  Rijeka Martinšćica bb, 51000 Rijeka</derivirana_varijabla>
  </DomainObject.Predmet.ProtustrankaWithAdress>
  <DomainObject.Predmet.ProtustrankaWithAdressOIB>
    <izvorni_sadrzaj>BRODOMATERIJAL d.d.  Rijeka, OIB 32152751113, Martinšćica bb, 51000 Rijeka</izvorni_sadrzaj>
    <derivirana_varijabla naziv="DomainObject.Predmet.ProtustrankaWithAdressOIB_1">BRODOMATERIJAL d.d.  Rijeka, OIB 32152751113, Martinšćica bb, 51000 Rijeka</derivirana_varijabla>
  </DomainObject.Predmet.ProtustrankaWithAdressOIB>
  <DomainObject.Predmet.ProtustrankaNazivFormated>
    <izvorni_sadrzaj>BRODOMATERIJAL d.d.  Rijeka</izvorni_sadrzaj>
    <derivirana_varijabla naziv="DomainObject.Predmet.ProtustrankaNazivFormated_1">BRODOMATERIJAL d.d.  Rijeka</derivirana_varijabla>
  </DomainObject.Predmet.ProtustrankaNazivFormated>
  <DomainObject.Predmet.ProtustrankaNazivFormatedOIB>
    <izvorni_sadrzaj>BRODOMATERIJAL d.d.  Rijeka, OIB 32152751113</izvorni_sadrzaj>
    <derivirana_varijabla naziv="DomainObject.Predmet.ProtustrankaNazivFormatedOIB_1">BRODOMATERIJAL d.d.  Rijeka, OIB 32152751113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studenog 2018.</izvorni_sadrzaj>
    <derivirana_varijabla naziv="DomainObject.Predmet.SpisIzvanSuda.DatumIzlazaSpisa_1">5.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BRODOMATERIJAL d.d.  Rijeka</item>
    </izvorni_sadrzaj>
    <derivirana_varijabla naziv="DomainObject.Predmet.ProtuStrankaListFormated_1">
      <item>BRODOMATERIJAL d.d.  Rijeka</item>
    </derivirana_varijabla>
  </DomainObject.Predmet.ProtuStrankaListFormated>
  <DomainObject.Predmet.ProtuStrankaListFormatedOIB>
    <izvorni_sadrzaj>
      <item>BRODOMATERIJAL d.d.  Rijeka, OIB 32152751113</item>
    </izvorni_sadrzaj>
    <derivirana_varijabla naziv="DomainObject.Predmet.ProtuStrankaListFormatedOIB_1">
      <item>BRODOMATERIJAL d.d.  Rijeka, OIB 32152751113</item>
    </derivirana_varijabla>
  </DomainObject.Predmet.ProtuStrankaListFormatedOIB>
  <DomainObject.Predmet.ProtuStrankaListFormatedWithAdress>
    <izvorni_sadrzaj>
      <item>BRODOMATERIJAL d.d.  Rijeka, Martinšćica bb, 51000 Rijeka</item>
    </izvorni_sadrzaj>
    <derivirana_varijabla naziv="DomainObject.Predmet.ProtuStrankaListFormatedWithAdress_1">
      <item>BRODOMATERIJAL d.d.  Rijeka, Martinšćica bb, 51000 Rijeka</item>
    </derivirana_varijabla>
  </DomainObject.Predmet.ProtuStrankaListFormatedWithAdress>
  <DomainObject.Predmet.ProtuStrankaListFormatedWithAdressOIB>
    <izvorni_sadrzaj>
      <item>BRODOMATERIJAL d.d.  Rijeka, OIB 32152751113, Martinšćica bb, 51000 Rijeka</item>
    </izvorni_sadrzaj>
    <derivirana_varijabla naziv="DomainObject.Predmet.ProtuStrankaListFormatedWithAdressOIB_1">
      <item>BRODOMATERIJAL d.d.  Rijeka, OIB 32152751113, Martinšćica bb, 51000 Rijeka</item>
    </derivirana_varijabla>
  </DomainObject.Predmet.ProtuStrankaListFormatedWithAdressOIB>
  <DomainObject.Predmet.ProtuStrankaListNazivFormated>
    <izvorni_sadrzaj>
      <item>BRODOMATERIJAL d.d.  Rijeka</item>
    </izvorni_sadrzaj>
    <derivirana_varijabla naziv="DomainObject.Predmet.ProtuStrankaListNazivFormated_1">
      <item>BRODOMATERIJAL d.d.  Rijeka</item>
    </derivirana_varijabla>
  </DomainObject.Predmet.ProtuStrankaListNazivFormated>
  <DomainObject.Predmet.ProtuStrankaListNazivFormatedOIB>
    <izvorni_sadrzaj>
      <item>BRODOMATERIJAL d.d.  Rijeka, OIB 32152751113</item>
    </izvorni_sadrzaj>
    <derivirana_varijabla naziv="DomainObject.Predmet.ProtuStrankaListNazivFormatedOIB_1">
      <item>BRODOMATERIJAL d.d.  Rijeka, OIB 32152751113</item>
    </derivirana_varijabla>
  </DomainObject.Predmet.ProtuStrankaListNazivFormatedOIB>
  <DomainObject.Predmet.OstaliListFormated>
    <izvorni_sadrzaj>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OstaliListFormated_1">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OstaliListFormated>
  <DomainObject.Predmet.OstaliListFormatedOIB>
    <izvorni_sadrzaj>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izvorni_sadrzaj>
    <derivirana_varijabla naziv="DomainObject.Predmet.OstaliListFormatedOIB_1">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derivirana_varijabla>
  </DomainObject.Predmet.OstaliListFormatedOIB>
  <DomainObject.Predmet.OstaliListFormatedWithAdress>
    <izvorni_sadrzaj>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Drežničkih boraca 32, 51218 Dražice Dražice</item>
      <item>Ante Brakus, B. Bačića 22a, Rijeka</item>
      <item>Anton Kovač, Irene Tome 4, Rijeka</item>
      <item>Radojka Iskra, Crnčićeva 9, Rijeka</item>
      <item>Karmela Špalj, Ružić Selo 186, 51226 Hreljin</item>
      <item>Nikola Gvozden, Braće Stipčić 9, Rijeka</item>
      <item>Vladimir Legac, Zlobin, 51226 Hreljin</item>
      <item>Tomislav Kremenović, 51000 Rijeka</item>
      <item>Alesandra Tau, Dr Jože Grabovšeka 13, 51000 Rijeka</item>
      <item>Engebert Weiss, Ružić Selo 93, 51226 Hreljin</item>
      <item>Dorotea Žic, Švalbina 3, 51000 Rijeka</item>
      <item>Danijela Zidarić, Braće Blečića 2, Rijeka</item>
      <item>Jadranka Polić, Mavrinci 63, 51219 Čavle</item>
      <item>Katica Marković,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Brig 71/3, 51000 Rijeka</item>
      <item>Rozalija Štokić, Pod Ohrušvom 6, 51000 Rijeka</item>
      <item>Mirna Kučan, Hreljin 29, 51226 Hreljin</item>
      <item>Branka Frigan, Pilepići 10, Rijeka</item>
      <item>Bruno Vagaja, J.P. Kamova 14/1, 51000 Rijeka</item>
      <item>Svjetlana Reinić, Tina Ujevića 2d, 51000 Rijeka</item>
      <item>Sandra Rajčić Klapan, Braće Fućak 5, Rijeka</item>
      <item>Krunoslava Rumac,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Dinka Šimunovića 2, 51215 Kastav</item>
      <item>Vinko Andrijčić, Draga Bašćanska 157, 51500 Krk</item>
      <item>Damir Antunović, Vitezićeva 4, 51000 Rijeka</item>
      <item>Lilijana Augustin, Šmogorska Cesta 43, 51211 Matulji</item>
      <item>Gordana Azinović, Antuna Barca 12, 51000 Rijeka</item>
      <item>Ivan Ažić, Ažić Lokva 20, 53270 Senj</item>
      <item>Šima Babić, Škurinjskih Žrtava 9, 51000 Rijeka</item>
      <item>Sanja Babić, Zdravka Kučića 9, 51000 Rijeka</item>
      <item>Anita Balen, Hahlić 19, 51000 Rijeka</item>
      <item>Marina Ban, Konjuh 2, 51218 Grobnik</item>
      <item>Slobodan Banašin, Švalbina 13, 51000 Rijeka</item>
      <item>Ante Banić, Pilepići 29, 51000 Rijeka</item>
      <item>Josipa Barak, Pod Ohrušvom 15c, 51000 Rijeka</item>
      <item>Ljiljana Barak, Rudno 21, 51215 Kastav</item>
      <item>Braco Baričević, Škrljevo 1, 51226 Škrljevo</item>
      <item>Mauricio Bastiancich, Ede Jardasa 16, 51000 Rijeka</item>
      <item>Elio Belak, Franje Čandeka 38a, 51000 Rijeka</item>
      <item>Radojka Benić, Škurinjskih Žrtava 32, 51000 Rijeka</item>
      <item>Luciana Berković, Zvonimirova 48, 51000 Rijeka</item>
      <item>Ive Bilen, Krasica 176a, 51226 Krasica</item>
      <item>Nadija Bilen-Križanec, Antuna Marčelje Viškovića 10, 51000 Rijeka</item>
      <item>Zdenko Bodakoš, Bartolovo 14, 51000 Rijeka</item>
      <item>Čedomir Borčić, Blaža Polića 4, 51000 Rijeka</item>
      <item>Vesna Bosak, Franje Račkoga 56, 51000 Rijeka</item>
      <item>Antonija-Nada Božić, Ćićarijska 8, 51000 Rijeka</item>
      <item>Slobodan Božić, Blažićevo A 31, 51000 Rijeka</item>
      <item>Nedeljka Bradanović, Škurinjskih Žrtava 5, 51000 Rijeka</item>
      <item>Gordana Brašnić, Milana Rustanbega 27, 51000 Rijeka</item>
      <item>Zlatan Bratina, Trinajstići 13, 51215 Kastav</item>
      <item>Zoran Brdar, Kačani 104, 51218 Grobnik</item>
      <item>Klaudio Brljafa, Bok 25, 51000 Rijeka</item>
      <item>Vladimir Brenko, Zvonimirova 20, 51000 Rijeka</item>
      <item>Rade Bunjevac, Donji Jugi 17, 51216 Viškovo</item>
      <item>Gordana Buratović, Antuna Dalmatina 7, 51000 Rijeka</item>
      <item>Ernada Burek Bećirović, Vukovarska 1, 51000 Rijeka</item>
      <item>Ljubomir Kremenović, Primorska 15, 10000 Zagreb</item>
      <item>Zora Butorac, Plitvička 4, 51000 Rijeka</item>
      <item>Jelena Carević, Franje Matkovića 11, 51000 Rijeka</item>
      <item>Ruža Cattarinuzzi, Giuseppea Carabina 3, 51000 Rijeka</item>
      <item>Željko Cergnar, Pod Vrh 19, 51218 Cernik</item>
      <item>Ivan Cicvarić, Ante Jakšića 9, 10000 Zagreb</item>
      <item>Boris Crnić, Kvaternikova 62b, 51000 Rijeka</item>
      <item>Milka Crnković, Tina Ujevića 35, 51000 Rijeka</item>
      <item>Vitomir Csorba, Naselje Vulkan 4, 51000 Rijeka</item>
      <item>Damir Cuculić, Kukuljanovo 24, 51227 Kukuljanovo</item>
      <item>Milvana Čabrijan, Cernik 37, 51218 Cernik</item>
      <item>Dubravka Čargonja, Brig 7, 51000 Rijeka</item>
      <item>Marinka Čaušević, Krimeja 22, 51000 Rijeka</item>
      <item>Mirjana Čulina, Drenovski put 43, 51000 Rijeka</item>
      <item>Jadranka Radošević, Saršoni 7, 51216 Saršoni</item>
      <item>Ahmet Didić, Škrljevo 176, 51226 Škrljevo</item>
      <item>Ljubica Doljak, Mavrinci 24a, 51218 Mavrinci</item>
      <item>Željko Domitrović, Škrljevo 229, 51226 Škrljevo</item>
      <item>Stoja Drača, Brdo 8, 51000 Rijeka</item>
      <item>Radojka Duković, Pavla Radića 52, 51260 Crikvenica</item>
      <item>Zorana Duković, Gršćaki 26, 47250 Gršćaki</item>
      <item>Josipa Ivanišević, Barci 85, 51244 Grižane-Belgrad</item>
      <item>Žarko Dumenčić, Vukovarska 20, 51000 Rijeka</item>
      <item>Mate Dundović, Orlići 7d, 51000 Rijeka</item>
      <item>Vesna Dunić-bačić, Cambierieva Ulica 1, 51000 Rijeka</item>
      <item>Dušan Đogo, Donji Kašić 139, 23420 Donji Kašić</item>
      <item>Jadranka Đukić, Mornarska 309, 51222 Bakar</item>
      <item>Mladen Galović, Mihanovićeva 38, 51000 Rijeka</item>
      <item>Jovan Eraković, Bezjaki 37, 51216 Marinići</item>
      <item>Snežana Erlić, Crnčićeva 7, 51000 Rijeka</item>
      <item>Reza Fajdiga, Bok 25, 51000 Rijeka</item>
      <item>Arnold Ferk, Ive Šodića 10, 51000 Kostrena</item>
      <item>Anton Franki, Brgučena 25, 51511 Omišalj</item>
      <item>Verica Galina, Štivar 7, 51215 Kastav</item>
      <item>Nada Kruljac, Bok 25, 51000 Rijeka</item>
      <item>Nedeljka Marković, Nadin 152a, 23223 Nadin</item>
      <item>Marija Kuzmić, Vrtače 86, 51216 Marčelji</item>
      <item>Marica Lakić, Jurjenići 34, 51215 Kastav</item>
      <item>Zorica Leber, Blažićevo D 23, 51000 Rijeka</item>
      <item>Željka Lekić, Braće Fućak 4, 51000 Rijeka</item>
      <item>Silvija Lerga, Ratka Petrovića 25, 51000 Rijeka</item>
      <item>Vesna Lipovac, Antuna Barca 4, 51000 Rijeka</item>
      <item>Adema Lovrić, Bošket 5, 51000 Rijeka</item>
      <item>Mira Lovrović, Bok 25, 51000 Rijeka</item>
      <item>Vesna Lučić, Kosi 81, 51216 Kosi</item>
      <item>Nada Ludvig, Slavka Krautzeka 92b, 51000 Rijeka</item>
      <item>Goran Ludvig, Zdravka Kučića 37, 51000 Rijeka</item>
      <item>Milan Lukanović, Bobovac 2, 51218 Čavle</item>
      <item>Miljenko Majcen, Ladeti 60, 51410 Poljane</item>
      <item>Karmen Mandekić, Emilija Randića 8, 51000 Rijeka</item>
      <item>Sanjin Maravić, Sveti Petar 9, 51417 Mošćenička Draga</item>
      <item>Anto Marić, Dr. Luje Naletilića Odvojak 30, 10000 Zagreb</item>
      <item>Izabella Markelić, Tkalačka 3, 51000 Rijeka</item>
      <item>Verona Medić, Drage Gervaisa 22, 51000 Rijeka</item>
      <item>Angelo Mian, Petra Jurčića 6, 51000 Rijeka</item>
      <item>Predrag Miculinić, Saverovac 2, 51218 Cernik</item>
      <item>Vladimir Miculinić, Orišji 4, 51218 Čavle</item>
      <item>Josip Mikin, Fiorella La Guardia 8, 51000 Rijeka</item>
      <item>Jelka Milković, Krasica 77c, 51226 Krasica</item>
      <item>Tomislav Milković, Draga 10c, 51216 Marinići</item>
      <item>Grozdana Milolaža, Cesta 43.istarske Divizije 12, 51415 Lovran</item>
      <item>Silvana Milošević, Osječka 14, 51000 Rijeka</item>
      <item>Sonja Mohorovičić, Jušići 112, 51213 Jurdani</item>
      <item>Ljiljana Mrčela, Ivana Gundulića 23, 32000 Vukovar</item>
      <item>Mladen Nakićen, Pulac 45, 51000 Rijeka</item>
      <item>Zdravka Nazalević, Antuna Barca 3b, 51000 Rijeka</item>
      <item>Ljubica Olujić, Blažićevo B 6, 51000 Rijeka</item>
      <item>Milenka Omelić, Emilija Randića 16, 51000 Rijeka</item>
      <item>Vlasta Murgić, Svilno 46, 51219 Čavle</item>
      <item>Dragan Ostojić, Kukuljanovo 190, 51227 Kukuljanovo</item>
      <item>Ružica Pašić, Gustava Krkleca 16, 51000 Rijeka</item>
      <item>Igor Paulinić, Franje Čandeka 23b, 51000 Rijeka</item>
      <item>Breda Rozman-Pavešić, Kukuljanovo 213a, 51227 Kukuljanovo</item>
      <item>Andrej Pavešić, Janka Polića Kamova 97, 51000 Rijeka</item>
      <item>Nives Pavlešić, Galija 30, 51500 Krk</item>
      <item>Ante Peran, Meštrovićeva 11, 51000 Rijeka</item>
      <item>Zoran Perić, Zdravka Kučića 3, 51000 Rijeka</item>
      <item>Anka Pešić, Ciottina 14, 51000 Rijeka</item>
      <item>Ksenija Pešušić, Franje Petrića 3b, 23000 Zadar</item>
      <item>Željka Petešić, Burićeva 4, 51262 Šmrika</item>
      <item>Anita Petrović, Hahlić 17, 51000 Rijeka</item>
      <item>Miko Petrović, Fiorella La Guardia 9, 51000 Rijeka</item>
      <item>Suzana Petrović, Dobriše Cesarića 3, 51000 Rijeka</item>
      <item>Katarina Pletikosa, Zorzići 69, 51216 Viškovo</item>
      <item>Milan Popović, Vrandučka 22, 10000 Zagreb</item>
      <item>Mandica Pramparo, Osječka 30, 51000 Rijeka</item>
      <item>Dragan Puž, Omladinska Ulica 8, 51410 Ičići</item>
      <item>Vojislav Radalj, Put Luskino 31, 51211 Matulji</item>
      <item>Kristina Radanec, Hreljin 288, 51226 Hreljin</item>
      <item>Žarko Ratković, Ilije Garašanina 8 E, 78000 Banja Luka</item>
      <item>Alen Relić, Crnčićeva 7/252, 51000 Rijeka</item>
      <item>Nada Roch, Pionirska 9c, 51000 Rijeka</item>
      <item>Alan Thomas Roško, Braće Pavlinića 13, 51000 Rijeka</item>
      <item>Mirjana Rumora, Dolac 8, 51000 Rijeka</item>
      <item>Josip Sakić, Čavalsko 9, 51000 Rijeka</item>
      <item>Mile Sakić, Braće Cetina 5a, 51000 Rijeka</item>
      <item>Radovan Sakić, Hahlić 19, 51000 Rijeka</item>
      <item>Nevenka Samaržija, Tizianova 1, 51000 Rijeka</item>
      <item>Nenad Savanović, Uspon Ladislava Tomee 5, 51000 Rijeka</item>
      <item>Nikolina Savanović, Uspon Ladislava Tomee 5, 51000 Rijeka</item>
      <item>Ljubica Savić, Podugrinac 14, 51250 Bribir</item>
      <item>Stipe Sertić, Petra Kružića 28, 53270 Senj</item>
      <item>Agneza Sironić, Šetalište 13.divizije 24, 51000 Rijeka</item>
      <item>Ružica Skoblar, Skoblari 45, 23233 Privlaka</item>
      <item>Anica Smolčić, Nikole Cara 1, 51000 Rijeka</item>
      <item>Gordana Sochor, Drage Gervaisa 37, 51000 Rijeka</item>
      <item>Mara Spajić, Budicinova 4, 51000 Rijeka</item>
      <item>Robert Srdoč, Žarka Pezelja 6, 51000 Kostrena</item>
      <item>Liljana Stambul, Mučići 42, 51211 Matulji</item>
      <item>Dragan Starčević, Tijani 17, 51000 Rijeka</item>
      <item>Irena Stevanović, Fiorella La Guardia 1b, 51000 Rijeka</item>
      <item>Marijan Stipančić, Zagrebačka 10, 51000 Rijeka</item>
      <item>Sabina Stojanović, Trpimirova 2, 51000 Rijeka</item>
      <item>Marija Sučić, Rastočine 6, 51000 Rijeka</item>
      <item>Dušan Surina, Antuna Barca 10a, 51000 Rijeka</item>
      <item>Smilja Surina, Mihelići 5, 51211 Matulji</item>
      <item>Alojzije Šegrt, Matije Gupca 16, 51000 Rijeka</item>
      <item>Marina Šepac, Drenovski Put 59, 51000 Rijeka</item>
      <item>Milbert Šimanić, Rubeši 133a, 51215 Kastav</item>
      <item>Marina Širola, Stane Vončine 5, 51000 Rijeka</item>
      <item>Laura Škerl, Bok 28, 51000 Rijeka</item>
      <item>Milica Šubat, Glavani 90, 51000 Kostrena</item>
      <item>Radmila Šušnjar, Hahlić 23, 51000 Rijeka</item>
      <item>Anamarija Tabula, Starci 4, 51000 Rijeka</item>
      <item>Margita Tomljanović, Paulinska 11, 53270 Senj</item>
      <item>Slavica Tomljenović, Kumičićeva 13, 51000 Rijeka</item>
      <item>Biserka Tonsa, Emilija Randića 4, 51000 Rijeka</item>
      <item>Goran Tuk, Stanka Frankovića 28, 51000 Rijeka</item>
      <item>Biserka Turk, Ciottina 12, 51000 Rijeka</item>
      <item>Anita Turković Pavičić, Pasjak 7, 51214 Šapjane</item>
      <item>Ines Vaci, Matuljska Cesta 8, 51410 Opatija</item>
      <item>Jasna Valušek, Zagrad 64, 51410 Veprinac</item>
      <item>Diana Valzania, Alessandra Manzonia 5, 51000 Rijeka</item>
      <item>Dragan Vekić, Kraška 12 A, 51000 Rijeka</item>
      <item>Đorđo Vergić, Saršoni 48, 51216 Viškovo</item>
      <item>Darko Vičić, Kvaternikova 62/III, 51000 Rijeka</item>
      <item>Dušan Vidović, Žminjska 14, 51000 Rijeka</item>
      <item>Anka Vignjević, Ulica Put Brdo 9a, 51211 Matulji</item>
      <item>Sidonija Vinter, Vinka Benca 2, 51000 Rijeka</item>
      <item>Gordana Viskov, Škurinjska Cesta 18, 51000 Rijeka</item>
      <item>Mladen Vlah, R. K. Jeretova 3, 51410 Opatija</item>
      <item>Maja Volarić, Verdijeva 11, 51000 Rijeka</item>
      <item>Mile Vorkapić, Korzo 35, 51000 Rijeka</item>
      <item>Sonja Volf, Ante Kovačića 4, 51000 Rijeka</item>
      <item>Marko Vranić, Franca Prešerna 42, 51000 Rijeka</item>
      <item>Nevenka Vranić, Hahlić 19, 51000 Rijeka</item>
      <item>Marijan Vrbos, Antuna Barca 16, 51000 Rijeka</item>
      <item>Radmila Vučković, Stupari 2/B, 51216 Viškovo</item>
      <item>Izabela Vukelić, Krasica 120c, 51226 Krasica</item>
      <item>Juraj Vukelić, Šibenska 1, 51000 Rijeka</item>
      <item>Ana Vukić, Ratka Petrovića 4, 51000 Rijeka</item>
      <item>Marina Vuletić, Krimeja 22, 51000 Rijeka</item>
      <item>Vlado Weiss, Krasica 89, 51226 Krasica</item>
      <item>Ivanka Zaborac, Slavka Krautzeka 57, 51000 Rijeka</item>
      <item>Miranda Zakarija, Čavle 199, 51218 Čavle</item>
      <item>Ivan Zec, Skrpčići 2c, 51500 Krk</item>
      <item>Nadica Zednik, Labinska 12, 51000 Rijeka</item>
      <item>Ana Zlendić, Škurinjskih Žrtava 24, 51000 Rijeka</item>
      <item>Ivan Zoretić, Zoretići 23, 51218 Dražice</item>
      <item>Milka Zrnić, Rikarda Benčića 11, 51000 Rijeka</item>
      <item>Boris Žic, Ulica Žrtava Fašizma 20, 51211 Matulji</item>
      <item>Jasna Žic, Žrtava Fašizma 15, 51000 Rijeka</item>
      <item>Milan Pokmajević, Fara 48, 51262 Kraljevica</item>
      <item>Jela Dobrić, Žarka Pezelja 4, 51000 Kostrena</item>
      <item>Ana Grginčić, Škrljevo 279, 51226 Škrljevo</item>
      <item>OSIMPEX - d.o.o. za unutarnju i vanjsku trgovinu, Europske Avenije 2, 31000 Osijek</item>
      <item>Katica Simčevski, Dolac 9, 51000 Rijeka</item>
      <item>Ilonka Pavelić, Udatnog 10, 51000 Rijeka</item>
      <item>Frane Trošelj, Ratka Petrovića 22, 51000 Rijeka</item>
      <item>Antun Ožanić, Andrije Peruča 5, 51000 Rijeka</item>
    </izvorni_sadrzaj>
    <derivirana_varijabla naziv="DomainObject.Predmet.OstaliListFormatedWithAdress_1">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Drežničkih boraca 32, 51218 Dražice Dražice</item>
      <item>Ante Brakus, B. Bačića 22a, Rijeka</item>
      <item>Anton Kovač, Irene Tome 4, Rijeka</item>
      <item>Radojka Iskra, Crnčićeva 9, Rijeka</item>
      <item>Karmela Špalj, Ružić Selo 186, 51226 Hreljin</item>
      <item>Nikola Gvozden, Braće Stipčić 9, Rijeka</item>
      <item>Vladimir Legac, Zlobin, 51226 Hreljin</item>
      <item>Tomislav Kremenović, 51000 Rijeka</item>
      <item>Alesandra Tau, Dr Jože Grabovšeka 13, 51000 Rijeka</item>
      <item>Engebert Weiss, Ružić Selo 93, 51226 Hreljin</item>
      <item>Dorotea Žic, Švalbina 3, 51000 Rijeka</item>
      <item>Danijela Zidarić, Braće Blečića 2, Rijeka</item>
      <item>Jadranka Polić, Mavrinci 63, 51219 Čavle</item>
      <item>Katica Marković,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Brig 71/3, 51000 Rijeka</item>
      <item>Rozalija Štokić, Pod Ohrušvom 6, 51000 Rijeka</item>
      <item>Mirna Kučan, Hreljin 29, 51226 Hreljin</item>
      <item>Branka Frigan, Pilepići 10, Rijeka</item>
      <item>Bruno Vagaja, J.P. Kamova 14/1, 51000 Rijeka</item>
      <item>Svjetlana Reinić, Tina Ujevića 2d, 51000 Rijeka</item>
      <item>Sandra Rajčić Klapan, Braće Fućak 5, Rijeka</item>
      <item>Krunoslava Rumac,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Dinka Šimunovića 2, 51215 Kastav</item>
      <item>Vinko Andrijčić, Draga Bašćanska 157, 51500 Krk</item>
      <item>Damir Antunović, Vitezićeva 4, 51000 Rijeka</item>
      <item>Lilijana Augustin, Šmogorska Cesta 43, 51211 Matulji</item>
      <item>Gordana Azinović, Antuna Barca 12, 51000 Rijeka</item>
      <item>Ivan Ažić, Ažić Lokva 20, 53270 Senj</item>
      <item>Šima Babić, Škurinjskih Žrtava 9, 51000 Rijeka</item>
      <item>Sanja Babić, Zdravka Kučića 9, 51000 Rijeka</item>
      <item>Anita Balen, Hahlić 19, 51000 Rijeka</item>
      <item>Marina Ban, Konjuh 2, 51218 Grobnik</item>
      <item>Slobodan Banašin, Švalbina 13, 51000 Rijeka</item>
      <item>Ante Banić, Pilepići 29, 51000 Rijeka</item>
      <item>Josipa Barak, Pod Ohrušvom 15c, 51000 Rijeka</item>
      <item>Ljiljana Barak, Rudno 21, 51215 Kastav</item>
      <item>Braco Baričević, Škrljevo 1, 51226 Škrljevo</item>
      <item>Mauricio Bastiancich, Ede Jardasa 16, 51000 Rijeka</item>
      <item>Elio Belak, Franje Čandeka 38a, 51000 Rijeka</item>
      <item>Radojka Benić, Škurinjskih Žrtava 32, 51000 Rijeka</item>
      <item>Luciana Berković, Zvonimirova 48, 51000 Rijeka</item>
      <item>Ive Bilen, Krasica 176a, 51226 Krasica</item>
      <item>Nadija Bilen-Križanec, Antuna Marčelje Viškovića 10, 51000 Rijeka</item>
      <item>Zdenko Bodakoš, Bartolovo 14, 51000 Rijeka</item>
      <item>Čedomir Borčić, Blaža Polića 4, 51000 Rijeka</item>
      <item>Vesna Bosak, Franje Račkoga 56, 51000 Rijeka</item>
      <item>Antonija-Nada Božić, Ćićarijska 8, 51000 Rijeka</item>
      <item>Slobodan Božić, Blažićevo A 31, 51000 Rijeka</item>
      <item>Nedeljka Bradanović, Škurinjskih Žrtava 5, 51000 Rijeka</item>
      <item>Gordana Brašnić, Milana Rustanbega 27, 51000 Rijeka</item>
      <item>Zlatan Bratina, Trinajstići 13, 51215 Kastav</item>
      <item>Zoran Brdar, Kačani 104, 51218 Grobnik</item>
      <item>Klaudio Brljafa, Bok 25, 51000 Rijeka</item>
      <item>Vladimir Brenko, Zvonimirova 20, 51000 Rijeka</item>
      <item>Rade Bunjevac, Donji Jugi 17, 51216 Viškovo</item>
      <item>Gordana Buratović, Antuna Dalmatina 7, 51000 Rijeka</item>
      <item>Ernada Burek Bećirović, Vukovarska 1, 51000 Rijeka</item>
      <item>Ljubomir Kremenović, Primorska 15, 10000 Zagreb</item>
      <item>Zora Butorac, Plitvička 4, 51000 Rijeka</item>
      <item>Jelena Carević, Franje Matkovića 11, 51000 Rijeka</item>
      <item>Ruža Cattarinuzzi, Giuseppea Carabina 3, 51000 Rijeka</item>
      <item>Željko Cergnar, Pod Vrh 19, 51218 Cernik</item>
      <item>Ivan Cicvarić, Ante Jakšića 9, 10000 Zagreb</item>
      <item>Boris Crnić, Kvaternikova 62b, 51000 Rijeka</item>
      <item>Milka Crnković, Tina Ujevića 35, 51000 Rijeka</item>
      <item>Vitomir Csorba, Naselje Vulkan 4, 51000 Rijeka</item>
      <item>Damir Cuculić, Kukuljanovo 24, 51227 Kukuljanovo</item>
      <item>Milvana Čabrijan, Cernik 37, 51218 Cernik</item>
      <item>Dubravka Čargonja, Brig 7, 51000 Rijeka</item>
      <item>Marinka Čaušević, Krimeja 22, 51000 Rijeka</item>
      <item>Mirjana Čulina, Drenovski put 43, 51000 Rijeka</item>
      <item>Jadranka Radošević, Saršoni 7, 51216 Saršoni</item>
      <item>Ahmet Didić, Škrljevo 176, 51226 Škrljevo</item>
      <item>Ljubica Doljak, Mavrinci 24a, 51218 Mavrinci</item>
      <item>Željko Domitrović, Škrljevo 229, 51226 Škrljevo</item>
      <item>Stoja Drača, Brdo 8, 51000 Rijeka</item>
      <item>Radojka Duković, Pavla Radića 52, 51260 Crikvenica</item>
      <item>Zorana Duković, Gršćaki 26, 47250 Gršćaki</item>
      <item>Josipa Ivanišević, Barci 85, 51244 Grižane-Belgrad</item>
      <item>Žarko Dumenčić, Vukovarska 20, 51000 Rijeka</item>
      <item>Mate Dundović, Orlići 7d, 51000 Rijeka</item>
      <item>Vesna Dunić-bačić, Cambierieva Ulica 1, 51000 Rijeka</item>
      <item>Dušan Đogo, Donji Kašić 139, 23420 Donji Kašić</item>
      <item>Jadranka Đukić, Mornarska 309, 51222 Bakar</item>
      <item>Mladen Galović, Mihanovićeva 38, 51000 Rijeka</item>
      <item>Jovan Eraković, Bezjaki 37, 51216 Marinići</item>
      <item>Snežana Erlić, Crnčićeva 7, 51000 Rijeka</item>
      <item>Reza Fajdiga, Bok 25, 51000 Rijeka</item>
      <item>Arnold Ferk, Ive Šodića 10, 51000 Kostrena</item>
      <item>Anton Franki, Brgučena 25, 51511 Omišalj</item>
      <item>Verica Galina, Štivar 7, 51215 Kastav</item>
      <item>Nada Kruljac, Bok 25, 51000 Rijeka</item>
      <item>Nedeljka Marković, Nadin 152a, 23223 Nadin</item>
      <item>Marija Kuzmić, Vrtače 86, 51216 Marčelji</item>
      <item>Marica Lakić, Jurjenići 34, 51215 Kastav</item>
      <item>Zorica Leber, Blažićevo D 23, 51000 Rijeka</item>
      <item>Željka Lekić, Braće Fućak 4, 51000 Rijeka</item>
      <item>Silvija Lerga, Ratka Petrovića 25, 51000 Rijeka</item>
      <item>Vesna Lipovac, Antuna Barca 4, 51000 Rijeka</item>
      <item>Adema Lovrić, Bošket 5, 51000 Rijeka</item>
      <item>Mira Lovrović, Bok 25, 51000 Rijeka</item>
      <item>Vesna Lučić, Kosi 81, 51216 Kosi</item>
      <item>Nada Ludvig, Slavka Krautzeka 92b, 51000 Rijeka</item>
      <item>Goran Ludvig, Zdravka Kučića 37, 51000 Rijeka</item>
      <item>Milan Lukanović, Bobovac 2, 51218 Čavle</item>
      <item>Miljenko Majcen, Ladeti 60, 51410 Poljane</item>
      <item>Karmen Mandekić, Emilija Randića 8, 51000 Rijeka</item>
      <item>Sanjin Maravić, Sveti Petar 9, 51417 Mošćenička Draga</item>
      <item>Anto Marić, Dr. Luje Naletilića Odvojak 30, 10000 Zagreb</item>
      <item>Izabella Markelić, Tkalačka 3, 51000 Rijeka</item>
      <item>Verona Medić, Drage Gervaisa 22, 51000 Rijeka</item>
      <item>Angelo Mian, Petra Jurčića 6, 51000 Rijeka</item>
      <item>Predrag Miculinić, Saverovac 2, 51218 Cernik</item>
      <item>Vladimir Miculinić, Orišji 4, 51218 Čavle</item>
      <item>Josip Mikin, Fiorella La Guardia 8, 51000 Rijeka</item>
      <item>Jelka Milković, Krasica 77c, 51226 Krasica</item>
      <item>Tomislav Milković, Draga 10c, 51216 Marinići</item>
      <item>Grozdana Milolaža, Cesta 43.istarske Divizije 12, 51415 Lovran</item>
      <item>Silvana Milošević, Osječka 14, 51000 Rijeka</item>
      <item>Sonja Mohorovičić, Jušići 112, 51213 Jurdani</item>
      <item>Ljiljana Mrčela, Ivana Gundulića 23, 32000 Vukovar</item>
      <item>Mladen Nakićen, Pulac 45, 51000 Rijeka</item>
      <item>Zdravka Nazalević, Antuna Barca 3b, 51000 Rijeka</item>
      <item>Ljubica Olujić, Blažićevo B 6, 51000 Rijeka</item>
      <item>Milenka Omelić, Emilija Randića 16, 51000 Rijeka</item>
      <item>Vlasta Murgić, Svilno 46, 51219 Čavle</item>
      <item>Dragan Ostojić, Kukuljanovo 190, 51227 Kukuljanovo</item>
      <item>Ružica Pašić, Gustava Krkleca 16, 51000 Rijeka</item>
      <item>Igor Paulinić, Franje Čandeka 23b, 51000 Rijeka</item>
      <item>Breda Rozman-Pavešić, Kukuljanovo 213a, 51227 Kukuljanovo</item>
      <item>Andrej Pavešić, Janka Polića Kamova 97, 51000 Rijeka</item>
      <item>Nives Pavlešić, Galija 30, 51500 Krk</item>
      <item>Ante Peran, Meštrovićeva 11, 51000 Rijeka</item>
      <item>Zoran Perić, Zdravka Kučića 3, 51000 Rijeka</item>
      <item>Anka Pešić, Ciottina 14, 51000 Rijeka</item>
      <item>Ksenija Pešušić, Franje Petrića 3b, 23000 Zadar</item>
      <item>Željka Petešić, Burićeva 4, 51262 Šmrika</item>
      <item>Anita Petrović, Hahlić 17, 51000 Rijeka</item>
      <item>Miko Petrović, Fiorella La Guardia 9, 51000 Rijeka</item>
      <item>Suzana Petrović, Dobriše Cesarića 3, 51000 Rijeka</item>
      <item>Katarina Pletikosa, Zorzići 69, 51216 Viškovo</item>
      <item>Milan Popović, Vrandučka 22, 10000 Zagreb</item>
      <item>Mandica Pramparo, Osječka 30, 51000 Rijeka</item>
      <item>Dragan Puž, Omladinska Ulica 8, 51410 Ičići</item>
      <item>Vojislav Radalj, Put Luskino 31, 51211 Matulji</item>
      <item>Kristina Radanec, Hreljin 288, 51226 Hreljin</item>
      <item>Žarko Ratković, Ilije Garašanina 8 E, 78000 Banja Luka</item>
      <item>Alen Relić, Crnčićeva 7/252, 51000 Rijeka</item>
      <item>Nada Roch, Pionirska 9c, 51000 Rijeka</item>
      <item>Alan Thomas Roško, Braće Pavlinića 13, 51000 Rijeka</item>
      <item>Mirjana Rumora, Dolac 8, 51000 Rijeka</item>
      <item>Josip Sakić, Čavalsko 9, 51000 Rijeka</item>
      <item>Mile Sakić, Braće Cetina 5a, 51000 Rijeka</item>
      <item>Radovan Sakić, Hahlić 19, 51000 Rijeka</item>
      <item>Nevenka Samaržija, Tizianova 1, 51000 Rijeka</item>
      <item>Nenad Savanović, Uspon Ladislava Tomee 5, 51000 Rijeka</item>
      <item>Nikolina Savanović, Uspon Ladislava Tomee 5, 51000 Rijeka</item>
      <item>Ljubica Savić, Podugrinac 14, 51250 Bribir</item>
      <item>Stipe Sertić, Petra Kružića 28, 53270 Senj</item>
      <item>Agneza Sironić, Šetalište 13.divizije 24, 51000 Rijeka</item>
      <item>Ružica Skoblar, Skoblari 45, 23233 Privlaka</item>
      <item>Anica Smolčić, Nikole Cara 1, 51000 Rijeka</item>
      <item>Gordana Sochor, Drage Gervaisa 37, 51000 Rijeka</item>
      <item>Mara Spajić, Budicinova 4, 51000 Rijeka</item>
      <item>Robert Srdoč, Žarka Pezelja 6, 51000 Kostrena</item>
      <item>Liljana Stambul, Mučići 42, 51211 Matulji</item>
      <item>Dragan Starčević, Tijani 17, 51000 Rijeka</item>
      <item>Irena Stevanović, Fiorella La Guardia 1b, 51000 Rijeka</item>
      <item>Marijan Stipančić, Zagrebačka 10, 51000 Rijeka</item>
      <item>Sabina Stojanović, Trpimirova 2, 51000 Rijeka</item>
      <item>Marija Sučić, Rastočine 6, 51000 Rijeka</item>
      <item>Dušan Surina, Antuna Barca 10a, 51000 Rijeka</item>
      <item>Smilja Surina, Mihelići 5, 51211 Matulji</item>
      <item>Alojzije Šegrt, Matije Gupca 16, 51000 Rijeka</item>
      <item>Marina Šepac, Drenovski Put 59, 51000 Rijeka</item>
      <item>Milbert Šimanić, Rubeši 133a, 51215 Kastav</item>
      <item>Marina Širola, Stane Vončine 5, 51000 Rijeka</item>
      <item>Laura Škerl, Bok 28, 51000 Rijeka</item>
      <item>Milica Šubat, Glavani 90, 51000 Kostrena</item>
      <item>Radmila Šušnjar, Hahlić 23, 51000 Rijeka</item>
      <item>Anamarija Tabula, Starci 4, 51000 Rijeka</item>
      <item>Margita Tomljanović, Paulinska 11, 53270 Senj</item>
      <item>Slavica Tomljenović, Kumičićeva 13, 51000 Rijeka</item>
      <item>Biserka Tonsa, Emilija Randića 4, 51000 Rijeka</item>
      <item>Goran Tuk, Stanka Frankovića 28, 51000 Rijeka</item>
      <item>Biserka Turk, Ciottina 12, 51000 Rijeka</item>
      <item>Anita Turković Pavičić, Pasjak 7, 51214 Šapjane</item>
      <item>Ines Vaci, Matuljska Cesta 8, 51410 Opatija</item>
      <item>Jasna Valušek, Zagrad 64, 51410 Veprinac</item>
      <item>Diana Valzania, Alessandra Manzonia 5, 51000 Rijeka</item>
      <item>Dragan Vekić, Kraška 12 A, 51000 Rijeka</item>
      <item>Đorđo Vergić, Saršoni 48, 51216 Viškovo</item>
      <item>Darko Vičić, Kvaternikova 62/III, 51000 Rijeka</item>
      <item>Dušan Vidović, Žminjska 14, 51000 Rijeka</item>
      <item>Anka Vignjević, Ulica Put Brdo 9a, 51211 Matulji</item>
      <item>Sidonija Vinter, Vinka Benca 2, 51000 Rijeka</item>
      <item>Gordana Viskov, Škurinjska Cesta 18, 51000 Rijeka</item>
      <item>Mladen Vlah, R. K. Jeretova 3, 51410 Opatija</item>
      <item>Maja Volarić, Verdijeva 11, 51000 Rijeka</item>
      <item>Mile Vorkapić, Korzo 35, 51000 Rijeka</item>
      <item>Sonja Volf, Ante Kovačića 4, 51000 Rijeka</item>
      <item>Marko Vranić, Franca Prešerna 42, 51000 Rijeka</item>
      <item>Nevenka Vranić, Hahlić 19, 51000 Rijeka</item>
      <item>Marijan Vrbos, Antuna Barca 16, 51000 Rijeka</item>
      <item>Radmila Vučković, Stupari 2/B, 51216 Viškovo</item>
      <item>Izabela Vukelić, Krasica 120c, 51226 Krasica</item>
      <item>Juraj Vukelić, Šibenska 1, 51000 Rijeka</item>
      <item>Ana Vukić, Ratka Petrovića 4, 51000 Rijeka</item>
      <item>Marina Vuletić, Krimeja 22, 51000 Rijeka</item>
      <item>Vlado Weiss, Krasica 89, 51226 Krasica</item>
      <item>Ivanka Zaborac, Slavka Krautzeka 57, 51000 Rijeka</item>
      <item>Miranda Zakarija, Čavle 199, 51218 Čavle</item>
      <item>Ivan Zec, Skrpčići 2c, 51500 Krk</item>
      <item>Nadica Zednik, Labinska 12, 51000 Rijeka</item>
      <item>Ana Zlendić, Škurinjskih Žrtava 24, 51000 Rijeka</item>
      <item>Ivan Zoretić, Zoretići 23, 51218 Dražice</item>
      <item>Milka Zrnić, Rikarda Benčića 11, 51000 Rijeka</item>
      <item>Boris Žic, Ulica Žrtava Fašizma 20, 51211 Matulji</item>
      <item>Jasna Žic, Žrtava Fašizma 15, 51000 Rijeka</item>
      <item>Milan Pokmajević, Fara 48, 51262 Kraljevica</item>
      <item>Jela Dobrić, Žarka Pezelja 4, 51000 Kostrena</item>
      <item>Ana Grginčić, Škrljevo 279, 51226 Škrljevo</item>
      <item>OSIMPEX - d.o.o. za unutarnju i vanjsku trgovinu, Europske Avenije 2, 31000 Osijek</item>
      <item>Katica Simčevski, Dolac 9, 51000 Rijeka</item>
      <item>Ilonka Pavelić, Udatnog 10, 51000 Rijeka</item>
      <item>Frane Trošelj, Ratka Petrovića 22, 51000 Rijeka</item>
      <item>Antun Ožanić, Andrije Peruča 5, 51000 Rijeka</item>
    </derivirana_varijabla>
  </DomainObject.Predmet.OstaliListFormatedWithAdress>
  <DomainObject.Predmet.OstaliListFormatedWithAdressOIB>
    <izvorni_sadrzaj>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OIB 36408267403,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OIB 16553854565, Drežničkih boraca 32, 51218 Dražice Dražice</item>
      <item>Ante Brakus, B. Bačića 22a, Rijeka</item>
      <item>Anton Kovač, Irene Tome 4, Rijeka</item>
      <item>Radojka Iskra, Crnčićeva 9, Rijeka</item>
      <item>Karmela Špalj, OIB 91071467451, Ružić Selo 186, 51226 Hreljin</item>
      <item>Nikola Gvozden, Braće Stipčić 9, Rijeka</item>
      <item>Vladimir Legac, Zlobin, 51226 Hreljin</item>
      <item>Tomislav Kremenović, 51000 Rijeka</item>
      <item>Alesandra Tau, Dr Jože Grabovšeka 13, 51000 Rijeka</item>
      <item>Engebert Weiss, OIB 31268956712, Ružić Selo 93, 51226 Hreljin</item>
      <item>Dorotea Žic, OIB 06536794478, Švalbina 3, 51000 Rijeka</item>
      <item>Danijela Zidarić, Braće Blečića 2, Rijeka</item>
      <item>Jadranka Polić, OIB 22162281774, Mavrinci 63, 51219 Čavle</item>
      <item>Katica Marković, OIB 94988362012,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OIB 77403775998, Brig 71/3, 51000 Rijeka</item>
      <item>Rozalija Štokić, OIB 23924434103, Pod Ohrušvom 6, 51000 Rijeka</item>
      <item>Mirna Kučan, OIB 47881319285, Hreljin 29, 51226 Hreljin</item>
      <item>Branka Frigan, Pilepići 10, Rijeka</item>
      <item>Bruno Vagaja, OIB 25823490850, J.P. Kamova 14/1, 51000 Rijeka</item>
      <item>Svjetlana Reinić, OIB 05052071488, Tina Ujevića 2d, 51000 Rijeka</item>
      <item>Sandra Rajčić Klapan, Braće Fućak 5, Rijeka</item>
      <item>Krunoslava Rumac, OIB 90498058157,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OIB 17644082257, Dinka Šimunovića 2, 51215 Kastav</item>
      <item>Vinko Andrijčić, OIB 62808832719, Draga Bašćanska 157, 51500 Krk</item>
      <item>Damir Antunović, OIB 25332956727, Vitezićeva 4, 51000 Rijeka</item>
      <item>Lilijana Augustin, OIB 12365783008, Šmogorska Cesta 43, 51211 Matulji</item>
      <item>Gordana Azinović, OIB 12669569335, Antuna Barca 12, 51000 Rijeka</item>
      <item>Ivan Ažić, OIB 53451600492, Ažić Lokva 20, 53270 Senj</item>
      <item>Šima Babić, OIB 70882195185, Škurinjskih Žrtava 9, 51000 Rijeka</item>
      <item>Sanja Babić, OIB 95180155449, Zdravka Kučića 9, 51000 Rijeka</item>
      <item>Anita Balen, OIB 19746601617, Hahlić 19, 51000 Rijeka</item>
      <item>Marina Ban, OIB 94209878025, Konjuh 2, 51218 Grobnik</item>
      <item>Slobodan Banašin, OIB 61319994678, Švalbina 13, 51000 Rijeka</item>
      <item>Ante Banić, OIB 11612757977, Pilepići 29, 51000 Rijeka</item>
      <item>Josipa Barak, OIB 38292221551, Pod Ohrušvom 15c, 51000 Rijeka</item>
      <item>Ljiljana Barak, OIB 05727273308, Rudno 21, 51215 Kastav</item>
      <item>Braco Baričević, OIB 12833770553, Škrljevo 1, 51226 Škrljevo</item>
      <item>Mauricio Bastiancich, OIB 11170003706, Ede Jardasa 16, 51000 Rijeka</item>
      <item>Elio Belak, OIB 96141783297, Franje Čandeka 38a, 51000 Rijeka</item>
      <item>Radojka Benić, OIB 28863435311, Škurinjskih Žrtava 32, 51000 Rijeka</item>
      <item>Luciana Berković, OIB 52065646589, Zvonimirova 48, 51000 Rijeka</item>
      <item>Ive Bilen, OIB 49459470039, Krasica 176a, 51226 Krasica</item>
      <item>Nadija Bilen-Križanec, OIB 01839519849, Antuna Marčelje Viškovića 10, 51000 Rijeka</item>
      <item>Zdenko Bodakoš, OIB 59287542407, Bartolovo 14, 51000 Rijeka</item>
      <item>Čedomir Borčić, OIB 79612712260, Blaža Polića 4, 51000 Rijeka</item>
      <item>Vesna Bosak, OIB 02352532521, Franje Račkoga 56, 51000 Rijeka</item>
      <item>Antonija-Nada Božić, OIB 21158498114, Ćićarijska 8, 51000 Rijeka</item>
      <item>Slobodan Božić, OIB 87875241755, Blažićevo A 31, 51000 Rijeka</item>
      <item>Nedeljka Bradanović, OIB 98664836371, Škurinjskih Žrtava 5, 51000 Rijeka</item>
      <item>Gordana Brašnić, OIB 62526330231, Milana Rustanbega 27, 51000 Rijeka</item>
      <item>Zlatan Bratina, OIB 13238933791, Trinajstići 13, 51215 Kastav</item>
      <item>Zoran Brdar, OIB 71042541419, Kačani 104, 51218 Grobnik</item>
      <item>Klaudio Brljafa, OIB 12508836356, Bok 25, 51000 Rijeka</item>
      <item>Vladimir Brenko, OIB 59381266040, Zvonimirova 20, 51000 Rijeka</item>
      <item>Rade Bunjevac, OIB 27606476304, Donji Jugi 17, 51216 Viškovo</item>
      <item>Gordana Buratović, OIB 24902281402, Antuna Dalmatina 7, 51000 Rijeka</item>
      <item>Ernada Burek Bećirović, OIB 05349704291, Vukovarska 1, 51000 Rijeka</item>
      <item>Ljubomir Kremenović, OIB 37621014118, Primorska 15, 10000 Zagreb</item>
      <item>Zora Butorac, OIB 49579717459, Plitvička 4, 51000 Rijeka</item>
      <item>Jelena Carević, OIB 69801796757, Franje Matkovića 11, 51000 Rijeka</item>
      <item>Ruža Cattarinuzzi, OIB 11339522794, Giuseppea Carabina 3, 51000 Rijeka</item>
      <item>Željko Cergnar, OIB 35358295562, Pod Vrh 19, 51218 Cernik</item>
      <item>Ivan Cicvarić, OIB 81146351134, Ante Jakšića 9, 10000 Zagreb</item>
      <item>Boris Crnić, OIB 30002265925, Kvaternikova 62b, 51000 Rijeka</item>
      <item>Milka Crnković, OIB 20711617243, Tina Ujevića 35, 51000 Rijeka</item>
      <item>Vitomir Csorba, OIB 72281766935, Naselje Vulkan 4, 51000 Rijeka</item>
      <item>Damir Cuculić, OIB 61246905397, Kukuljanovo 24, 51227 Kukuljanovo</item>
      <item>Milvana Čabrijan, OIB 76283413080, Cernik 37, 51218 Cernik</item>
      <item>Dubravka Čargonja, OIB 65205222341, Brig 7, 51000 Rijeka</item>
      <item>Marinka Čaušević, OIB 51765527840, Krimeja 22, 51000 Rijeka</item>
      <item>Mirjana Čulina, OIB 30425569537, Drenovski put 43, 51000 Rijeka</item>
      <item>Jadranka Radošević, OIB 58098084042, Saršoni 7, 51216 Saršoni</item>
      <item>Ahmet Didić, OIB 69157716173, Škrljevo 176, 51226 Škrljevo</item>
      <item>Ljubica Doljak, OIB 74399338880, Mavrinci 24a, 51218 Mavrinci</item>
      <item>Željko Domitrović, OIB 59684424075, Škrljevo 229, 51226 Škrljevo</item>
      <item>Stoja Drača, OIB 80344187440, Brdo 8, 51000 Rijeka</item>
      <item>Radojka Duković, OIB 00629323636, Pavla Radića 52, 51260 Crikvenica</item>
      <item>Zorana Duković, OIB 33604761859, Gršćaki 26, 47250 Gršćaki</item>
      <item>Josipa Ivanišević, OIB 90577378450, Barci 85, 51244 Grižane-Belgrad</item>
      <item>Žarko Dumenčić, OIB 23948262479, Vukovarska 20, 51000 Rijeka</item>
      <item>Mate Dundović, OIB 57071796302, Orlići 7d, 51000 Rijeka</item>
      <item>Vesna Dunić-bačić, OIB 14285029326, Cambierieva Ulica 1, 51000 Rijeka</item>
      <item>Dušan Đogo, OIB 04472395355, Donji Kašić 139, 23420 Donji Kašić</item>
      <item>Jadranka Đukić, OIB 73857839189, Mornarska 309, 51222 Bakar</item>
      <item>Mladen Galović, OIB 71438831471, Mihanovićeva 38, 51000 Rijeka</item>
      <item>Jovan Eraković, OIB 44116068329, Bezjaki 37, 51216 Marinići</item>
      <item>Snežana Erlić, OIB 24511147332, Crnčićeva 7, 51000 Rijeka</item>
      <item>Reza Fajdiga, OIB , Bok 25, 51000 Rijeka</item>
      <item>Arnold Ferk, OIB 46687545302, Ive Šodića 10, 51000 Kostrena</item>
      <item>Anton Franki, OIB 91392221144, Brgučena 25, 51511 Omišalj</item>
      <item>Verica Galina, OIB 86606757275, Štivar 7, 51215 Kastav</item>
      <item>Nada Kruljac, OIB 00262142321, Bok 25, 51000 Rijeka</item>
      <item>Nedeljka Marković, OIB 08811554244, Nadin 152a, 23223 Nadin</item>
      <item>Marija Kuzmić, OIB 68362654493, Vrtače 86, 51216 Marčelji</item>
      <item>Marica Lakić, OIB 40265061474, Jurjenići 34, 51215 Kastav</item>
      <item>Zorica Leber, OIB 87796106891, Blažićevo D 23, 51000 Rijeka</item>
      <item>Željka Lekić, OIB 46205160191, Braće Fućak 4, 51000 Rijeka</item>
      <item>Silvija Lerga, OIB 49268757404, Ratka Petrovića 25, 51000 Rijeka</item>
      <item>Vesna Lipovac, OIB 37090195603, Antuna Barca 4, 51000 Rijeka</item>
      <item>Adema Lovrić, OIB 80969742684, Bošket 5, 51000 Rijeka</item>
      <item>Mira Lovrović, OIB 96737474322, Bok 25, 51000 Rijeka</item>
      <item>Vesna Lučić, OIB 48224033639, Kosi 81, 51216 Kosi</item>
      <item>Nada Ludvig, OIB 49597765707, Slavka Krautzeka 92b, 51000 Rijeka</item>
      <item>Goran Ludvig, OIB 37275663866, Zdravka Kučića 37, 51000 Rijeka</item>
      <item>Milan Lukanović, OIB 42349621897, Bobovac 2, 51218 Čavle</item>
      <item>Miljenko Majcen, OIB 59249228585, Ladeti 60, 51410 Poljane</item>
      <item>Karmen Mandekić, OIB 61211973896, Emilija Randića 8, 51000 Rijeka</item>
      <item>Sanjin Maravić, OIB 53980604218, Sveti Petar 9, 51417 Mošćenička Draga</item>
      <item>Anto Marić, OIB 02452820290, Dr. Luje Naletilića Odvojak 30, 10000 Zagreb</item>
      <item>Izabella Markelić, OIB 63738600676, Tkalačka 3, 51000 Rijeka</item>
      <item>Verona Medić, OIB 91564611168, Drage Gervaisa 22, 51000 Rijeka</item>
      <item>Angelo Mian, OIB 48133038150, Petra Jurčića 6, 51000 Rijeka</item>
      <item>Predrag Miculinić, OIB 92126825909, Saverovac 2, 51218 Cernik</item>
      <item>Vladimir Miculinić, OIB 97661947761, Orišji 4, 51218 Čavle</item>
      <item>Josip Mikin, OIB 43744077288, Fiorella La Guardia 8, 51000 Rijeka</item>
      <item>Jelka Milković, OIB 52940826733, Krasica 77c, 51226 Krasica</item>
      <item>Tomislav Milković, OIB 00642791670, Draga 10c, 51216 Marinići</item>
      <item>Grozdana Milolaža, OIB 11749204362, Cesta 43.istarske Divizije 12, 51415 Lovran</item>
      <item>Silvana Milošević, OIB 79378866773, Osječka 14, 51000 Rijeka</item>
      <item>Sonja Mohorovičić, OIB 86964509585, Jušići 112, 51213 Jurdani</item>
      <item>Ljiljana Mrčela, OIB 06605812939, Ivana Gundulića 23, 32000 Vukovar</item>
      <item>Mladen Nakićen, OIB 06023523260, Pulac 45, 51000 Rijeka</item>
      <item>Zdravka Nazalević, OIB 07883725889, Antuna Barca 3b, 51000 Rijeka</item>
      <item>Ljubica Olujić, OIB 78120501901, Blažićevo B 6, 51000 Rijeka</item>
      <item>Milenka Omelić, OIB 74693554881, Emilija Randića 16, 51000 Rijeka</item>
      <item>Vlasta Murgić, OIB 77099402252, Svilno 46, 51219 Čavle</item>
      <item>Dragan Ostojić, OIB 33098989018, Kukuljanovo 190, 51227 Kukuljanovo</item>
      <item>Ružica Pašić, OIB 49103014402, Gustava Krkleca 16, 51000 Rijeka</item>
      <item>Igor Paulinić, OIB 62535588357, Franje Čandeka 23b, 51000 Rijeka</item>
      <item>Breda Rozman-Pavešić, OIB 24304794214, Kukuljanovo 213a, 51227 Kukuljanovo</item>
      <item>Andrej Pavešić, OIB 92040028964, Janka Polića Kamova 97, 51000 Rijeka</item>
      <item>Nives Pavlešić, OIB 01774727961, Galija 30, 51500 Krk</item>
      <item>Ante Peran, OIB 22290855207, Meštrovićeva 11, 51000 Rijeka</item>
      <item>Zoran Perić, OIB 78203627439, Zdravka Kučića 3, 51000 Rijeka</item>
      <item>Anka Pešić, OIB 17490612378, Ciottina 14, 51000 Rijeka</item>
      <item>Ksenija Pešušić, OIB 04610926013, Franje Petrića 3b, 23000 Zadar</item>
      <item>Željka Petešić, OIB 59126385800, Burićeva 4, 51262 Šmrika</item>
      <item>Anita Petrović, OIB 85602945736, Hahlić 17, 51000 Rijeka</item>
      <item>Miko Petrović, OIB 99756657607, Fiorella La Guardia 9, 51000 Rijeka</item>
      <item>Suzana Petrović, OIB 36412192494, Dobriše Cesarića 3, 51000 Rijeka</item>
      <item>Katarina Pletikosa, OIB 89450662060, Zorzići 69, 51216 Viškovo</item>
      <item>Milan Popović, OIB 32596816498, Vrandučka 22, 10000 Zagreb</item>
      <item>Mandica Pramparo, OIB 77646396086, Osječka 30, 51000 Rijeka</item>
      <item>Dragan Puž, OIB 65163916827, Omladinska Ulica 8, 51410 Ičići</item>
      <item>Vojislav Radalj, OIB 32561156795, Put Luskino 31, 51211 Matulji</item>
      <item>Kristina Radanec, OIB 14716284304, Hreljin 288, 51226 Hreljin</item>
      <item>Žarko Ratković, OIB 95587848976, Ilije Garašanina 8 E, 78000 Banja Luka</item>
      <item>Alen Relić, OIB 64981117563, Crnčićeva 7/252, 51000 Rijeka</item>
      <item>Nada Roch, OIB 72951572447, Pionirska 9c, 51000 Rijeka</item>
      <item>Alan Thomas Roško, OIB 72296414705, Braće Pavlinića 13, 51000 Rijeka</item>
      <item>Mirjana Rumora, OIB 66717024604, Dolac 8, 51000 Rijeka</item>
      <item>Josip Sakić, OIB 27092463304, Čavalsko 9, 51000 Rijeka</item>
      <item>Mile Sakić, OIB 20115195864, Braće Cetina 5a, 51000 Rijeka</item>
      <item>Radovan Sakić, OIB 92885813505, Hahlić 19, 51000 Rijeka</item>
      <item>Nevenka Samaržija, OIB 84464356181, Tizianova 1, 51000 Rijeka</item>
      <item>Nenad Savanović, OIB 09858121880, Uspon Ladislava Tomee 5, 51000 Rijeka</item>
      <item>Nikolina Savanović, OIB 27098348048, Uspon Ladislava Tomee 5, 51000 Rijeka</item>
      <item>Ljubica Savić, OIB 20373807105, Podugrinac 14, 51250 Bribir</item>
      <item>Stipe Sertić, OIB 19308296726, Petra Kružića 28, 53270 Senj</item>
      <item>Agneza Sironić, OIB 14744860161, Šetalište 13.divizije 24, 51000 Rijeka</item>
      <item>Ružica Skoblar, OIB 01529849019, Skoblari 45, 23233 Privlaka</item>
      <item>Anica Smolčić, OIB 96136888761, Nikole Cara 1, 51000 Rijeka</item>
      <item>Gordana Sochor, OIB 85353512554, Drage Gervaisa 37, 51000 Rijeka</item>
      <item>Mara Spajić, OIB 27528905057, Budicinova 4, 51000 Rijeka</item>
      <item>Robert Srdoč, OIB 54178910361, Žarka Pezelja 6, 51000 Kostrena</item>
      <item>Liljana Stambul, OIB 98936081948, Mučići 42, 51211 Matulji</item>
      <item>Dragan Starčević, OIB 63365878139, Tijani 17, 51000 Rijeka</item>
      <item>Irena Stevanović, OIB 50654589251, Fiorella La Guardia 1b, 51000 Rijeka</item>
      <item>Marijan Stipančić, OIB 04902703007, Zagrebačka 10, 51000 Rijeka</item>
      <item>Sabina Stojanović, OIB 58575038078, Trpimirova 2, 51000 Rijeka</item>
      <item>Marija Sučić, OIB 83675547136, Rastočine 6, 51000 Rijeka</item>
      <item>Dušan Surina, OIB 84594362417, Antuna Barca 10a, 51000 Rijeka</item>
      <item>Smilja Surina, OIB 89451405738, Mihelići 5, 51211 Matulji</item>
      <item>Alojzije Šegrt, OIB 89912667867, Matije Gupca 16, 51000 Rijeka</item>
      <item>Marina Šepac, OIB 10863262949, Drenovski Put 59, 51000 Rijeka</item>
      <item>Milbert Šimanić, OIB 79002313510, Rubeši 133a, 51215 Kastav</item>
      <item>Marina Širola, OIB 11498027172, Stane Vončine 5, 51000 Rijeka</item>
      <item>Laura Škerl, OIB 72885473184, Bok 28, 51000 Rijeka</item>
      <item>Milica Šubat, OIB 49400942301, Glavani 90, 51000 Kostrena</item>
      <item>Radmila Šušnjar, OIB 44473540227, Hahlić 23, 51000 Rijeka</item>
      <item>Anamarija Tabula, OIB 35786417600, Starci 4, 51000 Rijeka</item>
      <item>Margita Tomljanović, OIB 85651113494, Paulinska 11, 53270 Senj</item>
      <item>Slavica Tomljenović, OIB 02015053601, Kumičićeva 13, 51000 Rijeka</item>
      <item>Biserka Tonsa, OIB 11408620584, Emilija Randića 4, 51000 Rijeka</item>
      <item>Goran Tuk, OIB 44831804015, Stanka Frankovića 28, 51000 Rijeka</item>
      <item>Biserka Turk, OIB 93102214917, Ciottina 12, 51000 Rijeka</item>
      <item>Anita Turković Pavičić, OIB 07462652458, Pasjak 7, 51214 Šapjane</item>
      <item>Ines Vaci, OIB 63330674122, Matuljska Cesta 8, 51410 Opatija</item>
      <item>Jasna Valušek, OIB 73904703103, Zagrad 64, 51410 Veprinac</item>
      <item>Diana Valzania, OIB 35190935188, Alessandra Manzonia 5, 51000 Rijeka</item>
      <item>Dragan Vekić, OIB 12004092741, Kraška 12 A, 51000 Rijeka</item>
      <item>Đorđo Vergić, OIB 84494659374, Saršoni 48, 51216 Viškovo</item>
      <item>Darko Vičić, OIB 18844074311, Kvaternikova 62/III, 51000 Rijeka</item>
      <item>Dušan Vidović, OIB 15243672058, Žminjska 14, 51000 Rijeka</item>
      <item>Anka Vignjević, OIB 30391103478, Ulica Put Brdo 9a, 51211 Matulji</item>
      <item>Sidonija Vinter, OIB 40083585272, Vinka Benca 2, 51000 Rijeka</item>
      <item>Gordana Viskov, OIB 24241308330, Škurinjska Cesta 18, 51000 Rijeka</item>
      <item>Mladen Vlah, OIB 48093935534, R. K. Jeretova 3, 51410 Opatija</item>
      <item>Maja Volarić, OIB 28890010195, Verdijeva 11, 51000 Rijeka</item>
      <item>Mile Vorkapić, OIB 49352047171, Korzo 35, 51000 Rijeka</item>
      <item>Sonja Volf, OIB 91507573499, Ante Kovačića 4, 51000 Rijeka</item>
      <item>Marko Vranić, OIB 28108087182, Franca Prešerna 42, 51000 Rijeka</item>
      <item>Nevenka Vranić, OIB 58569938435, Hahlić 19, 51000 Rijeka</item>
      <item>Marijan Vrbos, OIB 98016224123, Antuna Barca 16, 51000 Rijeka</item>
      <item>Radmila Vučković, OIB 26237157662, Stupari 2/B, 51216 Viškovo</item>
      <item>Izabela Vukelić, OIB 51314745688, Krasica 120c, 51226 Krasica</item>
      <item>Juraj Vukelić, OIB 48880252551, Šibenska 1, 51000 Rijeka</item>
      <item>Ana Vukić, OIB 22067915408, Ratka Petrovića 4, 51000 Rijeka</item>
      <item>Marina Vuletić, OIB 28257516414, Krimeja 22, 51000 Rijeka</item>
      <item>Vlado Weiss, OIB 44753918180, Krasica 89, 51226 Krasica</item>
      <item>Ivanka Zaborac, OIB 23099919009, Slavka Krautzeka 57, 51000 Rijeka</item>
      <item>Miranda Zakarija, OIB 48378552073, Čavle 199, 51218 Čavle</item>
      <item>Ivan Zec, OIB 66300701498, Skrpčići 2c, 51500 Krk</item>
      <item>Nadica Zednik, OIB 35144444897, Labinska 12, 51000 Rijeka</item>
      <item>Ana Zlendić, OIB 02553980513, Škurinjskih Žrtava 24, 51000 Rijeka</item>
      <item>Ivan Zoretić, OIB 21553001558, Zoretići 23, 51218 Dražice</item>
      <item>Milka Zrnić, OIB 53792847178, Rikarda Benčića 11, 51000 Rijeka</item>
      <item>Boris Žic, OIB 38975138585, Ulica Žrtava Fašizma 20, 51211 Matulji</item>
      <item>Jasna Žic, OIB 45980904059, Žrtava Fašizma 15, 51000 Rijeka</item>
      <item>Milan Pokmajević, OIB , Fara 48, 51262 Kraljevica</item>
      <item>Jela Dobrić, OIB 80315415223, Žarka Pezelja 4, 51000 Kostrena</item>
      <item>Ana Grginčić, OIB 65853159676, Škrljevo 279, 51226 Škrljevo</item>
      <item>OSIMPEX - d.o.o. za unutarnju i vanjsku trgovinu, OIB 17937349035, Europske Avenije 2, 31000 Osijek</item>
      <item>Katica Simčevski, OIB 77610299963, Dolac 9, 51000 Rijeka</item>
      <item>Ilonka Pavelić, Udatnog 10, 51000 Rijeka</item>
      <item>Frane Trošelj, OIB 36147933178, Ratka Petrovića 22, 51000 Rijeka</item>
      <item>Antun Ožanić, OIB 55298672364, Andrije Peruča 5, 51000 Rijeka</item>
    </izvorni_sadrzaj>
    <derivirana_varijabla naziv="DomainObject.Predmet.OstaliListFormatedWithAdressOIB_1">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OIB 36408267403,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OIB 16553854565, Drežničkih boraca 32, 51218 Dražice Dražice</item>
      <item>Ante Brakus, B. Bačića 22a, Rijeka</item>
      <item>Anton Kovač, Irene Tome 4, Rijeka</item>
      <item>Radojka Iskra, Crnčićeva 9, Rijeka</item>
      <item>Karmela Špalj, OIB 91071467451, Ružić Selo 186, 51226 Hreljin</item>
      <item>Nikola Gvozden, Braće Stipčić 9, Rijeka</item>
      <item>Vladimir Legac, Zlobin, 51226 Hreljin</item>
      <item>Tomislav Kremenović, 51000 Rijeka</item>
      <item>Alesandra Tau, Dr Jože Grabovšeka 13, 51000 Rijeka</item>
      <item>Engebert Weiss, OIB 31268956712, Ružić Selo 93, 51226 Hreljin</item>
      <item>Dorotea Žic, OIB 06536794478, Švalbina 3, 51000 Rijeka</item>
      <item>Danijela Zidarić, Braće Blečića 2, Rijeka</item>
      <item>Jadranka Polić, OIB 22162281774, Mavrinci 63, 51219 Čavle</item>
      <item>Katica Marković, OIB 94988362012,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OIB 77403775998, Brig 71/3, 51000 Rijeka</item>
      <item>Rozalija Štokić, OIB 23924434103, Pod Ohrušvom 6, 51000 Rijeka</item>
      <item>Mirna Kučan, OIB 47881319285, Hreljin 29, 51226 Hreljin</item>
      <item>Branka Frigan, Pilepići 10, Rijeka</item>
      <item>Bruno Vagaja, OIB 25823490850, J.P. Kamova 14/1, 51000 Rijeka</item>
      <item>Svjetlana Reinić, OIB 05052071488, Tina Ujevića 2d, 51000 Rijeka</item>
      <item>Sandra Rajčić Klapan, Braće Fućak 5, Rijeka</item>
      <item>Krunoslava Rumac, OIB 90498058157,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OIB 17644082257, Dinka Šimunovića 2, 51215 Kastav</item>
      <item>Vinko Andrijčić, OIB 62808832719, Draga Bašćanska 157, 51500 Krk</item>
      <item>Damir Antunović, OIB 25332956727, Vitezićeva 4, 51000 Rijeka</item>
      <item>Lilijana Augustin, OIB 12365783008, Šmogorska Cesta 43, 51211 Matulji</item>
      <item>Gordana Azinović, OIB 12669569335, Antuna Barca 12, 51000 Rijeka</item>
      <item>Ivan Ažić, OIB 53451600492, Ažić Lokva 20, 53270 Senj</item>
      <item>Šima Babić, OIB 70882195185, Škurinjskih Žrtava 9, 51000 Rijeka</item>
      <item>Sanja Babić, OIB 95180155449, Zdravka Kučića 9, 51000 Rijeka</item>
      <item>Anita Balen, OIB 19746601617, Hahlić 19, 51000 Rijeka</item>
      <item>Marina Ban, OIB 94209878025, Konjuh 2, 51218 Grobnik</item>
      <item>Slobodan Banašin, OIB 61319994678, Švalbina 13, 51000 Rijeka</item>
      <item>Ante Banić, OIB 11612757977, Pilepići 29, 51000 Rijeka</item>
      <item>Josipa Barak, OIB 38292221551, Pod Ohrušvom 15c, 51000 Rijeka</item>
      <item>Ljiljana Barak, OIB 05727273308, Rudno 21, 51215 Kastav</item>
      <item>Braco Baričević, OIB 12833770553, Škrljevo 1, 51226 Škrljevo</item>
      <item>Mauricio Bastiancich, OIB 11170003706, Ede Jardasa 16, 51000 Rijeka</item>
      <item>Elio Belak, OIB 96141783297, Franje Čandeka 38a, 51000 Rijeka</item>
      <item>Radojka Benić, OIB 28863435311, Škurinjskih Žrtava 32, 51000 Rijeka</item>
      <item>Luciana Berković, OIB 52065646589, Zvonimirova 48, 51000 Rijeka</item>
      <item>Ive Bilen, OIB 49459470039, Krasica 176a, 51226 Krasica</item>
      <item>Nadija Bilen-Križanec, OIB 01839519849, Antuna Marčelje Viškovića 10, 51000 Rijeka</item>
      <item>Zdenko Bodakoš, OIB 59287542407, Bartolovo 14, 51000 Rijeka</item>
      <item>Čedomir Borčić, OIB 79612712260, Blaža Polića 4, 51000 Rijeka</item>
      <item>Vesna Bosak, OIB 02352532521, Franje Račkoga 56, 51000 Rijeka</item>
      <item>Antonija-Nada Božić, OIB 21158498114, Ćićarijska 8, 51000 Rijeka</item>
      <item>Slobodan Božić, OIB 87875241755, Blažićevo A 31, 51000 Rijeka</item>
      <item>Nedeljka Bradanović, OIB 98664836371, Škurinjskih Žrtava 5, 51000 Rijeka</item>
      <item>Gordana Brašnić, OIB 62526330231, Milana Rustanbega 27, 51000 Rijeka</item>
      <item>Zlatan Bratina, OIB 13238933791, Trinajstići 13, 51215 Kastav</item>
      <item>Zoran Brdar, OIB 71042541419, Kačani 104, 51218 Grobnik</item>
      <item>Klaudio Brljafa, OIB 12508836356, Bok 25, 51000 Rijeka</item>
      <item>Vladimir Brenko, OIB 59381266040, Zvonimirova 20, 51000 Rijeka</item>
      <item>Rade Bunjevac, OIB 27606476304, Donji Jugi 17, 51216 Viškovo</item>
      <item>Gordana Buratović, OIB 24902281402, Antuna Dalmatina 7, 51000 Rijeka</item>
      <item>Ernada Burek Bećirović, OIB 05349704291, Vukovarska 1, 51000 Rijeka</item>
      <item>Ljubomir Kremenović, OIB 37621014118, Primorska 15, 10000 Zagreb</item>
      <item>Zora Butorac, OIB 49579717459, Plitvička 4, 51000 Rijeka</item>
      <item>Jelena Carević, OIB 69801796757, Franje Matkovića 11, 51000 Rijeka</item>
      <item>Ruža Cattarinuzzi, OIB 11339522794, Giuseppea Carabina 3, 51000 Rijeka</item>
      <item>Željko Cergnar, OIB 35358295562, Pod Vrh 19, 51218 Cernik</item>
      <item>Ivan Cicvarić, OIB 81146351134, Ante Jakšića 9, 10000 Zagreb</item>
      <item>Boris Crnić, OIB 30002265925, Kvaternikova 62b, 51000 Rijeka</item>
      <item>Milka Crnković, OIB 20711617243, Tina Ujevića 35, 51000 Rijeka</item>
      <item>Vitomir Csorba, OIB 72281766935, Naselje Vulkan 4, 51000 Rijeka</item>
      <item>Damir Cuculić, OIB 61246905397, Kukuljanovo 24, 51227 Kukuljanovo</item>
      <item>Milvana Čabrijan, OIB 76283413080, Cernik 37, 51218 Cernik</item>
      <item>Dubravka Čargonja, OIB 65205222341, Brig 7, 51000 Rijeka</item>
      <item>Marinka Čaušević, OIB 51765527840, Krimeja 22, 51000 Rijeka</item>
      <item>Mirjana Čulina, OIB 30425569537, Drenovski put 43, 51000 Rijeka</item>
      <item>Jadranka Radošević, OIB 58098084042, Saršoni 7, 51216 Saršoni</item>
      <item>Ahmet Didić, OIB 69157716173, Škrljevo 176, 51226 Škrljevo</item>
      <item>Ljubica Doljak, OIB 74399338880, Mavrinci 24a, 51218 Mavrinci</item>
      <item>Željko Domitrović, OIB 59684424075, Škrljevo 229, 51226 Škrljevo</item>
      <item>Stoja Drača, OIB 80344187440, Brdo 8, 51000 Rijeka</item>
      <item>Radojka Duković, OIB 00629323636, Pavla Radića 52, 51260 Crikvenica</item>
      <item>Zorana Duković, OIB 33604761859, Gršćaki 26, 47250 Gršćaki</item>
      <item>Josipa Ivanišević, OIB 90577378450, Barci 85, 51244 Grižane-Belgrad</item>
      <item>Žarko Dumenčić, OIB 23948262479, Vukovarska 20, 51000 Rijeka</item>
      <item>Mate Dundović, OIB 57071796302, Orlići 7d, 51000 Rijeka</item>
      <item>Vesna Dunić-bačić, OIB 14285029326, Cambierieva Ulica 1, 51000 Rijeka</item>
      <item>Dušan Đogo, OIB 04472395355, Donji Kašić 139, 23420 Donji Kašić</item>
      <item>Jadranka Đukić, OIB 73857839189, Mornarska 309, 51222 Bakar</item>
      <item>Mladen Galović, OIB 71438831471, Mihanovićeva 38, 51000 Rijeka</item>
      <item>Jovan Eraković, OIB 44116068329, Bezjaki 37, 51216 Marinići</item>
      <item>Snežana Erlić, OIB 24511147332, Crnčićeva 7, 51000 Rijeka</item>
      <item>Reza Fajdiga, OIB , Bok 25, 51000 Rijeka</item>
      <item>Arnold Ferk, OIB 46687545302, Ive Šodića 10, 51000 Kostrena</item>
      <item>Anton Franki, OIB 91392221144, Brgučena 25, 51511 Omišalj</item>
      <item>Verica Galina, OIB 86606757275, Štivar 7, 51215 Kastav</item>
      <item>Nada Kruljac, OIB 00262142321, Bok 25, 51000 Rijeka</item>
      <item>Nedeljka Marković, OIB 08811554244, Nadin 152a, 23223 Nadin</item>
      <item>Marija Kuzmić, OIB 68362654493, Vrtače 86, 51216 Marčelji</item>
      <item>Marica Lakić, OIB 40265061474, Jurjenići 34, 51215 Kastav</item>
      <item>Zorica Leber, OIB 87796106891, Blažićevo D 23, 51000 Rijeka</item>
      <item>Željka Lekić, OIB 46205160191, Braće Fućak 4, 51000 Rijeka</item>
      <item>Silvija Lerga, OIB 49268757404, Ratka Petrovića 25, 51000 Rijeka</item>
      <item>Vesna Lipovac, OIB 37090195603, Antuna Barca 4, 51000 Rijeka</item>
      <item>Adema Lovrić, OIB 80969742684, Bošket 5, 51000 Rijeka</item>
      <item>Mira Lovrović, OIB 96737474322, Bok 25, 51000 Rijeka</item>
      <item>Vesna Lučić, OIB 48224033639, Kosi 81, 51216 Kosi</item>
      <item>Nada Ludvig, OIB 49597765707, Slavka Krautzeka 92b, 51000 Rijeka</item>
      <item>Goran Ludvig, OIB 37275663866, Zdravka Kučića 37, 51000 Rijeka</item>
      <item>Milan Lukanović, OIB 42349621897, Bobovac 2, 51218 Čavle</item>
      <item>Miljenko Majcen, OIB 59249228585, Ladeti 60, 51410 Poljane</item>
      <item>Karmen Mandekić, OIB 61211973896, Emilija Randića 8, 51000 Rijeka</item>
      <item>Sanjin Maravić, OIB 53980604218, Sveti Petar 9, 51417 Mošćenička Draga</item>
      <item>Anto Marić, OIB 02452820290, Dr. Luje Naletilića Odvojak 30, 10000 Zagreb</item>
      <item>Izabella Markelić, OIB 63738600676, Tkalačka 3, 51000 Rijeka</item>
      <item>Verona Medić, OIB 91564611168, Drage Gervaisa 22, 51000 Rijeka</item>
      <item>Angelo Mian, OIB 48133038150, Petra Jurčića 6, 51000 Rijeka</item>
      <item>Predrag Miculinić, OIB 92126825909, Saverovac 2, 51218 Cernik</item>
      <item>Vladimir Miculinić, OIB 97661947761, Orišji 4, 51218 Čavle</item>
      <item>Josip Mikin, OIB 43744077288, Fiorella La Guardia 8, 51000 Rijeka</item>
      <item>Jelka Milković, OIB 52940826733, Krasica 77c, 51226 Krasica</item>
      <item>Tomislav Milković, OIB 00642791670, Draga 10c, 51216 Marinići</item>
      <item>Grozdana Milolaža, OIB 11749204362, Cesta 43.istarske Divizije 12, 51415 Lovran</item>
      <item>Silvana Milošević, OIB 79378866773, Osječka 14, 51000 Rijeka</item>
      <item>Sonja Mohorovičić, OIB 86964509585, Jušići 112, 51213 Jurdani</item>
      <item>Ljiljana Mrčela, OIB 06605812939, Ivana Gundulića 23, 32000 Vukovar</item>
      <item>Mladen Nakićen, OIB 06023523260, Pulac 45, 51000 Rijeka</item>
      <item>Zdravka Nazalević, OIB 07883725889, Antuna Barca 3b, 51000 Rijeka</item>
      <item>Ljubica Olujić, OIB 78120501901, Blažićevo B 6, 51000 Rijeka</item>
      <item>Milenka Omelić, OIB 74693554881, Emilija Randića 16, 51000 Rijeka</item>
      <item>Vlasta Murgić, OIB 77099402252, Svilno 46, 51219 Čavle</item>
      <item>Dragan Ostojić, OIB 33098989018, Kukuljanovo 190, 51227 Kukuljanovo</item>
      <item>Ružica Pašić, OIB 49103014402, Gustava Krkleca 16, 51000 Rijeka</item>
      <item>Igor Paulinić, OIB 62535588357, Franje Čandeka 23b, 51000 Rijeka</item>
      <item>Breda Rozman-Pavešić, OIB 24304794214, Kukuljanovo 213a, 51227 Kukuljanovo</item>
      <item>Andrej Pavešić, OIB 92040028964, Janka Polića Kamova 97, 51000 Rijeka</item>
      <item>Nives Pavlešić, OIB 01774727961, Galija 30, 51500 Krk</item>
      <item>Ante Peran, OIB 22290855207, Meštrovićeva 11, 51000 Rijeka</item>
      <item>Zoran Perić, OIB 78203627439, Zdravka Kučića 3, 51000 Rijeka</item>
      <item>Anka Pešić, OIB 17490612378, Ciottina 14, 51000 Rijeka</item>
      <item>Ksenija Pešušić, OIB 04610926013, Franje Petrića 3b, 23000 Zadar</item>
      <item>Željka Petešić, OIB 59126385800, Burićeva 4, 51262 Šmrika</item>
      <item>Anita Petrović, OIB 85602945736, Hahlić 17, 51000 Rijeka</item>
      <item>Miko Petrović, OIB 99756657607, Fiorella La Guardia 9, 51000 Rijeka</item>
      <item>Suzana Petrović, OIB 36412192494, Dobriše Cesarića 3, 51000 Rijeka</item>
      <item>Katarina Pletikosa, OIB 89450662060, Zorzići 69, 51216 Viškovo</item>
      <item>Milan Popović, OIB 32596816498, Vrandučka 22, 10000 Zagreb</item>
      <item>Mandica Pramparo, OIB 77646396086, Osječka 30, 51000 Rijeka</item>
      <item>Dragan Puž, OIB 65163916827, Omladinska Ulica 8, 51410 Ičići</item>
      <item>Vojislav Radalj, OIB 32561156795, Put Luskino 31, 51211 Matulji</item>
      <item>Kristina Radanec, OIB 14716284304, Hreljin 288, 51226 Hreljin</item>
      <item>Žarko Ratković, OIB 95587848976, Ilije Garašanina 8 E, 78000 Banja Luka</item>
      <item>Alen Relić, OIB 64981117563, Crnčićeva 7/252, 51000 Rijeka</item>
      <item>Nada Roch, OIB 72951572447, Pionirska 9c, 51000 Rijeka</item>
      <item>Alan Thomas Roško, OIB 72296414705, Braće Pavlinića 13, 51000 Rijeka</item>
      <item>Mirjana Rumora, OIB 66717024604, Dolac 8, 51000 Rijeka</item>
      <item>Josip Sakić, OIB 27092463304, Čavalsko 9, 51000 Rijeka</item>
      <item>Mile Sakić, OIB 20115195864, Braće Cetina 5a, 51000 Rijeka</item>
      <item>Radovan Sakić, OIB 92885813505, Hahlić 19, 51000 Rijeka</item>
      <item>Nevenka Samaržija, OIB 84464356181, Tizianova 1, 51000 Rijeka</item>
      <item>Nenad Savanović, OIB 09858121880, Uspon Ladislava Tomee 5, 51000 Rijeka</item>
      <item>Nikolina Savanović, OIB 27098348048, Uspon Ladislava Tomee 5, 51000 Rijeka</item>
      <item>Ljubica Savić, OIB 20373807105, Podugrinac 14, 51250 Bribir</item>
      <item>Stipe Sertić, OIB 19308296726, Petra Kružića 28, 53270 Senj</item>
      <item>Agneza Sironić, OIB 14744860161, Šetalište 13.divizije 24, 51000 Rijeka</item>
      <item>Ružica Skoblar, OIB 01529849019, Skoblari 45, 23233 Privlaka</item>
      <item>Anica Smolčić, OIB 96136888761, Nikole Cara 1, 51000 Rijeka</item>
      <item>Gordana Sochor, OIB 85353512554, Drage Gervaisa 37, 51000 Rijeka</item>
      <item>Mara Spajić, OIB 27528905057, Budicinova 4, 51000 Rijeka</item>
      <item>Robert Srdoč, OIB 54178910361, Žarka Pezelja 6, 51000 Kostrena</item>
      <item>Liljana Stambul, OIB 98936081948, Mučići 42, 51211 Matulji</item>
      <item>Dragan Starčević, OIB 63365878139, Tijani 17, 51000 Rijeka</item>
      <item>Irena Stevanović, OIB 50654589251, Fiorella La Guardia 1b, 51000 Rijeka</item>
      <item>Marijan Stipančić, OIB 04902703007, Zagrebačka 10, 51000 Rijeka</item>
      <item>Sabina Stojanović, OIB 58575038078, Trpimirova 2, 51000 Rijeka</item>
      <item>Marija Sučić, OIB 83675547136, Rastočine 6, 51000 Rijeka</item>
      <item>Dušan Surina, OIB 84594362417, Antuna Barca 10a, 51000 Rijeka</item>
      <item>Smilja Surina, OIB 89451405738, Mihelići 5, 51211 Matulji</item>
      <item>Alojzije Šegrt, OIB 89912667867, Matije Gupca 16, 51000 Rijeka</item>
      <item>Marina Šepac, OIB 10863262949, Drenovski Put 59, 51000 Rijeka</item>
      <item>Milbert Šimanić, OIB 79002313510, Rubeši 133a, 51215 Kastav</item>
      <item>Marina Širola, OIB 11498027172, Stane Vončine 5, 51000 Rijeka</item>
      <item>Laura Škerl, OIB 72885473184, Bok 28, 51000 Rijeka</item>
      <item>Milica Šubat, OIB 49400942301, Glavani 90, 51000 Kostrena</item>
      <item>Radmila Šušnjar, OIB 44473540227, Hahlić 23, 51000 Rijeka</item>
      <item>Anamarija Tabula, OIB 35786417600, Starci 4, 51000 Rijeka</item>
      <item>Margita Tomljanović, OIB 85651113494, Paulinska 11, 53270 Senj</item>
      <item>Slavica Tomljenović, OIB 02015053601, Kumičićeva 13, 51000 Rijeka</item>
      <item>Biserka Tonsa, OIB 11408620584, Emilija Randića 4, 51000 Rijeka</item>
      <item>Goran Tuk, OIB 44831804015, Stanka Frankovića 28, 51000 Rijeka</item>
      <item>Biserka Turk, OIB 93102214917, Ciottina 12, 51000 Rijeka</item>
      <item>Anita Turković Pavičić, OIB 07462652458, Pasjak 7, 51214 Šapjane</item>
      <item>Ines Vaci, OIB 63330674122, Matuljska Cesta 8, 51410 Opatija</item>
      <item>Jasna Valušek, OIB 73904703103, Zagrad 64, 51410 Veprinac</item>
      <item>Diana Valzania, OIB 35190935188, Alessandra Manzonia 5, 51000 Rijeka</item>
      <item>Dragan Vekić, OIB 12004092741, Kraška 12 A, 51000 Rijeka</item>
      <item>Đorđo Vergić, OIB 84494659374, Saršoni 48, 51216 Viškovo</item>
      <item>Darko Vičić, OIB 18844074311, Kvaternikova 62/III, 51000 Rijeka</item>
      <item>Dušan Vidović, OIB 15243672058, Žminjska 14, 51000 Rijeka</item>
      <item>Anka Vignjević, OIB 30391103478, Ulica Put Brdo 9a, 51211 Matulji</item>
      <item>Sidonija Vinter, OIB 40083585272, Vinka Benca 2, 51000 Rijeka</item>
      <item>Gordana Viskov, OIB 24241308330, Škurinjska Cesta 18, 51000 Rijeka</item>
      <item>Mladen Vlah, OIB 48093935534, R. K. Jeretova 3, 51410 Opatija</item>
      <item>Maja Volarić, OIB 28890010195, Verdijeva 11, 51000 Rijeka</item>
      <item>Mile Vorkapić, OIB 49352047171, Korzo 35, 51000 Rijeka</item>
      <item>Sonja Volf, OIB 91507573499, Ante Kovačića 4, 51000 Rijeka</item>
      <item>Marko Vranić, OIB 28108087182, Franca Prešerna 42, 51000 Rijeka</item>
      <item>Nevenka Vranić, OIB 58569938435, Hahlić 19, 51000 Rijeka</item>
      <item>Marijan Vrbos, OIB 98016224123, Antuna Barca 16, 51000 Rijeka</item>
      <item>Radmila Vučković, OIB 26237157662, Stupari 2/B, 51216 Viškovo</item>
      <item>Izabela Vukelić, OIB 51314745688, Krasica 120c, 51226 Krasica</item>
      <item>Juraj Vukelić, OIB 48880252551, Šibenska 1, 51000 Rijeka</item>
      <item>Ana Vukić, OIB 22067915408, Ratka Petrovića 4, 51000 Rijeka</item>
      <item>Marina Vuletić, OIB 28257516414, Krimeja 22, 51000 Rijeka</item>
      <item>Vlado Weiss, OIB 44753918180, Krasica 89, 51226 Krasica</item>
      <item>Ivanka Zaborac, OIB 23099919009, Slavka Krautzeka 57, 51000 Rijeka</item>
      <item>Miranda Zakarija, OIB 48378552073, Čavle 199, 51218 Čavle</item>
      <item>Ivan Zec, OIB 66300701498, Skrpčići 2c, 51500 Krk</item>
      <item>Nadica Zednik, OIB 35144444897, Labinska 12, 51000 Rijeka</item>
      <item>Ana Zlendić, OIB 02553980513, Škurinjskih Žrtava 24, 51000 Rijeka</item>
      <item>Ivan Zoretić, OIB 21553001558, Zoretići 23, 51218 Dražice</item>
      <item>Milka Zrnić, OIB 53792847178, Rikarda Benčića 11, 51000 Rijeka</item>
      <item>Boris Žic, OIB 38975138585, Ulica Žrtava Fašizma 20, 51211 Matulji</item>
      <item>Jasna Žic, OIB 45980904059, Žrtava Fašizma 15, 51000 Rijeka</item>
      <item>Milan Pokmajević, OIB , Fara 48, 51262 Kraljevica</item>
      <item>Jela Dobrić, OIB 80315415223, Žarka Pezelja 4, 51000 Kostrena</item>
      <item>Ana Grginčić, OIB 65853159676, Škrljevo 279, 51226 Škrljevo</item>
      <item>OSIMPEX - d.o.o. za unutarnju i vanjsku trgovinu, OIB 17937349035, Europske Avenije 2, 31000 Osijek</item>
      <item>Katica Simčevski, OIB 77610299963, Dolac 9, 51000 Rijeka</item>
      <item>Ilonka Pavelić, Udatnog 10, 51000 Rijeka</item>
      <item>Frane Trošelj, OIB 36147933178, Ratka Petrovića 22, 51000 Rijeka</item>
      <item>Antun Ožanić, OIB 55298672364, Andrije Peruča 5, 51000 Rijeka</item>
    </derivirana_varijabla>
  </DomainObject.Predmet.OstaliListFormatedWithAdressOIB>
  <DomainObject.Predmet.OstaliListNazivFormated>
    <izvorni_sadrzaj>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OstaliListNazivFormated_1">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OstaliListNazivFormated>
  <DomainObject.Predmet.OstaliListNazivFormatedOIB>
    <izvorni_sadrzaj>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izvorni_sadrzaj>
    <derivirana_varijabla naziv="DomainObject.Predmet.OstaliListNazivFormatedOIB_1">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BRODOMATERIJAL d.d.  Rijeka</izvorni_sadrzaj>
    <derivirana_varijabla naziv="DomainObject.Predmet.ProtustrankaIDrugi_1">BRODOMATERIJAL d.d.  Rijeka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BRODOMATERIJAL d.d.  Rijeka, OIB 32152751113, Martinšćica bb, 51000 Rijeka</izvorni_sadrzaj>
    <derivirana_varijabla naziv="DomainObject.Predmet.ProtustrankaIDrugiAdressOIB_1">BRODOMATERIJAL d.d.  Rijeka, OIB 32152751113, Martinšćica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BRODOMATERIJAL d.d.  Rijeka</item>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SudioniciListNaziv_1">
      <item>GRAD RIJEKA</item>
      <item>BRODOMATERIJAL d.d.  Rijeka</item>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SudioniciListNaziv>
  <DomainObject.Predmet.SudioniciListAdressOIB>
    <izvorni_sadrzaj>
      <item>GRAD RIJEKA, OIB 54382731928, Korzo 16,51000 Rijeka</item>
      <item>BRODOMATERIJAL d.d.  Rijeka, OIB 32152751113, Martinšćica bb,51000 Rijeka</item>
      <item>GRADSKA BANKA d.d., TRG ANTE STARČEVIĆA 7,31000 Osijek</item>
      <item>ANTUN OŽANIĆ, ANDRIJE PERUČA 5,51000 Rijeka</item>
      <item>Milan Dokmanović, Ćićarijska 45,51000 Rijeka</item>
      <item>Nevenka Stašić, Balači 10,51414 Ičići</item>
      <item>Marica Dokmanović, Ćićarijska 45,51000 Rijeka</item>
      <item>Nataša Sinožić, S. Krautzeka 92c,51000 Rijeka</item>
      <item>Marica Ganić, Podhum,51218 Dražice</item>
      <item>Tomislav Špalj, OIB 36408267403, Ružić Selo 186,51226 Hreljin</item>
      <item>Marija Jurković, Emilija Randića 14,51000 Rijeka</item>
      <item>Đuro Vograniću, Mate Lovraka 6,Rijeka</item>
      <item>Franjo Kraljić, Moše Albaharija 8/3,Rijeka</item>
      <item>Zorica Pavlović, Verdijeva 11,Rijeka</item>
      <item>Vesna Blažek, Zastenice,51219 Čavle</item>
      <item>Marinko Linić, OIB 16553854565, Drežničkih boraca 32,51218 Dražice Dražice</item>
      <item>Ante Brakus, B. Bačića 22a,Rijeka</item>
      <item>Anton Kovač, Irene Tome 4,Rijeka</item>
      <item>Radojka Iskra, Crnčićeva 9,Rijeka</item>
      <item>Karmela Špalj, OIB 91071467451, Ružić Selo 186,51226 Hreljin</item>
      <item>Nikola Gvozden, Braće Stipčić 9,Rijeka</item>
      <item>Vladimir Legac, Zlobin,51226 Hreljin</item>
      <item>Tomislav Kremenović, 51000 Rijeka</item>
      <item>Alesandra Tau, Dr Jože Grabovšeka 13,51000 Rijeka</item>
      <item>Engebert Weiss, OIB 31268956712, Ružić Selo 93,51226 Hreljin</item>
      <item>Dorotea Žic, OIB 06536794478, Švalbina 3,51000 Rijeka</item>
      <item>Danijela Zidarić, Braće Blečića 2,Rijeka</item>
      <item>Jadranka Polić, OIB 22162281774, Mavrinci 63,51219 Čavle</item>
      <item>Katica Marković, OIB 94988362012, Brig 13,51000 Rijeka Rijeka</item>
      <item>Darinka Juričev Ivin, Zagrebačka 16,Rijeka</item>
      <item>Dubravka Čargonja, Brig 7,Rijeka</item>
      <item>Zdenka Starčević, Gušć 9,51000 Rijeka</item>
      <item>Irena Abramović, Ratka Petrovića 15,Rijeka</item>
      <item>Katica Krikšić, Ćićarijska 11,51000 Rijeka</item>
      <item>Suzana Rilko, OIB 77403775998, Brig 71/3,51000 Rijeka</item>
      <item>Rozalija Štokić, OIB 23924434103, Pod Ohrušvom 6,51000 Rijeka</item>
      <item>Mirna Kučan, OIB 47881319285, Hreljin 29,51226 Hreljin</item>
      <item>Branka Frigan, Pilepići 10,Rijeka</item>
      <item>Bruno Vagaja, OIB 25823490850, J.P. Kamova 14/1,51000 Rijeka</item>
      <item>Svjetlana Reinić, OIB 05052071488, Tina Ujevića 2d,51000 Rijeka</item>
      <item>Sandra Rajčić Klapan, Braće Fućak 5,Rijeka</item>
      <item>Krunoslava Rumac, OIB 90498058157, Braće Fućak 5,51000 Rijeka</item>
      <item>Alka Volarić, Verdijeva 11,Rijeka</item>
      <item>Doris Vujnović, Dolac 14,51000 Rijeka</item>
      <item>Velimir Knežević, A.B.Šimića 50,51000 Rijeka</item>
      <item>Nataša Sinožić, S. Krautzeka 92c,51000 Rijeka</item>
      <item>ZZ ZANATOPREMA - Ilonka Pavelić, Vukovarska 7a,51000 Rijeka</item>
      <item>CROATIA OSIGURANJE d.d. Rijeka Maja Walter Vengust, Korzo 35,51000 Rijeka</item>
      <item>POREZNA UPRAVA RIJEKA Ksenija Luštica, Riva 6,51000 Rijeka</item>
      <item>Marin Glavočić, Croatia osiguranje d.d. Filijala Korzo, Korzo 39,51000 Rijeka</item>
      <item>Zagrebačka banka d.d., Trg bana Josipa Jelačića 10,10000 Zagreb</item>
      <item>Pave Abramović, OIB 17644082257, Dinka Šimunovića 2,51215 Kastav</item>
      <item>Vinko Andrijčić, OIB 62808832719, Draga Bašćanska 157,51500 Krk</item>
      <item>Damir Antunović, OIB 25332956727, Vitezićeva 4,51000 Rijeka</item>
      <item>Lilijana Augustin, OIB 12365783008, Šmogorska Cesta 43,51211 Matulji</item>
      <item>Gordana Azinović, OIB 12669569335, Antuna Barca 12,51000 Rijeka</item>
      <item>Ivan Ažić, OIB 53451600492, Ažić Lokva 20,53270 Senj</item>
      <item>Šima Babić, OIB 70882195185, Škurinjskih Žrtava 9,51000 Rijeka</item>
      <item>Sanja Babić, OIB 95180155449, Zdravka Kučića 9,51000 Rijeka</item>
      <item>Anita Balen, OIB 19746601617, Hahlić 19,51000 Rijeka</item>
      <item>Marina Ban, OIB 94209878025, Konjuh 2,51218 Grobnik</item>
      <item>Slobodan Banašin, OIB 61319994678, Švalbina 13,51000 Rijeka</item>
      <item>Ante Banić, OIB 11612757977, Pilepići 29,51000 Rijeka</item>
      <item>Josipa Barak, OIB 38292221551, Pod Ohrušvom 15c,51000 Rijeka</item>
      <item>Ljiljana Barak, OIB 05727273308, Rudno 21,51215 Kastav</item>
      <item>Braco Baričević, OIB 12833770553, Škrljevo 1,51226 Škrljevo</item>
      <item>Mauricio Bastiancich, OIB 11170003706, Ede Jardasa 16,51000 Rijeka</item>
      <item>Elio Belak, OIB 96141783297, Franje Čandeka 38a,51000 Rijeka</item>
      <item>Radojka Benić, OIB 28863435311, Škurinjskih Žrtava 32,51000 Rijeka</item>
      <item>Luciana Berković, OIB 52065646589, Zvonimirova 48,51000 Rijeka</item>
      <item>Ive Bilen, OIB 49459470039, Krasica 176a,51226 Krasica</item>
      <item>Nadija Bilen-Križanec, OIB 01839519849, Antuna Marčelje Viškovića 10,51000 Rijeka</item>
      <item>Zdenko Bodakoš, OIB 59287542407, Bartolovo 14,51000 Rijeka</item>
      <item>Čedomir Borčić, OIB 79612712260, Blaža Polića 4,51000 Rijeka</item>
      <item>Vesna Bosak, OIB 02352532521, Franje Račkoga 56,51000 Rijeka</item>
      <item>Antonija-Nada Božić, OIB 21158498114, Ćićarijska 8,51000 Rijeka</item>
      <item>Slobodan Božić, OIB 87875241755, Blažićevo A 31,51000 Rijeka</item>
      <item>Nedeljka Bradanović, OIB 98664836371, Škurinjskih Žrtava 5,51000 Rijeka</item>
      <item>Gordana Brašnić, OIB 62526330231, Milana Rustanbega 27,51000 Rijeka</item>
      <item>Zlatan Bratina, OIB 13238933791, Trinajstići 13,51215 Kastav</item>
      <item>Zoran Brdar, OIB 71042541419, Kačani 104,51218 Grobnik</item>
      <item>Klaudio Brljafa, OIB 12508836356, Bok 25,51000 Rijeka</item>
      <item>Vladimir Brenko, OIB 59381266040, Zvonimirova 20,51000 Rijeka</item>
      <item>Rade Bunjevac, OIB 27606476304, Donji Jugi 17,51216 Viškovo</item>
      <item>Gordana Buratović, OIB 24902281402, Antuna Dalmatina 7,51000 Rijeka</item>
      <item>Ernada Burek Bećirović, OIB 05349704291, Vukovarska 1,51000 Rijeka</item>
      <item>Ljubomir Kremenović, OIB 37621014118, Primorska 15,10000 Zagreb</item>
      <item>Zora Butorac, OIB 49579717459, Plitvička 4,51000 Rijeka</item>
      <item>Jelena Carević, OIB 69801796757, Franje Matkovića 11,51000 Rijeka</item>
      <item>Ruža Cattarinuzzi, OIB 11339522794, Giuseppea Carabina 3,51000 Rijeka</item>
      <item>Željko Cergnar, OIB 35358295562, Pod Vrh 19,51218 Cernik</item>
      <item>Ivan Cicvarić, OIB 81146351134, Ante Jakšića 9,10000 Zagreb</item>
      <item>Boris Crnić, OIB 30002265925, Kvaternikova 62b,51000 Rijeka</item>
      <item>Milka Crnković, OIB 20711617243, Tina Ujevića 35,51000 Rijeka</item>
      <item>Vitomir Csorba, OIB 72281766935, Naselje Vulkan 4,51000 Rijeka</item>
      <item>Damir Cuculić, OIB 61246905397, Kukuljanovo 24,51227 Kukuljanovo</item>
      <item>Milvana Čabrijan, OIB 76283413080, Cernik 37,51218 Cernik</item>
      <item>Dubravka Čargonja, OIB 65205222341, Brig 7,51000 Rijeka</item>
      <item>Marinka Čaušević, OIB 51765527840, Krimeja 22,51000 Rijeka</item>
      <item>Mirjana Čulina, OIB 30425569537, Drenovski put 43,51000 Rijeka</item>
      <item>Jadranka Radošević, OIB 58098084042, Saršoni 7,51216 Saršoni</item>
      <item>Ahmet Didić, OIB 69157716173, Škrljevo 176,51226 Škrljevo</item>
      <item>Ljubica Doljak, OIB 74399338880, Mavrinci 24a,51218 Mavrinci</item>
      <item>Željko Domitrović, OIB 59684424075, Škrljevo 229,51226 Škrljevo</item>
      <item>Stoja Drača, OIB 80344187440, Brdo 8,51000 Rijeka</item>
      <item>Radojka Duković, OIB 00629323636, Pavla Radića 52,51260 Crikvenica</item>
      <item>Zorana Duković, OIB 33604761859, Gršćaki 26,47250 Gršćaki</item>
      <item>Josipa Ivanišević, OIB 90577378450, Barci 85,51244 Grižane-Belgrad</item>
      <item>Žarko Dumenčić, OIB 23948262479, Vukovarska 20,51000 Rijeka</item>
      <item>Mate Dundović, OIB 57071796302, Orlići 7d,51000 Rijeka</item>
      <item>Vesna Dunić-bačić, OIB 14285029326, Cambierieva Ulica 1,51000 Rijeka</item>
      <item>Dušan Đogo, OIB 04472395355, Donji Kašić 139,23420 Donji Kašić</item>
      <item>Jadranka Đukić, OIB 73857839189, Mornarska 309,51222 Bakar</item>
      <item>Mladen Galović, OIB 71438831471, Mihanovićeva 38,51000 Rijeka</item>
      <item>Jovan Eraković, OIB 44116068329, Bezjaki 37,51216 Marinići</item>
      <item>Snežana Erlić, OIB 24511147332, Crnčićeva 7,51000 Rijeka</item>
      <item>Reza Fajdiga, OIB , Bok 25,51000 Rijeka</item>
      <item>Arnold Ferk, OIB 46687545302, Ive Šodića 10,51000 Kostrena</item>
      <item>Anton Franki, OIB 91392221144, Brgučena 25,51511 Omišalj</item>
      <item>Verica Galina, OIB 86606757275, Štivar 7,51215 Kastav</item>
      <item>Nada Kruljac, OIB 00262142321, Bok 25,51000 Rijeka</item>
      <item>Nedeljka Marković, OIB 08811554244, Nadin 152a,23223 Nadin</item>
      <item>Marija Kuzmić, OIB 68362654493, Vrtače 86,51216 Marčelji</item>
      <item>Marica Lakić, OIB 40265061474, Jurjenići 34,51215 Kastav</item>
      <item>Zorica Leber, OIB 87796106891, Blažićevo D 23,51000 Rijeka</item>
      <item>Željka Lekić, OIB 46205160191, Braće Fućak 4,51000 Rijeka</item>
      <item>Silvija Lerga, OIB 49268757404, Ratka Petrovića 25,51000 Rijeka</item>
      <item>Vesna Lipovac, OIB 37090195603, Antuna Barca 4,51000 Rijeka</item>
      <item>Adema Lovrić, OIB 80969742684, Bošket 5,51000 Rijeka</item>
      <item>Mira Lovrović, OIB 96737474322, Bok 25,51000 Rijeka</item>
      <item>Vesna Lučić, OIB 48224033639, Kosi 81,51216 Kosi</item>
      <item>Nada Ludvig, OIB 49597765707, Slavka Krautzeka 92b,51000 Rijeka</item>
      <item>Goran Ludvig, OIB 37275663866, Zdravka Kučića 37,51000 Rijeka</item>
      <item>Milan Lukanović, OIB 42349621897, Bobovac 2,51218 Čavle</item>
      <item>Miljenko Majcen, OIB 59249228585, Ladeti 60,51410 Poljane</item>
      <item>Karmen Mandekić, OIB 61211973896, Emilija Randića 8,51000 Rijeka</item>
      <item>Sanjin Maravić, OIB 53980604218, Sveti Petar 9,51417 Mošćenička Draga</item>
      <item>Anto Marić, OIB 02452820290, Dr. Luje Naletilića Odvojak 30,10000 Zagreb</item>
      <item>Izabella Markelić, OIB 63738600676, Tkalačka 3,51000 Rijeka</item>
      <item>Verona Medić, OIB 91564611168, Drage Gervaisa 22,51000 Rijeka</item>
      <item>Angelo Mian, OIB 48133038150, Petra Jurčića 6,51000 Rijeka</item>
      <item>Predrag Miculinić, OIB 92126825909, Saverovac 2,51218 Cernik</item>
      <item>Vladimir Miculinić, OIB 97661947761, Orišji 4,51218 Čavle</item>
      <item>Josip Mikin, OIB 43744077288, Fiorella La Guardia 8,51000 Rijeka</item>
      <item>Jelka Milković, OIB 52940826733, Krasica 77c,51226 Krasica</item>
      <item>Tomislav Milković, OIB 00642791670, Draga 10c,51216 Marinići</item>
      <item>Grozdana Milolaža, OIB 11749204362, Cesta 43.istarske Divizije 12,51415 Lovran</item>
      <item>Silvana Milošević, OIB 79378866773, Osječka 14,51000 Rijeka</item>
      <item>Sonja Mohorovičić, OIB 86964509585, Jušići 112,51213 Jurdani</item>
      <item>Ljiljana Mrčela, OIB 06605812939, Ivana Gundulića 23,32000 Vukovar</item>
      <item>Mladen Nakićen, OIB 06023523260, Pulac 45,51000 Rijeka</item>
      <item>Zdravka Nazalević, OIB 07883725889, Antuna Barca 3b,51000 Rijeka</item>
      <item>Ljubica Olujić, OIB 78120501901, Blažićevo B 6,51000 Rijeka</item>
      <item>Milenka Omelić, OIB 74693554881, Emilija Randića 16,51000 Rijeka</item>
      <item>Vlasta Murgić, OIB 77099402252, Svilno 46,51219 Čavle</item>
      <item>Dragan Ostojić, OIB 33098989018, Kukuljanovo 190,51227 Kukuljanovo</item>
      <item>Ružica Pašić, OIB 49103014402, Gustava Krkleca 16,51000 Rijeka</item>
      <item>Igor Paulinić, OIB 62535588357, Franje Čandeka 23b,51000 Rijeka</item>
      <item>Breda Rozman-Pavešić, OIB 24304794214, Kukuljanovo 213a,51227 Kukuljanovo</item>
      <item>Andrej Pavešić, OIB 92040028964, Janka Polića Kamova 97,51000 Rijeka</item>
      <item>Nives Pavlešić, OIB 01774727961, Galija 30,51500 Krk</item>
      <item>Ante Peran, OIB 22290855207, Meštrovićeva 11,51000 Rijeka</item>
      <item>Zoran Perić, OIB 78203627439, Zdravka Kučića 3,51000 Rijeka</item>
      <item>Anka Pešić, OIB 17490612378, Ciottina 14,51000 Rijeka</item>
      <item>Ksenija Pešušić, OIB 04610926013, Franje Petrića 3b,23000 Zadar</item>
      <item>Željka Petešić, OIB 59126385800, Burićeva 4,51262 Šmrika</item>
      <item>Anita Petrović, OIB 85602945736, Hahlić 17,51000 Rijeka</item>
      <item>Miko Petrović, OIB 99756657607, Fiorella La Guardia 9,51000 Rijeka</item>
      <item>Suzana Petrović, OIB 36412192494, Dobriše Cesarića 3,51000 Rijeka</item>
      <item>Katarina Pletikosa, OIB 89450662060, Zorzići 69,51216 Viškovo</item>
      <item>Milan Popović, OIB 32596816498, Vrandučka 22,10000 Zagreb</item>
      <item>Mandica Pramparo, OIB 77646396086, Osječka 30,51000 Rijeka</item>
      <item>Dragan Puž, OIB 65163916827, Omladinska Ulica 8,51410 Ičići</item>
      <item>Vojislav Radalj, OIB 32561156795, Put Luskino 31,51211 Matulji</item>
      <item>Kristina Radanec, OIB 14716284304, Hreljin 288,51226 Hreljin</item>
      <item>Žarko Ratković, OIB 95587848976, Ilije Garašanina 8 E,78000 Banja Luka</item>
      <item>Alen Relić, OIB 64981117563, Crnčićeva 7/252,51000 Rijeka</item>
      <item>Nada Roch, OIB 72951572447, Pionirska 9c,51000 Rijeka</item>
      <item>Alan Thomas Roško, OIB 72296414705, Braće Pavlinića 13,51000 Rijeka</item>
      <item>Mirjana Rumora, OIB 66717024604, Dolac 8,51000 Rijeka</item>
      <item>Josip Sakić, OIB 27092463304, Čavalsko 9,51000 Rijeka</item>
      <item>Mile Sakić, OIB 20115195864, Braće Cetina 5a,51000 Rijeka</item>
      <item>Radovan Sakić, OIB 92885813505, Hahlić 19,51000 Rijeka</item>
      <item>Nevenka Samaržija, OIB 84464356181, Tizianova 1,51000 Rijeka</item>
      <item>Nenad Savanović, OIB 09858121880, Uspon Ladislava Tomee 5,51000 Rijeka</item>
      <item>Nikolina Savanović, OIB 27098348048, Uspon Ladislava Tomee 5,51000 Rijeka</item>
      <item>Ljubica Savić, OIB 20373807105, Podugrinac 14,51250 Bribir</item>
      <item>Stipe Sertić, OIB 19308296726, Petra Kružića 28,53270 Senj</item>
      <item>Agneza Sironić, OIB 14744860161, Šetalište 13.divizije 24,51000 Rijeka</item>
      <item>Ružica Skoblar, OIB 01529849019, Skoblari 45,23233 Privlaka</item>
      <item>Anica Smolčić, OIB 96136888761, Nikole Cara 1,51000 Rijeka</item>
      <item>Gordana Sochor, OIB 85353512554, Drage Gervaisa 37,51000 Rijeka</item>
      <item>Mara Spajić, OIB 27528905057, Budicinova 4,51000 Rijeka</item>
      <item>Robert Srdoč, OIB 54178910361, Žarka Pezelja 6,51000 Kostrena</item>
      <item>Liljana Stambul, OIB 98936081948, Mučići 42,51211 Matulji</item>
      <item>Dragan Starčević, OIB 63365878139, Tijani 17,51000 Rijeka</item>
      <item>Irena Stevanović, OIB 50654589251, Fiorella La Guardia 1b,51000 Rijeka</item>
      <item>Marijan Stipančić, OIB 04902703007, Zagrebačka 10,51000 Rijeka</item>
      <item>Sabina Stojanović, OIB 58575038078, Trpimirova 2,51000 Rijeka</item>
      <item>Marija Sučić, OIB 83675547136, Rastočine 6,51000 Rijeka</item>
      <item>Dušan Surina, OIB 84594362417, Antuna Barca 10a,51000 Rijeka</item>
      <item>Smilja Surina, OIB 89451405738, Mihelići 5,51211 Matulji</item>
      <item>Alojzije Šegrt, OIB 89912667867, Matije Gupca 16,51000 Rijeka</item>
      <item>Marina Šepac, OIB 10863262949, Drenovski Put 59,51000 Rijeka</item>
      <item>Milbert Šimanić, OIB 79002313510, Rubeši 133a,51215 Kastav</item>
      <item>Marina Širola, OIB 11498027172, Stane Vončine 5,51000 Rijeka</item>
      <item>Laura Škerl, OIB 72885473184, Bok 28,51000 Rijeka</item>
      <item>Milica Šubat, OIB 49400942301, Glavani 90,51000 Kostrena</item>
      <item>Radmila Šušnjar, OIB 44473540227, Hahlić 23,51000 Rijeka</item>
      <item>Anamarija Tabula, OIB 35786417600, Starci 4,51000 Rijeka</item>
      <item>Margita Tomljanović, OIB 85651113494, Paulinska 11,53270 Senj</item>
      <item>Slavica Tomljenović, OIB 02015053601, Kumičićeva 13,51000 Rijeka</item>
      <item>Biserka Tonsa, OIB 11408620584, Emilija Randića 4,51000 Rijeka</item>
      <item>Goran Tuk, OIB 44831804015, Stanka Frankovića 28,51000 Rijeka</item>
      <item>Biserka Turk, OIB 93102214917, Ciottina 12,51000 Rijeka</item>
      <item>Anita Turković Pavičić, OIB 07462652458, Pasjak 7,51214 Šapjane</item>
      <item>Ines Vaci, OIB 63330674122, Matuljska Cesta 8,51410 Opatija</item>
      <item>Jasna Valušek, OIB 73904703103, Zagrad 64,51410 Veprinac</item>
      <item>Diana Valzania, OIB 35190935188, Alessandra Manzonia 5,51000 Rijeka</item>
      <item>Dragan Vekić, OIB 12004092741, Kraška 12 A,51000 Rijeka</item>
      <item>Đorđo Vergić, OIB 84494659374, Saršoni 48,51216 Viškovo</item>
      <item>Darko Vičić, OIB 18844074311, Kvaternikova 62/III,51000 Rijeka</item>
      <item>Dušan Vidović, OIB 15243672058, Žminjska 14,51000 Rijeka</item>
      <item>Anka Vignjević, OIB 30391103478, Ulica Put Brdo 9a,51211 Matulji</item>
      <item>Sidonija Vinter, OIB 40083585272, Vinka Benca 2,51000 Rijeka</item>
      <item>Gordana Viskov, OIB 24241308330, Škurinjska Cesta 18,51000 Rijeka</item>
      <item>Mladen Vlah, OIB 48093935534, R. K. Jeretova 3,51410 Opatija</item>
      <item>Maja Volarić, OIB 28890010195, Verdijeva 11,51000 Rijeka</item>
      <item>Mile Vorkapić, OIB 49352047171, Korzo 35,51000 Rijeka</item>
      <item>Sonja Volf, OIB 91507573499, Ante Kovačića 4,51000 Rijeka</item>
      <item>Marko Vranić, OIB 28108087182, Franca Prešerna 42,51000 Rijeka</item>
      <item>Nevenka Vranić, OIB 58569938435, Hahlić 19,51000 Rijeka</item>
      <item>Marijan Vrbos, OIB 98016224123, Antuna Barca 16,51000 Rijeka</item>
      <item>Radmila Vučković, OIB 26237157662, Stupari 2/B,51216 Viškovo</item>
      <item>Izabela Vukelić, OIB 51314745688, Krasica 120c,51226 Krasica</item>
      <item>Juraj Vukelić, OIB 48880252551, Šibenska 1,51000 Rijeka</item>
      <item>Ana Vukić, OIB 22067915408, Ratka Petrovića 4,51000 Rijeka</item>
      <item>Marina Vuletić, OIB 28257516414, Krimeja 22,51000 Rijeka</item>
      <item>Vlado Weiss, OIB 44753918180, Krasica 89,51226 Krasica</item>
      <item>Ivanka Zaborac, OIB 23099919009, Slavka Krautzeka 57,51000 Rijeka</item>
      <item>Miranda Zakarija, OIB 48378552073, Čavle 199,51218 Čavle</item>
      <item>Ivan Zec, OIB 66300701498, Skrpčići 2c,51500 Krk</item>
      <item>Nadica Zednik, OIB 35144444897, Labinska 12,51000 Rijeka</item>
      <item>Ana Zlendić, OIB 02553980513, Škurinjskih Žrtava 24,51000 Rijeka</item>
      <item>Ivan Zoretić, OIB 21553001558, Zoretići 23,51218 Dražice</item>
      <item>Milka Zrnić, OIB 53792847178, Rikarda Benčića 11,51000 Rijeka</item>
      <item>Boris Žic, OIB 38975138585, Ulica Žrtava Fašizma 20,51211 Matulji</item>
      <item>Jasna Žic, OIB 45980904059, Žrtava Fašizma 15,51000 Rijeka</item>
      <item>Milan Pokmajević, OIB , Fara 48,51262 Kraljevica</item>
      <item>Jela Dobrić, OIB 80315415223, Žarka Pezelja 4,51000 Kostrena</item>
      <item>Ana Grginčić, OIB 65853159676, Škrljevo 279,51226 Škrljevo</item>
      <item>OSIMPEX - d.o.o. za unutarnju i vanjsku trgovinu, OIB 17937349035, Europske Avenije 2,31000 Osijek</item>
      <item>Katica Simčevski, OIB 77610299963, Dolac 9,51000 Rijeka</item>
      <item>Ilonka Pavelić, Udatnog 10,51000 Rijeka</item>
      <item>Frane Trošelj, OIB 36147933178, Ratka Petrovića 22,51000 Rijeka</item>
      <item>Antun Ožanić, OIB 55298672364, Andrije Peruča 5,51000 Rijeka</item>
    </izvorni_sadrzaj>
    <derivirana_varijabla naziv="DomainObject.Predmet.SudioniciListAdressOIB_1">
      <item>GRAD RIJEKA, OIB 54382731928, Korzo 16,51000 Rijeka</item>
      <item>BRODOMATERIJAL d.d.  Rijeka, OIB 32152751113, Martinšćica bb,51000 Rijeka</item>
      <item>GRADSKA BANKA d.d., TRG ANTE STARČEVIĆA 7,31000 Osijek</item>
      <item>ANTUN OŽANIĆ, ANDRIJE PERUČA 5,51000 Rijeka</item>
      <item>Milan Dokmanović, Ćićarijska 45,51000 Rijeka</item>
      <item>Nevenka Stašić, Balači 10,51414 Ičići</item>
      <item>Marica Dokmanović, Ćićarijska 45,51000 Rijeka</item>
      <item>Nataša Sinožić, S. Krautzeka 92c,51000 Rijeka</item>
      <item>Marica Ganić, Podhum,51218 Dražice</item>
      <item>Tomislav Špalj, OIB 36408267403, Ružić Selo 186,51226 Hreljin</item>
      <item>Marija Jurković, Emilija Randića 14,51000 Rijeka</item>
      <item>Đuro Vograniću, Mate Lovraka 6,Rijeka</item>
      <item>Franjo Kraljić, Moše Albaharija 8/3,Rijeka</item>
      <item>Zorica Pavlović, Verdijeva 11,Rijeka</item>
      <item>Vesna Blažek, Zastenice,51219 Čavle</item>
      <item>Marinko Linić, OIB 16553854565, Drežničkih boraca 32,51218 Dražice Dražice</item>
      <item>Ante Brakus, B. Bačića 22a,Rijeka</item>
      <item>Anton Kovač, Irene Tome 4,Rijeka</item>
      <item>Radojka Iskra, Crnčićeva 9,Rijeka</item>
      <item>Karmela Špalj, OIB 91071467451, Ružić Selo 186,51226 Hreljin</item>
      <item>Nikola Gvozden, Braće Stipčić 9,Rijeka</item>
      <item>Vladimir Legac, Zlobin,51226 Hreljin</item>
      <item>Tomislav Kremenović, 51000 Rijeka</item>
      <item>Alesandra Tau, Dr Jože Grabovšeka 13,51000 Rijeka</item>
      <item>Engebert Weiss, OIB 31268956712, Ružić Selo 93,51226 Hreljin</item>
      <item>Dorotea Žic, OIB 06536794478, Švalbina 3,51000 Rijeka</item>
      <item>Danijela Zidarić, Braće Blečića 2,Rijeka</item>
      <item>Jadranka Polić, OIB 22162281774, Mavrinci 63,51219 Čavle</item>
      <item>Katica Marković, OIB 94988362012, Brig 13,51000 Rijeka Rijeka</item>
      <item>Darinka Juričev Ivin, Zagrebačka 16,Rijeka</item>
      <item>Dubravka Čargonja, Brig 7,Rijeka</item>
      <item>Zdenka Starčević, Gušć 9,51000 Rijeka</item>
      <item>Irena Abramović, Ratka Petrovića 15,Rijeka</item>
      <item>Katica Krikšić, Ćićarijska 11,51000 Rijeka</item>
      <item>Suzana Rilko, OIB 77403775998, Brig 71/3,51000 Rijeka</item>
      <item>Rozalija Štokić, OIB 23924434103, Pod Ohrušvom 6,51000 Rijeka</item>
      <item>Mirna Kučan, OIB 47881319285, Hreljin 29,51226 Hreljin</item>
      <item>Branka Frigan, Pilepići 10,Rijeka</item>
      <item>Bruno Vagaja, OIB 25823490850, J.P. Kamova 14/1,51000 Rijeka</item>
      <item>Svjetlana Reinić, OIB 05052071488, Tina Ujevića 2d,51000 Rijeka</item>
      <item>Sandra Rajčić Klapan, Braće Fućak 5,Rijeka</item>
      <item>Krunoslava Rumac, OIB 90498058157, Braće Fućak 5,51000 Rijeka</item>
      <item>Alka Volarić, Verdijeva 11,Rijeka</item>
      <item>Doris Vujnović, Dolac 14,51000 Rijeka</item>
      <item>Velimir Knežević, A.B.Šimića 50,51000 Rijeka</item>
      <item>Nataša Sinožić, S. Krautzeka 92c,51000 Rijeka</item>
      <item>ZZ ZANATOPREMA - Ilonka Pavelić, Vukovarska 7a,51000 Rijeka</item>
      <item>CROATIA OSIGURANJE d.d. Rijeka Maja Walter Vengust, Korzo 35,51000 Rijeka</item>
      <item>POREZNA UPRAVA RIJEKA Ksenija Luštica, Riva 6,51000 Rijeka</item>
      <item>Marin Glavočić, Croatia osiguranje d.d. Filijala Korzo, Korzo 39,51000 Rijeka</item>
      <item>Zagrebačka banka d.d., Trg bana Josipa Jelačića 10,10000 Zagreb</item>
      <item>Pave Abramović, OIB 17644082257, Dinka Šimunovića 2,51215 Kastav</item>
      <item>Vinko Andrijčić, OIB 62808832719, Draga Bašćanska 157,51500 Krk</item>
      <item>Damir Antunović, OIB 25332956727, Vitezićeva 4,51000 Rijeka</item>
      <item>Lilijana Augustin, OIB 12365783008, Šmogorska Cesta 43,51211 Matulji</item>
      <item>Gordana Azinović, OIB 12669569335, Antuna Barca 12,51000 Rijeka</item>
      <item>Ivan Ažić, OIB 53451600492, Ažić Lokva 20,53270 Senj</item>
      <item>Šima Babić, OIB 70882195185, Škurinjskih Žrtava 9,51000 Rijeka</item>
      <item>Sanja Babić, OIB 95180155449, Zdravka Kučića 9,51000 Rijeka</item>
      <item>Anita Balen, OIB 19746601617, Hahlić 19,51000 Rijeka</item>
      <item>Marina Ban, OIB 94209878025, Konjuh 2,51218 Grobnik</item>
      <item>Slobodan Banašin, OIB 61319994678, Švalbina 13,51000 Rijeka</item>
      <item>Ante Banić, OIB 11612757977, Pilepići 29,51000 Rijeka</item>
      <item>Josipa Barak, OIB 38292221551, Pod Ohrušvom 15c,51000 Rijeka</item>
      <item>Ljiljana Barak, OIB 05727273308, Rudno 21,51215 Kastav</item>
      <item>Braco Baričević, OIB 12833770553, Škrljevo 1,51226 Škrljevo</item>
      <item>Mauricio Bastiancich, OIB 11170003706, Ede Jardasa 16,51000 Rijeka</item>
      <item>Elio Belak, OIB 96141783297, Franje Čandeka 38a,51000 Rijeka</item>
      <item>Radojka Benić, OIB 28863435311, Škurinjskih Žrtava 32,51000 Rijeka</item>
      <item>Luciana Berković, OIB 52065646589, Zvonimirova 48,51000 Rijeka</item>
      <item>Ive Bilen, OIB 49459470039, Krasica 176a,51226 Krasica</item>
      <item>Nadija Bilen-Križanec, OIB 01839519849, Antuna Marčelje Viškovića 10,51000 Rijeka</item>
      <item>Zdenko Bodakoš, OIB 59287542407, Bartolovo 14,51000 Rijeka</item>
      <item>Čedomir Borčić, OIB 79612712260, Blaža Polića 4,51000 Rijeka</item>
      <item>Vesna Bosak, OIB 02352532521, Franje Račkoga 56,51000 Rijeka</item>
      <item>Antonija-Nada Božić, OIB 21158498114, Ćićarijska 8,51000 Rijeka</item>
      <item>Slobodan Božić, OIB 87875241755, Blažićevo A 31,51000 Rijeka</item>
      <item>Nedeljka Bradanović, OIB 98664836371, Škurinjskih Žrtava 5,51000 Rijeka</item>
      <item>Gordana Brašnić, OIB 62526330231, Milana Rustanbega 27,51000 Rijeka</item>
      <item>Zlatan Bratina, OIB 13238933791, Trinajstići 13,51215 Kastav</item>
      <item>Zoran Brdar, OIB 71042541419, Kačani 104,51218 Grobnik</item>
      <item>Klaudio Brljafa, OIB 12508836356, Bok 25,51000 Rijeka</item>
      <item>Vladimir Brenko, OIB 59381266040, Zvonimirova 20,51000 Rijeka</item>
      <item>Rade Bunjevac, OIB 27606476304, Donji Jugi 17,51216 Viškovo</item>
      <item>Gordana Buratović, OIB 24902281402, Antuna Dalmatina 7,51000 Rijeka</item>
      <item>Ernada Burek Bećirović, OIB 05349704291, Vukovarska 1,51000 Rijeka</item>
      <item>Ljubomir Kremenović, OIB 37621014118, Primorska 15,10000 Zagreb</item>
      <item>Zora Butorac, OIB 49579717459, Plitvička 4,51000 Rijeka</item>
      <item>Jelena Carević, OIB 69801796757, Franje Matkovića 11,51000 Rijeka</item>
      <item>Ruža Cattarinuzzi, OIB 11339522794, Giuseppea Carabina 3,51000 Rijeka</item>
      <item>Željko Cergnar, OIB 35358295562, Pod Vrh 19,51218 Cernik</item>
      <item>Ivan Cicvarić, OIB 81146351134, Ante Jakšića 9,10000 Zagreb</item>
      <item>Boris Crnić, OIB 30002265925, Kvaternikova 62b,51000 Rijeka</item>
      <item>Milka Crnković, OIB 20711617243, Tina Ujevića 35,51000 Rijeka</item>
      <item>Vitomir Csorba, OIB 72281766935, Naselje Vulkan 4,51000 Rijeka</item>
      <item>Damir Cuculić, OIB 61246905397, Kukuljanovo 24,51227 Kukuljanovo</item>
      <item>Milvana Čabrijan, OIB 76283413080, Cernik 37,51218 Cernik</item>
      <item>Dubravka Čargonja, OIB 65205222341, Brig 7,51000 Rijeka</item>
      <item>Marinka Čaušević, OIB 51765527840, Krimeja 22,51000 Rijeka</item>
      <item>Mirjana Čulina, OIB 30425569537, Drenovski put 43,51000 Rijeka</item>
      <item>Jadranka Radošević, OIB 58098084042, Saršoni 7,51216 Saršoni</item>
      <item>Ahmet Didić, OIB 69157716173, Škrljevo 176,51226 Škrljevo</item>
      <item>Ljubica Doljak, OIB 74399338880, Mavrinci 24a,51218 Mavrinci</item>
      <item>Željko Domitrović, OIB 59684424075, Škrljevo 229,51226 Škrljevo</item>
      <item>Stoja Drača, OIB 80344187440, Brdo 8,51000 Rijeka</item>
      <item>Radojka Duković, OIB 00629323636, Pavla Radića 52,51260 Crikvenica</item>
      <item>Zorana Duković, OIB 33604761859, Gršćaki 26,47250 Gršćaki</item>
      <item>Josipa Ivanišević, OIB 90577378450, Barci 85,51244 Grižane-Belgrad</item>
      <item>Žarko Dumenčić, OIB 23948262479, Vukovarska 20,51000 Rijeka</item>
      <item>Mate Dundović, OIB 57071796302, Orlići 7d,51000 Rijeka</item>
      <item>Vesna Dunić-bačić, OIB 14285029326, Cambierieva Ulica 1,51000 Rijeka</item>
      <item>Dušan Đogo, OIB 04472395355, Donji Kašić 139,23420 Donji Kašić</item>
      <item>Jadranka Đukić, OIB 73857839189, Mornarska 309,51222 Bakar</item>
      <item>Mladen Galović, OIB 71438831471, Mihanovićeva 38,51000 Rijeka</item>
      <item>Jovan Eraković, OIB 44116068329, Bezjaki 37,51216 Marinići</item>
      <item>Snežana Erlić, OIB 24511147332, Crnčićeva 7,51000 Rijeka</item>
      <item>Reza Fajdiga, OIB , Bok 25,51000 Rijeka</item>
      <item>Arnold Ferk, OIB 46687545302, Ive Šodića 10,51000 Kostrena</item>
      <item>Anton Franki, OIB 91392221144, Brgučena 25,51511 Omišalj</item>
      <item>Verica Galina, OIB 86606757275, Štivar 7,51215 Kastav</item>
      <item>Nada Kruljac, OIB 00262142321, Bok 25,51000 Rijeka</item>
      <item>Nedeljka Marković, OIB 08811554244, Nadin 152a,23223 Nadin</item>
      <item>Marija Kuzmić, OIB 68362654493, Vrtače 86,51216 Marčelji</item>
      <item>Marica Lakić, OIB 40265061474, Jurjenići 34,51215 Kastav</item>
      <item>Zorica Leber, OIB 87796106891, Blažićevo D 23,51000 Rijeka</item>
      <item>Željka Lekić, OIB 46205160191, Braće Fućak 4,51000 Rijeka</item>
      <item>Silvija Lerga, OIB 49268757404, Ratka Petrovića 25,51000 Rijeka</item>
      <item>Vesna Lipovac, OIB 37090195603, Antuna Barca 4,51000 Rijeka</item>
      <item>Adema Lovrić, OIB 80969742684, Bošket 5,51000 Rijeka</item>
      <item>Mira Lovrović, OIB 96737474322, Bok 25,51000 Rijeka</item>
      <item>Vesna Lučić, OIB 48224033639, Kosi 81,51216 Kosi</item>
      <item>Nada Ludvig, OIB 49597765707, Slavka Krautzeka 92b,51000 Rijeka</item>
      <item>Goran Ludvig, OIB 37275663866, Zdravka Kučića 37,51000 Rijeka</item>
      <item>Milan Lukanović, OIB 42349621897, Bobovac 2,51218 Čavle</item>
      <item>Miljenko Majcen, OIB 59249228585, Ladeti 60,51410 Poljane</item>
      <item>Karmen Mandekić, OIB 61211973896, Emilija Randića 8,51000 Rijeka</item>
      <item>Sanjin Maravić, OIB 53980604218, Sveti Petar 9,51417 Mošćenička Draga</item>
      <item>Anto Marić, OIB 02452820290, Dr. Luje Naletilića Odvojak 30,10000 Zagreb</item>
      <item>Izabella Markelić, OIB 63738600676, Tkalačka 3,51000 Rijeka</item>
      <item>Verona Medić, OIB 91564611168, Drage Gervaisa 22,51000 Rijeka</item>
      <item>Angelo Mian, OIB 48133038150, Petra Jurčića 6,51000 Rijeka</item>
      <item>Predrag Miculinić, OIB 92126825909, Saverovac 2,51218 Cernik</item>
      <item>Vladimir Miculinić, OIB 97661947761, Orišji 4,51218 Čavle</item>
      <item>Josip Mikin, OIB 43744077288, Fiorella La Guardia 8,51000 Rijeka</item>
      <item>Jelka Milković, OIB 52940826733, Krasica 77c,51226 Krasica</item>
      <item>Tomislav Milković, OIB 00642791670, Draga 10c,51216 Marinići</item>
      <item>Grozdana Milolaža, OIB 11749204362, Cesta 43.istarske Divizije 12,51415 Lovran</item>
      <item>Silvana Milošević, OIB 79378866773, Osječka 14,51000 Rijeka</item>
      <item>Sonja Mohorovičić, OIB 86964509585, Jušići 112,51213 Jurdani</item>
      <item>Ljiljana Mrčela, OIB 06605812939, Ivana Gundulića 23,32000 Vukovar</item>
      <item>Mladen Nakićen, OIB 06023523260, Pulac 45,51000 Rijeka</item>
      <item>Zdravka Nazalević, OIB 07883725889, Antuna Barca 3b,51000 Rijeka</item>
      <item>Ljubica Olujić, OIB 78120501901, Blažićevo B 6,51000 Rijeka</item>
      <item>Milenka Omelić, OIB 74693554881, Emilija Randića 16,51000 Rijeka</item>
      <item>Vlasta Murgić, OIB 77099402252, Svilno 46,51219 Čavle</item>
      <item>Dragan Ostojić, OIB 33098989018, Kukuljanovo 190,51227 Kukuljanovo</item>
      <item>Ružica Pašić, OIB 49103014402, Gustava Krkleca 16,51000 Rijeka</item>
      <item>Igor Paulinić, OIB 62535588357, Franje Čandeka 23b,51000 Rijeka</item>
      <item>Breda Rozman-Pavešić, OIB 24304794214, Kukuljanovo 213a,51227 Kukuljanovo</item>
      <item>Andrej Pavešić, OIB 92040028964, Janka Polića Kamova 97,51000 Rijeka</item>
      <item>Nives Pavlešić, OIB 01774727961, Galija 30,51500 Krk</item>
      <item>Ante Peran, OIB 22290855207, Meštrovićeva 11,51000 Rijeka</item>
      <item>Zoran Perić, OIB 78203627439, Zdravka Kučića 3,51000 Rijeka</item>
      <item>Anka Pešić, OIB 17490612378, Ciottina 14,51000 Rijeka</item>
      <item>Ksenija Pešušić, OIB 04610926013, Franje Petrića 3b,23000 Zadar</item>
      <item>Željka Petešić, OIB 59126385800, Burićeva 4,51262 Šmrika</item>
      <item>Anita Petrović, OIB 85602945736, Hahlić 17,51000 Rijeka</item>
      <item>Miko Petrović, OIB 99756657607, Fiorella La Guardia 9,51000 Rijeka</item>
      <item>Suzana Petrović, OIB 36412192494, Dobriše Cesarića 3,51000 Rijeka</item>
      <item>Katarina Pletikosa, OIB 89450662060, Zorzići 69,51216 Viškovo</item>
      <item>Milan Popović, OIB 32596816498, Vrandučka 22,10000 Zagreb</item>
      <item>Mandica Pramparo, OIB 77646396086, Osječka 30,51000 Rijeka</item>
      <item>Dragan Puž, OIB 65163916827, Omladinska Ulica 8,51410 Ičići</item>
      <item>Vojislav Radalj, OIB 32561156795, Put Luskino 31,51211 Matulji</item>
      <item>Kristina Radanec, OIB 14716284304, Hreljin 288,51226 Hreljin</item>
      <item>Žarko Ratković, OIB 95587848976, Ilije Garašanina 8 E,78000 Banja Luka</item>
      <item>Alen Relić, OIB 64981117563, Crnčićeva 7/252,51000 Rijeka</item>
      <item>Nada Roch, OIB 72951572447, Pionirska 9c,51000 Rijeka</item>
      <item>Alan Thomas Roško, OIB 72296414705, Braće Pavlinića 13,51000 Rijeka</item>
      <item>Mirjana Rumora, OIB 66717024604, Dolac 8,51000 Rijeka</item>
      <item>Josip Sakić, OIB 27092463304, Čavalsko 9,51000 Rijeka</item>
      <item>Mile Sakić, OIB 20115195864, Braće Cetina 5a,51000 Rijeka</item>
      <item>Radovan Sakić, OIB 92885813505, Hahlić 19,51000 Rijeka</item>
      <item>Nevenka Samaržija, OIB 84464356181, Tizianova 1,51000 Rijeka</item>
      <item>Nenad Savanović, OIB 09858121880, Uspon Ladislava Tomee 5,51000 Rijeka</item>
      <item>Nikolina Savanović, OIB 27098348048, Uspon Ladislava Tomee 5,51000 Rijeka</item>
      <item>Ljubica Savić, OIB 20373807105, Podugrinac 14,51250 Bribir</item>
      <item>Stipe Sertić, OIB 19308296726, Petra Kružića 28,53270 Senj</item>
      <item>Agneza Sironić, OIB 14744860161, Šetalište 13.divizije 24,51000 Rijeka</item>
      <item>Ružica Skoblar, OIB 01529849019, Skoblari 45,23233 Privlaka</item>
      <item>Anica Smolčić, OIB 96136888761, Nikole Cara 1,51000 Rijeka</item>
      <item>Gordana Sochor, OIB 85353512554, Drage Gervaisa 37,51000 Rijeka</item>
      <item>Mara Spajić, OIB 27528905057, Budicinova 4,51000 Rijeka</item>
      <item>Robert Srdoč, OIB 54178910361, Žarka Pezelja 6,51000 Kostrena</item>
      <item>Liljana Stambul, OIB 98936081948, Mučići 42,51211 Matulji</item>
      <item>Dragan Starčević, OIB 63365878139, Tijani 17,51000 Rijeka</item>
      <item>Irena Stevanović, OIB 50654589251, Fiorella La Guardia 1b,51000 Rijeka</item>
      <item>Marijan Stipančić, OIB 04902703007, Zagrebačka 10,51000 Rijeka</item>
      <item>Sabina Stojanović, OIB 58575038078, Trpimirova 2,51000 Rijeka</item>
      <item>Marija Sučić, OIB 83675547136, Rastočine 6,51000 Rijeka</item>
      <item>Dušan Surina, OIB 84594362417, Antuna Barca 10a,51000 Rijeka</item>
      <item>Smilja Surina, OIB 89451405738, Mihelići 5,51211 Matulji</item>
      <item>Alojzije Šegrt, OIB 89912667867, Matije Gupca 16,51000 Rijeka</item>
      <item>Marina Šepac, OIB 10863262949, Drenovski Put 59,51000 Rijeka</item>
      <item>Milbert Šimanić, OIB 79002313510, Rubeši 133a,51215 Kastav</item>
      <item>Marina Širola, OIB 11498027172, Stane Vončine 5,51000 Rijeka</item>
      <item>Laura Škerl, OIB 72885473184, Bok 28,51000 Rijeka</item>
      <item>Milica Šubat, OIB 49400942301, Glavani 90,51000 Kostrena</item>
      <item>Radmila Šušnjar, OIB 44473540227, Hahlić 23,51000 Rijeka</item>
      <item>Anamarija Tabula, OIB 35786417600, Starci 4,51000 Rijeka</item>
      <item>Margita Tomljanović, OIB 85651113494, Paulinska 11,53270 Senj</item>
      <item>Slavica Tomljenović, OIB 02015053601, Kumičićeva 13,51000 Rijeka</item>
      <item>Biserka Tonsa, OIB 11408620584, Emilija Randića 4,51000 Rijeka</item>
      <item>Goran Tuk, OIB 44831804015, Stanka Frankovića 28,51000 Rijeka</item>
      <item>Biserka Turk, OIB 93102214917, Ciottina 12,51000 Rijeka</item>
      <item>Anita Turković Pavičić, OIB 07462652458, Pasjak 7,51214 Šapjane</item>
      <item>Ines Vaci, OIB 63330674122, Matuljska Cesta 8,51410 Opatija</item>
      <item>Jasna Valušek, OIB 73904703103, Zagrad 64,51410 Veprinac</item>
      <item>Diana Valzania, OIB 35190935188, Alessandra Manzonia 5,51000 Rijeka</item>
      <item>Dragan Vekić, OIB 12004092741, Kraška 12 A,51000 Rijeka</item>
      <item>Đorđo Vergić, OIB 84494659374, Saršoni 48,51216 Viškovo</item>
      <item>Darko Vičić, OIB 18844074311, Kvaternikova 62/III,51000 Rijeka</item>
      <item>Dušan Vidović, OIB 15243672058, Žminjska 14,51000 Rijeka</item>
      <item>Anka Vignjević, OIB 30391103478, Ulica Put Brdo 9a,51211 Matulji</item>
      <item>Sidonija Vinter, OIB 40083585272, Vinka Benca 2,51000 Rijeka</item>
      <item>Gordana Viskov, OIB 24241308330, Škurinjska Cesta 18,51000 Rijeka</item>
      <item>Mladen Vlah, OIB 48093935534, R. K. Jeretova 3,51410 Opatija</item>
      <item>Maja Volarić, OIB 28890010195, Verdijeva 11,51000 Rijeka</item>
      <item>Mile Vorkapić, OIB 49352047171, Korzo 35,51000 Rijeka</item>
      <item>Sonja Volf, OIB 91507573499, Ante Kovačića 4,51000 Rijeka</item>
      <item>Marko Vranić, OIB 28108087182, Franca Prešerna 42,51000 Rijeka</item>
      <item>Nevenka Vranić, OIB 58569938435, Hahlić 19,51000 Rijeka</item>
      <item>Marijan Vrbos, OIB 98016224123, Antuna Barca 16,51000 Rijeka</item>
      <item>Radmila Vučković, OIB 26237157662, Stupari 2/B,51216 Viškovo</item>
      <item>Izabela Vukelić, OIB 51314745688, Krasica 120c,51226 Krasica</item>
      <item>Juraj Vukelić, OIB 48880252551, Šibenska 1,51000 Rijeka</item>
      <item>Ana Vukić, OIB 22067915408, Ratka Petrovića 4,51000 Rijeka</item>
      <item>Marina Vuletić, OIB 28257516414, Krimeja 22,51000 Rijeka</item>
      <item>Vlado Weiss, OIB 44753918180, Krasica 89,51226 Krasica</item>
      <item>Ivanka Zaborac, OIB 23099919009, Slavka Krautzeka 57,51000 Rijeka</item>
      <item>Miranda Zakarija, OIB 48378552073, Čavle 199,51218 Čavle</item>
      <item>Ivan Zec, OIB 66300701498, Skrpčići 2c,51500 Krk</item>
      <item>Nadica Zednik, OIB 35144444897, Labinska 12,51000 Rijeka</item>
      <item>Ana Zlendić, OIB 02553980513, Škurinjskih Žrtava 24,51000 Rijeka</item>
      <item>Ivan Zoretić, OIB 21553001558, Zoretići 23,51218 Dražice</item>
      <item>Milka Zrnić, OIB 53792847178, Rikarda Benčića 11,51000 Rijeka</item>
      <item>Boris Žic, OIB 38975138585, Ulica Žrtava Fašizma 20,51211 Matulji</item>
      <item>Jasna Žic, OIB 45980904059, Žrtava Fašizma 15,51000 Rijeka</item>
      <item>Milan Pokmajević, OIB , Fara 48,51262 Kraljevica</item>
      <item>Jela Dobrić, OIB 80315415223, Žarka Pezelja 4,51000 Kostrena</item>
      <item>Ana Grginčić, OIB 65853159676, Škrljevo 279,51226 Škrljevo</item>
      <item>OSIMPEX - d.o.o. za unutarnju i vanjsku trgovinu, OIB 17937349035, Europske Avenije 2,31000 Osijek</item>
      <item>Katica Simčevski, OIB 77610299963, Dolac 9,51000 Rijeka</item>
      <item>Ilonka Pavelić, Udatnog 10,51000 Rijeka</item>
      <item>Frane Trošelj, OIB 36147933178, Ratka Petrovića 22,51000 Rijeka</item>
      <item>Antun Ožanić, OIB 55298672364, Andrije Peruča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32152751113</item>
      <item>, OIB null</item>
      <item>, OIB null</item>
      <item>, OIB null</item>
      <item>, OIB null</item>
      <item>, OIB null</item>
      <item>, OIB null</item>
      <item>, OIB null</item>
      <item>, OIB 36408267403</item>
      <item>, OIB null</item>
      <item>, OIB null</item>
      <item>, OIB null</item>
      <item>, OIB null</item>
      <item>, OIB null</item>
      <item>, OIB 16553854565</item>
      <item>, OIB null</item>
      <item>, OIB null</item>
      <item>, OIB null</item>
      <item>, OIB 91071467451</item>
      <item>, OIB null</item>
      <item>, OIB null</item>
      <item>, OIB null</item>
      <item>, OIB null</item>
      <item>, OIB 31268956712</item>
      <item>, OIB 06536794478</item>
      <item>, OIB null</item>
      <item>, OIB 22162281774</item>
      <item>, OIB 94988362012</item>
      <item>, OIB null</item>
      <item>, OIB null</item>
      <item>, OIB null</item>
      <item>, OIB null</item>
      <item>, OIB null</item>
      <item>, OIB 77403775998</item>
      <item>, OIB 23924434103</item>
      <item>, OIB 47881319285</item>
      <item>, OIB null</item>
      <item>, OIB 25823490850</item>
      <item>, OIB 05052071488</item>
      <item>, OIB null</item>
      <item>, OIB 90498058157</item>
      <item>, OIB null</item>
      <item>, OIB null</item>
      <item>, OIB null</item>
      <item>, OIB null</item>
      <item>, OIB null</item>
      <item>, OIB null</item>
      <item>, OIB null</item>
      <item>, OIB null</item>
      <item>, OIB null</item>
      <item>, OIB 17644082257</item>
      <item>, OIB 62808832719</item>
      <item>, OIB 25332956727</item>
      <item>, OIB 12365783008</item>
      <item>, OIB 12669569335</item>
      <item>, OIB 53451600492</item>
      <item>, OIB 70882195185</item>
      <item>, OIB 95180155449</item>
      <item>, OIB 19746601617</item>
      <item>, OIB 94209878025</item>
      <item>, OIB 61319994678</item>
      <item>, OIB 11612757977</item>
      <item>, OIB 38292221551</item>
      <item>, OIB 05727273308</item>
      <item>, OIB 12833770553</item>
      <item>, OIB 11170003706</item>
      <item>, OIB 96141783297</item>
      <item>, OIB 28863435311</item>
      <item>, OIB 52065646589</item>
      <item>, OIB 49459470039</item>
      <item>, OIB 01839519849</item>
      <item>, OIB 59287542407</item>
      <item>, OIB 79612712260</item>
      <item>, OIB 02352532521</item>
      <item>, OIB 21158498114</item>
      <item>, OIB 87875241755</item>
      <item>, OIB 98664836371</item>
      <item>, OIB 62526330231</item>
      <item>, OIB 13238933791</item>
      <item>, OIB 71042541419</item>
      <item>, OIB 12508836356</item>
      <item>, OIB 59381266040</item>
      <item>, OIB 27606476304</item>
      <item>, OIB 24902281402</item>
      <item>, OIB 05349704291</item>
      <item>, OIB 37621014118</item>
      <item>, OIB 49579717459</item>
      <item>, OIB 69801796757</item>
      <item>, OIB 11339522794</item>
      <item>, OIB 35358295562</item>
      <item>, OIB 81146351134</item>
      <item>, OIB 30002265925</item>
      <item>, OIB 20711617243</item>
      <item>, OIB 72281766935</item>
      <item>, OIB 61246905397</item>
      <item>, OIB 76283413080</item>
      <item>, OIB 65205222341</item>
      <item>, OIB 51765527840</item>
      <item>, OIB 30425569537</item>
      <item>, OIB 58098084042</item>
      <item>, OIB 69157716173</item>
      <item>, OIB 74399338880</item>
      <item>, OIB 59684424075</item>
      <item>, OIB 80344187440</item>
      <item>, OIB 00629323636</item>
      <item>, OIB 33604761859</item>
      <item>, OIB 90577378450</item>
      <item>, OIB 23948262479</item>
      <item>, OIB 57071796302</item>
      <item>, OIB 14285029326</item>
      <item>, OIB 04472395355</item>
      <item>, OIB 73857839189</item>
      <item>, OIB 71438831471</item>
      <item>, OIB 44116068329</item>
      <item>, OIB 24511147332</item>
      <item>, OIB </item>
      <item>, OIB 46687545302</item>
      <item>, OIB 91392221144</item>
      <item>, OIB 86606757275</item>
      <item>, OIB 00262142321</item>
      <item>, OIB 08811554244</item>
      <item>, OIB 68362654493</item>
      <item>, OIB 40265061474</item>
      <item>, OIB 87796106891</item>
      <item>, OIB 46205160191</item>
      <item>, OIB 49268757404</item>
      <item>, OIB 37090195603</item>
      <item>, OIB 80969742684</item>
      <item>, OIB 96737474322</item>
      <item>, OIB 48224033639</item>
      <item>, OIB 49597765707</item>
      <item>, OIB 37275663866</item>
      <item>, OIB 42349621897</item>
      <item>, OIB 59249228585</item>
      <item>, OIB 61211973896</item>
      <item>, OIB 53980604218</item>
      <item>, OIB 02452820290</item>
      <item>, OIB 63738600676</item>
      <item>, OIB 91564611168</item>
      <item>, OIB 48133038150</item>
      <item>, OIB 92126825909</item>
      <item>, OIB 97661947761</item>
      <item>, OIB 43744077288</item>
      <item>, OIB 52940826733</item>
      <item>, OIB 00642791670</item>
      <item>, OIB 11749204362</item>
      <item>, OIB 79378866773</item>
      <item>, OIB 86964509585</item>
      <item>, OIB 06605812939</item>
      <item>, OIB 06023523260</item>
      <item>, OIB 07883725889</item>
      <item>, OIB 78120501901</item>
      <item>, OIB 74693554881</item>
      <item>, OIB 77099402252</item>
      <item>, OIB 33098989018</item>
      <item>, OIB 49103014402</item>
      <item>, OIB 62535588357</item>
      <item>, OIB 24304794214</item>
      <item>, OIB 92040028964</item>
      <item>, OIB 01774727961</item>
      <item>, OIB 22290855207</item>
      <item>, OIB 78203627439</item>
      <item>, OIB 17490612378</item>
      <item>, OIB 04610926013</item>
      <item>, OIB 59126385800</item>
      <item>, OIB 85602945736</item>
      <item>, OIB 99756657607</item>
      <item>, OIB 36412192494</item>
      <item>, OIB 89450662060</item>
      <item>, OIB 32596816498</item>
      <item>, OIB 77646396086</item>
      <item>, OIB 65163916827</item>
      <item>, OIB 32561156795</item>
      <item>, OIB 14716284304</item>
      <item>, OIB 95587848976</item>
      <item>, OIB 64981117563</item>
      <item>, OIB 72951572447</item>
      <item>, OIB 72296414705</item>
      <item>, OIB 66717024604</item>
      <item>, OIB 27092463304</item>
      <item>, OIB 20115195864</item>
      <item>, OIB 92885813505</item>
      <item>, OIB 84464356181</item>
      <item>, OIB 09858121880</item>
      <item>, OIB 27098348048</item>
      <item>, OIB 20373807105</item>
      <item>, OIB 19308296726</item>
      <item>, OIB 14744860161</item>
      <item>, OIB 01529849019</item>
      <item>, OIB 96136888761</item>
      <item>, OIB 85353512554</item>
      <item>, OIB 27528905057</item>
      <item>, OIB 54178910361</item>
      <item>, OIB 98936081948</item>
      <item>, OIB 63365878139</item>
      <item>, OIB 50654589251</item>
      <item>, OIB 04902703007</item>
      <item>, OIB 58575038078</item>
      <item>, OIB 83675547136</item>
      <item>, OIB 84594362417</item>
      <item>, OIB 89451405738</item>
      <item>, OIB 89912667867</item>
      <item>, OIB 10863262949</item>
      <item>, OIB 79002313510</item>
      <item>, OIB 11498027172</item>
      <item>, OIB 72885473184</item>
      <item>, OIB 49400942301</item>
      <item>, OIB 44473540227</item>
      <item>, OIB 35786417600</item>
      <item>, OIB 85651113494</item>
      <item>, OIB 02015053601</item>
      <item>, OIB 11408620584</item>
      <item>, OIB 44831804015</item>
      <item>, OIB 93102214917</item>
      <item>, OIB 07462652458</item>
      <item>, OIB 63330674122</item>
      <item>, OIB 73904703103</item>
      <item>, OIB 35190935188</item>
      <item>, OIB 12004092741</item>
      <item>, OIB 84494659374</item>
      <item>, OIB 18844074311</item>
      <item>, OIB 15243672058</item>
      <item>, OIB 30391103478</item>
      <item>, OIB 40083585272</item>
      <item>, OIB 24241308330</item>
      <item>, OIB 48093935534</item>
      <item>, OIB 28890010195</item>
      <item>, OIB 49352047171</item>
      <item>, OIB 91507573499</item>
      <item>, OIB 28108087182</item>
      <item>, OIB 58569938435</item>
      <item>, OIB 98016224123</item>
      <item>, OIB 26237157662</item>
      <item>, OIB 51314745688</item>
      <item>, OIB 48880252551</item>
      <item>, OIB 22067915408</item>
      <item>, OIB 28257516414</item>
      <item>, OIB 44753918180</item>
      <item>, OIB 23099919009</item>
      <item>, OIB 48378552073</item>
      <item>, OIB 66300701498</item>
      <item>, OIB 35144444897</item>
      <item>, OIB 02553980513</item>
      <item>, OIB 21553001558</item>
      <item>, OIB 53792847178</item>
      <item>, OIB 38975138585</item>
      <item>, OIB 45980904059</item>
      <item>, OIB </item>
      <item>, OIB 80315415223</item>
      <item>, OIB 65853159676</item>
      <item>, OIB 17937349035</item>
      <item>, OIB 77610299963</item>
      <item>, OIB null</item>
      <item>, OIB 36147933178</item>
      <item>, OIB 55298672364</item>
    </izvorni_sadrzaj>
    <derivirana_varijabla naziv="DomainObject.Predmet.SudioniciListNazivOIB_1">
      <item>, OIB 54382731928</item>
      <item>, OIB 32152751113</item>
      <item>, OIB null</item>
      <item>, OIB null</item>
      <item>, OIB null</item>
      <item>, OIB null</item>
      <item>, OIB null</item>
      <item>, OIB null</item>
      <item>, OIB null</item>
      <item>, OIB 36408267403</item>
      <item>, OIB null</item>
      <item>, OIB null</item>
      <item>, OIB null</item>
      <item>, OIB null</item>
      <item>, OIB null</item>
      <item>, OIB 16553854565</item>
      <item>, OIB null</item>
      <item>, OIB null</item>
      <item>, OIB null</item>
      <item>, OIB 91071467451</item>
      <item>, OIB null</item>
      <item>, OIB null</item>
      <item>, OIB null</item>
      <item>, OIB null</item>
      <item>, OIB 31268956712</item>
      <item>, OIB 06536794478</item>
      <item>, OIB null</item>
      <item>, OIB 22162281774</item>
      <item>, OIB 94988362012</item>
      <item>, OIB null</item>
      <item>, OIB null</item>
      <item>, OIB null</item>
      <item>, OIB null</item>
      <item>, OIB null</item>
      <item>, OIB 77403775998</item>
      <item>, OIB 23924434103</item>
      <item>, OIB 47881319285</item>
      <item>, OIB null</item>
      <item>, OIB 25823490850</item>
      <item>, OIB 05052071488</item>
      <item>, OIB null</item>
      <item>, OIB 90498058157</item>
      <item>, OIB null</item>
      <item>, OIB null</item>
      <item>, OIB null</item>
      <item>, OIB null</item>
      <item>, OIB null</item>
      <item>, OIB null</item>
      <item>, OIB null</item>
      <item>, OIB null</item>
      <item>, OIB null</item>
      <item>, OIB 17644082257</item>
      <item>, OIB 62808832719</item>
      <item>, OIB 25332956727</item>
      <item>, OIB 12365783008</item>
      <item>, OIB 12669569335</item>
      <item>, OIB 53451600492</item>
      <item>, OIB 70882195185</item>
      <item>, OIB 95180155449</item>
      <item>, OIB 19746601617</item>
      <item>, OIB 94209878025</item>
      <item>, OIB 61319994678</item>
      <item>, OIB 11612757977</item>
      <item>, OIB 38292221551</item>
      <item>, OIB 05727273308</item>
      <item>, OIB 12833770553</item>
      <item>, OIB 11170003706</item>
      <item>, OIB 96141783297</item>
      <item>, OIB 28863435311</item>
      <item>, OIB 52065646589</item>
      <item>, OIB 49459470039</item>
      <item>, OIB 01839519849</item>
      <item>, OIB 59287542407</item>
      <item>, OIB 79612712260</item>
      <item>, OIB 02352532521</item>
      <item>, OIB 21158498114</item>
      <item>, OIB 87875241755</item>
      <item>, OIB 98664836371</item>
      <item>, OIB 62526330231</item>
      <item>, OIB 13238933791</item>
      <item>, OIB 71042541419</item>
      <item>, OIB 12508836356</item>
      <item>, OIB 59381266040</item>
      <item>, OIB 27606476304</item>
      <item>, OIB 24902281402</item>
      <item>, OIB 05349704291</item>
      <item>, OIB 37621014118</item>
      <item>, OIB 49579717459</item>
      <item>, OIB 69801796757</item>
      <item>, OIB 11339522794</item>
      <item>, OIB 35358295562</item>
      <item>, OIB 81146351134</item>
      <item>, OIB 30002265925</item>
      <item>, OIB 20711617243</item>
      <item>, OIB 72281766935</item>
      <item>, OIB 61246905397</item>
      <item>, OIB 76283413080</item>
      <item>, OIB 65205222341</item>
      <item>, OIB 51765527840</item>
      <item>, OIB 30425569537</item>
      <item>, OIB 58098084042</item>
      <item>, OIB 69157716173</item>
      <item>, OIB 74399338880</item>
      <item>, OIB 59684424075</item>
      <item>, OIB 80344187440</item>
      <item>, OIB 00629323636</item>
      <item>, OIB 33604761859</item>
      <item>, OIB 90577378450</item>
      <item>, OIB 23948262479</item>
      <item>, OIB 57071796302</item>
      <item>, OIB 14285029326</item>
      <item>, OIB 04472395355</item>
      <item>, OIB 73857839189</item>
      <item>, OIB 71438831471</item>
      <item>, OIB 44116068329</item>
      <item>, OIB 24511147332</item>
      <item>, OIB </item>
      <item>, OIB 46687545302</item>
      <item>, OIB 91392221144</item>
      <item>, OIB 86606757275</item>
      <item>, OIB 00262142321</item>
      <item>, OIB 08811554244</item>
      <item>, OIB 68362654493</item>
      <item>, OIB 40265061474</item>
      <item>, OIB 87796106891</item>
      <item>, OIB 46205160191</item>
      <item>, OIB 49268757404</item>
      <item>, OIB 37090195603</item>
      <item>, OIB 80969742684</item>
      <item>, OIB 96737474322</item>
      <item>, OIB 48224033639</item>
      <item>, OIB 49597765707</item>
      <item>, OIB 37275663866</item>
      <item>, OIB 42349621897</item>
      <item>, OIB 59249228585</item>
      <item>, OIB 61211973896</item>
      <item>, OIB 53980604218</item>
      <item>, OIB 02452820290</item>
      <item>, OIB 63738600676</item>
      <item>, OIB 91564611168</item>
      <item>, OIB 48133038150</item>
      <item>, OIB 92126825909</item>
      <item>, OIB 97661947761</item>
      <item>, OIB 43744077288</item>
      <item>, OIB 52940826733</item>
      <item>, OIB 00642791670</item>
      <item>, OIB 11749204362</item>
      <item>, OIB 79378866773</item>
      <item>, OIB 86964509585</item>
      <item>, OIB 06605812939</item>
      <item>, OIB 06023523260</item>
      <item>, OIB 07883725889</item>
      <item>, OIB 78120501901</item>
      <item>, OIB 74693554881</item>
      <item>, OIB 77099402252</item>
      <item>, OIB 33098989018</item>
      <item>, OIB 49103014402</item>
      <item>, OIB 62535588357</item>
      <item>, OIB 24304794214</item>
      <item>, OIB 92040028964</item>
      <item>, OIB 01774727961</item>
      <item>, OIB 22290855207</item>
      <item>, OIB 78203627439</item>
      <item>, OIB 17490612378</item>
      <item>, OIB 04610926013</item>
      <item>, OIB 59126385800</item>
      <item>, OIB 85602945736</item>
      <item>, OIB 99756657607</item>
      <item>, OIB 36412192494</item>
      <item>, OIB 89450662060</item>
      <item>, OIB 32596816498</item>
      <item>, OIB 77646396086</item>
      <item>, OIB 65163916827</item>
      <item>, OIB 32561156795</item>
      <item>, OIB 14716284304</item>
      <item>, OIB 95587848976</item>
      <item>, OIB 64981117563</item>
      <item>, OIB 72951572447</item>
      <item>, OIB 72296414705</item>
      <item>, OIB 66717024604</item>
      <item>, OIB 27092463304</item>
      <item>, OIB 20115195864</item>
      <item>, OIB 92885813505</item>
      <item>, OIB 84464356181</item>
      <item>, OIB 09858121880</item>
      <item>, OIB 27098348048</item>
      <item>, OIB 20373807105</item>
      <item>, OIB 19308296726</item>
      <item>, OIB 14744860161</item>
      <item>, OIB 01529849019</item>
      <item>, OIB 96136888761</item>
      <item>, OIB 85353512554</item>
      <item>, OIB 27528905057</item>
      <item>, OIB 54178910361</item>
      <item>, OIB 98936081948</item>
      <item>, OIB 63365878139</item>
      <item>, OIB 50654589251</item>
      <item>, OIB 04902703007</item>
      <item>, OIB 58575038078</item>
      <item>, OIB 83675547136</item>
      <item>, OIB 84594362417</item>
      <item>, OIB 89451405738</item>
      <item>, OIB 89912667867</item>
      <item>, OIB 10863262949</item>
      <item>, OIB 79002313510</item>
      <item>, OIB 11498027172</item>
      <item>, OIB 72885473184</item>
      <item>, OIB 49400942301</item>
      <item>, OIB 44473540227</item>
      <item>, OIB 35786417600</item>
      <item>, OIB 85651113494</item>
      <item>, OIB 02015053601</item>
      <item>, OIB 11408620584</item>
      <item>, OIB 44831804015</item>
      <item>, OIB 93102214917</item>
      <item>, OIB 07462652458</item>
      <item>, OIB 63330674122</item>
      <item>, OIB 73904703103</item>
      <item>, OIB 35190935188</item>
      <item>, OIB 12004092741</item>
      <item>, OIB 84494659374</item>
      <item>, OIB 18844074311</item>
      <item>, OIB 15243672058</item>
      <item>, OIB 30391103478</item>
      <item>, OIB 40083585272</item>
      <item>, OIB 24241308330</item>
      <item>, OIB 48093935534</item>
      <item>, OIB 28890010195</item>
      <item>, OIB 49352047171</item>
      <item>, OIB 91507573499</item>
      <item>, OIB 28108087182</item>
      <item>, OIB 58569938435</item>
      <item>, OIB 98016224123</item>
      <item>, OIB 26237157662</item>
      <item>, OIB 51314745688</item>
      <item>, OIB 48880252551</item>
      <item>, OIB 22067915408</item>
      <item>, OIB 28257516414</item>
      <item>, OIB 44753918180</item>
      <item>, OIB 23099919009</item>
      <item>, OIB 48378552073</item>
      <item>, OIB 66300701498</item>
      <item>, OIB 35144444897</item>
      <item>, OIB 02553980513</item>
      <item>, OIB 21553001558</item>
      <item>, OIB 53792847178</item>
      <item>, OIB 38975138585</item>
      <item>, OIB 45980904059</item>
      <item>, OIB </item>
      <item>, OIB 80315415223</item>
      <item>, OIB 65853159676</item>
      <item>, OIB 17937349035</item>
      <item>, OIB 77610299963</item>
      <item>, OIB null</item>
      <item>, OIB 36147933178</item>
      <item>, OIB 55298672364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St-64/1999-1477</izvorni_sadrzaj>
    <derivirana_varijabla naziv="DomainObject.PredzadnjaOdlukaIzPredmeta.Oznaka_1">St-64/1999-1477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1875</properties:Words>
  <properties:Characters>10516</properties:Characters>
  <properties:Lines>195</properties:Lines>
  <properties:Paragraphs>59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2018-11-06T11:15:00Z</dcterms:created>
  <dc:creator>Liljana Ugrin</dc:creator>
  <cp:lastModifiedBy>Elizabet Jovanović</cp:lastModifiedBy>
  <cp:lastPrinted>2018-11-06T11:19:00Z</cp:lastPrinted>
  <dcterms:modified xmlns:xsi="http://www.w3.org/2001/XMLSchema-instance" xsi:type="dcterms:W3CDTF">2018-11-06T11:21:00Z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prigovor na diobeni popis (prigovor Smokvina 7.docx)</vt:lpwstr>
  </prop:property>
  <prop:property name="CC_coloring" pid="4" fmtid="{D5CDD505-2E9C-101B-9397-08002B2CF9AE}">
    <vt:bool>false</vt:bool>
  </prop:property>
  <prop:property name="BrojStranica" pid="5" fmtid="{D5CDD505-2E9C-101B-9397-08002B2CF9AE}">
    <vt:i4>4</vt:i4>
  </prop:property>
</prop:Properties>
</file>