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d273c" w14:paraId="20d273c" w:rsidRDefault="002D2245" w:rsidP="006B708C" w:rsidR="002D2245" w:rsidRPr="0041057A">
      <w:pPr>
        <w15:collapsed w:val="false"/>
        <w:rPr>
          <w:b/>
        </w:rPr>
      </w:pPr>
      <w:bookmarkStart w:name="_GoBack" w:id="0"/>
      <w:bookmarkEnd w:id="0"/>
    </w:p>
    <w:p w:rsidRDefault="00586DD5" w:rsidP="00586DD5" w:rsidR="00586DD5" w:rsidRPr="0041057A">
      <w:r w:rsidRPr="0041057A">
        <w:t>REPUBLIKA HRVATSKA</w:t>
      </w:r>
    </w:p>
    <w:p w:rsidRDefault="00586DD5" w:rsidP="00586DD5" w:rsidR="00586DD5" w:rsidRPr="0041057A">
      <w:r w:rsidRPr="0041057A">
        <w:t xml:space="preserve">TRGOVAČKI SUD U ZAGREBU                            </w:t>
      </w:r>
      <w:r w:rsidR="00C20A9B" w:rsidRPr="0041057A">
        <w:t xml:space="preserve">                              </w:t>
      </w:r>
      <w:r w:rsidR="009A399D" w:rsidRPr="0041057A">
        <w:t xml:space="preserve">      </w:t>
      </w:r>
      <w:r w:rsidR="00C20A9B" w:rsidRPr="0041057A">
        <w:t>89</w:t>
      </w:r>
      <w:r w:rsidRPr="0041057A">
        <w:t>. St</w:t>
      </w:r>
      <w:r w:rsidR="00C20A9B" w:rsidRPr="0041057A">
        <w:t>-</w:t>
      </w:r>
      <w:r w:rsidR="000A06F5" w:rsidRPr="0041057A">
        <w:t>2729</w:t>
      </w:r>
      <w:r w:rsidR="006F5771" w:rsidRPr="0041057A">
        <w:t>/16-</w:t>
      </w:r>
      <w:r w:rsidR="006B6502" w:rsidRPr="0041057A">
        <w:t>13</w:t>
      </w:r>
    </w:p>
    <w:p w:rsidRDefault="00586DD5" w:rsidP="00586DD5" w:rsidR="00586DD5" w:rsidRPr="0041057A">
      <w:proofErr w:type="spellStart"/>
      <w:r w:rsidRPr="0041057A">
        <w:t>Amruševa</w:t>
      </w:r>
      <w:proofErr w:type="spellEnd"/>
      <w:r w:rsidRPr="0041057A">
        <w:t xml:space="preserve"> 2/II</w:t>
      </w:r>
    </w:p>
    <w:p w:rsidRDefault="005E3781" w:rsidP="007C4EF1" w:rsidR="005E3781" w:rsidRPr="0041057A"/>
    <w:p w:rsidRDefault="005E3781" w:rsidP="00C23899" w:rsidR="005E3781" w:rsidRPr="0041057A">
      <w:pPr>
        <w:jc w:val="center"/>
      </w:pPr>
      <w:r w:rsidRPr="0041057A">
        <w:t>R E P U B L I K A  H R V A T S K A</w:t>
      </w:r>
    </w:p>
    <w:p w:rsidRDefault="00586DD5" w:rsidP="00586DD5" w:rsidR="00586DD5" w:rsidRPr="0041057A"/>
    <w:p w:rsidRDefault="00014CE5" w:rsidP="00586DD5" w:rsidR="00586DD5" w:rsidRPr="0041057A">
      <w:pPr>
        <w:jc w:val="center"/>
      </w:pPr>
      <w:r w:rsidRPr="0041057A">
        <w:t>Z A K L J U Č A K</w:t>
      </w:r>
    </w:p>
    <w:p w:rsidRDefault="00586DD5" w:rsidP="00586DD5" w:rsidR="00586DD5" w:rsidRPr="0041057A">
      <w:pPr>
        <w:rPr>
          <w:b/>
        </w:rPr>
      </w:pPr>
    </w:p>
    <w:p w:rsidRDefault="000A06F5" w:rsidP="000A06F5" w:rsidR="000A06F5" w:rsidRPr="0041057A">
      <w:pPr>
        <w:tabs>
          <w:tab w:pos="2977" w:val="left"/>
        </w:tabs>
        <w:ind w:firstLine="720"/>
        <w:jc w:val="both"/>
      </w:pPr>
      <w:r w:rsidRPr="0041057A">
        <w:t xml:space="preserve">Trgovački sud u Zagrebu, po sucu Nikolini Dorić Hadžisejdić, </w:t>
      </w:r>
      <w:r w:rsidRPr="0041057A">
        <w:rPr>
          <w:lang w:val="pt-BR"/>
        </w:rPr>
        <w:t>u stečajnom predmetu u povodu prijedloga predlagatelja</w:t>
      </w:r>
      <w:r w:rsidRPr="0041057A">
        <w:t xml:space="preserve"> </w:t>
      </w:r>
      <w:r w:rsidRPr="0041057A">
        <w:rPr>
          <w:lang w:val="pt-BR"/>
        </w:rPr>
        <w:t xml:space="preserve">FINANCIJSKA AGENCIJA, RC Zagreb, </w:t>
      </w:r>
      <w:r w:rsidRPr="0041057A">
        <w:t>Podružnica Zagreb, Trg svibanjskih žrtava 1995. 1, OIB: 85821130368,</w:t>
      </w:r>
      <w:r w:rsidRPr="0041057A">
        <w:rPr>
          <w:lang w:val="pt-BR"/>
        </w:rPr>
        <w:t xml:space="preserve"> za otvaranje stečajnog postupka nad dužnikom HUSTEL d.o.o., OIB: 43900787452, Zagreb, Dobriše Cesarića 5, </w:t>
      </w:r>
      <w:r w:rsidR="006B6502" w:rsidRPr="0041057A">
        <w:t>19. lipnja</w:t>
      </w:r>
      <w:r w:rsidRPr="0041057A">
        <w:t xml:space="preserve"> 2017.,</w:t>
      </w:r>
    </w:p>
    <w:p w:rsidRDefault="000A06F5" w:rsidP="000A06F5" w:rsidR="000A06F5" w:rsidRPr="0041057A">
      <w:pPr>
        <w:jc w:val="both"/>
        <w:rPr>
          <w:b/>
        </w:rPr>
      </w:pPr>
    </w:p>
    <w:p w:rsidRDefault="000A06F5" w:rsidP="000A06F5" w:rsidR="000A06F5" w:rsidRPr="0041057A">
      <w:pPr>
        <w:jc w:val="both"/>
        <w:rPr>
          <w:b/>
        </w:rPr>
      </w:pPr>
    </w:p>
    <w:p w:rsidRDefault="006B708C" w:rsidP="00D47D35" w:rsidR="006B708C" w:rsidRPr="0041057A">
      <w:pPr>
        <w:jc w:val="center"/>
      </w:pPr>
      <w:r w:rsidRPr="0041057A">
        <w:t>z a k l j u č i o</w:t>
      </w:r>
      <w:r w:rsidR="0038741D" w:rsidRPr="0041057A">
        <w:t xml:space="preserve"> </w:t>
      </w:r>
      <w:r w:rsidRPr="0041057A">
        <w:t xml:space="preserve">  j e</w:t>
      </w:r>
    </w:p>
    <w:p w:rsidRDefault="00F378C1" w:rsidP="006B708C" w:rsidR="00F378C1" w:rsidRPr="0041057A">
      <w:pPr>
        <w:rPr>
          <w:b/>
        </w:rPr>
      </w:pPr>
    </w:p>
    <w:p w:rsidRDefault="006B708C" w:rsidP="005E3781" w:rsidR="00685A5E" w:rsidRPr="0041057A">
      <w:pPr>
        <w:ind w:firstLine="720"/>
        <w:jc w:val="both"/>
      </w:pPr>
      <w:r w:rsidRPr="0041057A">
        <w:t xml:space="preserve">Određuje se ročište </w:t>
      </w:r>
      <w:r w:rsidR="008D6FB5" w:rsidRPr="0041057A">
        <w:t xml:space="preserve">radi </w:t>
      </w:r>
      <w:r w:rsidR="007F5BEE" w:rsidRPr="0041057A">
        <w:t>izjašnjenja</w:t>
      </w:r>
      <w:r w:rsidR="008D6FB5" w:rsidRPr="0041057A">
        <w:t xml:space="preserve"> o prijedlogu za otvaranje stečajnog postupka </w:t>
      </w:r>
      <w:r w:rsidR="000E19ED" w:rsidRPr="0041057A">
        <w:t>nad dužnikom</w:t>
      </w:r>
      <w:r w:rsidR="006208B6" w:rsidRPr="0041057A">
        <w:rPr>
          <w:lang w:val="pt-BR"/>
        </w:rPr>
        <w:t xml:space="preserve"> </w:t>
      </w:r>
      <w:r w:rsidR="000A06F5" w:rsidRPr="0041057A">
        <w:rPr>
          <w:lang w:val="pt-BR"/>
        </w:rPr>
        <w:t>HUSTEL d.o.o., OIB: 43900787452, Zagreb, Dobriše Cesarića 5</w:t>
      </w:r>
      <w:r w:rsidR="00FA172D" w:rsidRPr="0041057A">
        <w:rPr>
          <w:lang w:val="pt-BR"/>
        </w:rPr>
        <w:t>,</w:t>
      </w:r>
      <w:r w:rsidR="00F41884" w:rsidRPr="0041057A">
        <w:rPr>
          <w:lang w:val="pt-BR"/>
        </w:rPr>
        <w:t xml:space="preserve"> </w:t>
      </w:r>
      <w:r w:rsidRPr="0041057A">
        <w:t xml:space="preserve">za </w:t>
      </w:r>
      <w:r w:rsidR="000A06F5" w:rsidRPr="0041057A">
        <w:t>7</w:t>
      </w:r>
      <w:r w:rsidR="00462E27" w:rsidRPr="0041057A">
        <w:t xml:space="preserve">. </w:t>
      </w:r>
      <w:r w:rsidR="000A06F5" w:rsidRPr="0041057A">
        <w:t>rujna</w:t>
      </w:r>
      <w:r w:rsidR="00C20A9B" w:rsidRPr="0041057A">
        <w:t xml:space="preserve"> </w:t>
      </w:r>
      <w:r w:rsidR="000A06F5" w:rsidRPr="0041057A">
        <w:t>2017</w:t>
      </w:r>
      <w:r w:rsidR="00026C87" w:rsidRPr="0041057A">
        <w:t xml:space="preserve">. u </w:t>
      </w:r>
      <w:r w:rsidR="000A06F5" w:rsidRPr="0041057A">
        <w:t>11</w:t>
      </w:r>
      <w:r w:rsidR="009C20B8" w:rsidRPr="0041057A">
        <w:t>:</w:t>
      </w:r>
      <w:r w:rsidR="006F5771" w:rsidRPr="0041057A">
        <w:t>0</w:t>
      </w:r>
      <w:r w:rsidR="00E9131D" w:rsidRPr="0041057A">
        <w:t>0</w:t>
      </w:r>
      <w:r w:rsidRPr="0041057A">
        <w:rPr>
          <w:b/>
        </w:rPr>
        <w:t xml:space="preserve"> </w:t>
      </w:r>
      <w:r w:rsidRPr="0041057A">
        <w:t>sati,</w:t>
      </w:r>
      <w:r w:rsidRPr="0041057A">
        <w:rPr>
          <w:b/>
        </w:rPr>
        <w:t xml:space="preserve"> </w:t>
      </w:r>
      <w:r w:rsidRPr="0041057A">
        <w:t>u zgradi ovog suda u sobi br</w:t>
      </w:r>
      <w:r w:rsidR="00C20A9B" w:rsidRPr="0041057A">
        <w:t>. 95</w:t>
      </w:r>
      <w:r w:rsidRPr="0041057A">
        <w:t>/II ulič</w:t>
      </w:r>
      <w:r w:rsidR="0038741D" w:rsidRPr="0041057A">
        <w:t>na zgrada, a na koje se poziva</w:t>
      </w:r>
      <w:r w:rsidRPr="0041057A">
        <w:t xml:space="preserve"> dostavom ovog zaključka:</w:t>
      </w:r>
    </w:p>
    <w:p w:rsidRDefault="005E3781" w:rsidP="00685A5E" w:rsidR="005E3781" w:rsidRPr="0041057A">
      <w:pPr>
        <w:jc w:val="both"/>
      </w:pPr>
    </w:p>
    <w:p w:rsidRDefault="00685A5E" w:rsidP="00685A5E" w:rsidR="008D6FB5" w:rsidRPr="0041057A">
      <w:pPr>
        <w:jc w:val="both"/>
      </w:pPr>
      <w:r w:rsidRPr="0041057A">
        <w:t>-    predlagatelj</w:t>
      </w:r>
      <w:r w:rsidR="002229F4" w:rsidRPr="0041057A">
        <w:t xml:space="preserve"> </w:t>
      </w:r>
    </w:p>
    <w:p w:rsidRDefault="008D6FB5" w:rsidP="00685A5E" w:rsidR="008D6FB5" w:rsidRPr="0041057A">
      <w:pPr>
        <w:jc w:val="both"/>
      </w:pPr>
      <w:r w:rsidRPr="0041057A">
        <w:t xml:space="preserve">-    dužnik </w:t>
      </w:r>
    </w:p>
    <w:p w:rsidRDefault="008D6FB5" w:rsidP="00B03DDD" w:rsidR="00B03DDD" w:rsidRPr="0041057A">
      <w:pPr>
        <w:jc w:val="both"/>
      </w:pPr>
      <w:r w:rsidRPr="0041057A">
        <w:t>-    zastupnik po zakonu dužnika</w:t>
      </w:r>
    </w:p>
    <w:p w:rsidRDefault="007F5BEE" w:rsidP="00B03DDD" w:rsidR="007F5BEE" w:rsidRPr="0041057A">
      <w:pPr>
        <w:jc w:val="both"/>
      </w:pPr>
      <w:r w:rsidRPr="0041057A">
        <w:t xml:space="preserve">-    </w:t>
      </w:r>
      <w:r w:rsidR="002229F4" w:rsidRPr="0041057A">
        <w:t>pravna osoba koja za dužnika obavlja poslove platnog prometa.</w:t>
      </w:r>
    </w:p>
    <w:p w:rsidRDefault="00B03DDD" w:rsidP="00B03DDD" w:rsidR="000D43FC" w:rsidRPr="0041057A">
      <w:pPr>
        <w:ind w:firstLine="283" w:left="720"/>
        <w:jc w:val="both"/>
      </w:pPr>
      <w:r w:rsidRPr="0041057A">
        <w:t xml:space="preserve"> </w:t>
      </w:r>
    </w:p>
    <w:p w:rsidRDefault="006B708C" w:rsidP="006B708C" w:rsidR="006B708C" w:rsidRPr="0041057A">
      <w:pPr>
        <w:jc w:val="center"/>
      </w:pPr>
      <w:r w:rsidRPr="0041057A">
        <w:t>U Z</w:t>
      </w:r>
      <w:r w:rsidR="00B47261" w:rsidRPr="0041057A">
        <w:t xml:space="preserve">agrebu </w:t>
      </w:r>
      <w:r w:rsidR="00462E27" w:rsidRPr="0041057A">
        <w:t>1</w:t>
      </w:r>
      <w:r w:rsidR="006B6502" w:rsidRPr="0041057A">
        <w:t>9</w:t>
      </w:r>
      <w:r w:rsidR="00462E27" w:rsidRPr="0041057A">
        <w:t>. li</w:t>
      </w:r>
      <w:r w:rsidR="000A06F5" w:rsidRPr="0041057A">
        <w:t>pnja</w:t>
      </w:r>
      <w:r w:rsidR="00EF7A29" w:rsidRPr="0041057A">
        <w:t xml:space="preserve"> 201</w:t>
      </w:r>
      <w:r w:rsidR="000A06F5" w:rsidRPr="0041057A">
        <w:t>7</w:t>
      </w:r>
      <w:r w:rsidR="00264157" w:rsidRPr="0041057A">
        <w:t>.</w:t>
      </w:r>
    </w:p>
    <w:p w:rsidRDefault="002D2245" w:rsidP="006B708C" w:rsidR="002D2245" w:rsidRPr="0041057A"/>
    <w:p w:rsidRDefault="006A22C0" w:rsidP="005E3781" w:rsidR="006B708C" w:rsidRPr="0041057A">
      <w:pPr>
        <w:ind w:hanging="720" w:left="720"/>
        <w:jc w:val="right"/>
      </w:pPr>
      <w:r w:rsidRPr="0041057A">
        <w:t xml:space="preserve">                                                                                 </w:t>
      </w:r>
      <w:r w:rsidR="002D2245" w:rsidRPr="0041057A">
        <w:t xml:space="preserve">                     </w:t>
      </w:r>
      <w:r w:rsidR="006B708C" w:rsidRPr="0041057A">
        <w:t>SUDAC</w:t>
      </w:r>
    </w:p>
    <w:p w:rsidRDefault="00C20A9B" w:rsidP="005E3781" w:rsidR="00560074" w:rsidRPr="0041057A">
      <w:pPr>
        <w:jc w:val="right"/>
      </w:pPr>
      <w:r w:rsidRPr="0041057A">
        <w:tab/>
      </w:r>
      <w:r w:rsidRPr="0041057A">
        <w:tab/>
      </w:r>
      <w:r w:rsidRPr="0041057A">
        <w:tab/>
      </w:r>
      <w:r w:rsidRPr="0041057A">
        <w:tab/>
      </w:r>
      <w:r w:rsidRPr="0041057A">
        <w:tab/>
      </w:r>
      <w:r w:rsidRPr="0041057A">
        <w:tab/>
      </w:r>
      <w:r w:rsidRPr="0041057A">
        <w:tab/>
      </w:r>
      <w:r w:rsidRPr="0041057A">
        <w:tab/>
        <w:t>Nikolina Dorić Hadžisejdić</w:t>
      </w:r>
      <w:r w:rsidR="00A439C3">
        <w:t>,v.r.</w:t>
      </w:r>
    </w:p>
    <w:p w:rsidRDefault="006B708C" w:rsidP="006B708C" w:rsidR="006B708C" w:rsidRPr="0041057A">
      <w:pPr>
        <w:rPr>
          <w:b/>
        </w:rPr>
      </w:pPr>
    </w:p>
    <w:p w:rsidRDefault="005E3781" w:rsidP="006B708C" w:rsidR="005E3781" w:rsidRPr="0041057A">
      <w:pPr>
        <w:rPr>
          <w:b/>
        </w:rPr>
      </w:pPr>
    </w:p>
    <w:p w:rsidRDefault="002D2245" w:rsidP="006B708C" w:rsidR="006B708C" w:rsidRPr="0041057A">
      <w:r w:rsidRPr="0041057A">
        <w:t>UPUTA O PRAVNOM LIJEKU</w:t>
      </w:r>
    </w:p>
    <w:p w:rsidRDefault="006B708C" w:rsidP="006B708C" w:rsidR="006B708C" w:rsidRPr="0041057A">
      <w:r w:rsidRPr="0041057A">
        <w:t>Protiv ovog zaključka nije dopuštena  žalba ( čl. 11.st.9. SZ ).</w:t>
      </w:r>
    </w:p>
    <w:p w:rsidRDefault="005E3781" w:rsidP="006B708C" w:rsidR="005E3781" w:rsidRPr="0041057A">
      <w:pPr>
        <w:rPr>
          <w:b/>
        </w:rPr>
      </w:pPr>
    </w:p>
    <w:p w:rsidRDefault="00D03437" w:rsidP="00C359B6" w:rsidR="00A439C3">
      <w:pPr>
        <w:pStyle w:val="Bezproreda"/>
        <w:ind w:left="4956"/>
        <w:jc w:val="right"/>
      </w:pPr>
      <w:r w:rsidRPr="0041057A">
        <w:rPr>
          <w:b/>
        </w:rPr>
        <w:tab/>
      </w:r>
      <w:r w:rsidRPr="0041057A">
        <w:rPr>
          <w:b/>
        </w:rPr>
        <w:tab/>
      </w:r>
      <w:r w:rsidRPr="0041057A">
        <w:rPr>
          <w:b/>
        </w:rPr>
        <w:tab/>
      </w:r>
      <w:r w:rsidRPr="0041057A">
        <w:rPr>
          <w:b/>
        </w:rPr>
        <w:tab/>
      </w:r>
      <w:r w:rsidRPr="0041057A">
        <w:rPr>
          <w:b/>
        </w:rPr>
        <w:tab/>
      </w:r>
      <w:r w:rsidRPr="0041057A">
        <w:rPr>
          <w:b/>
        </w:rPr>
        <w:tab/>
      </w:r>
      <w:r w:rsidRPr="0041057A">
        <w:rPr>
          <w:b/>
        </w:rPr>
        <w:tab/>
      </w:r>
      <w:r w:rsidRPr="0041057A">
        <w:rPr>
          <w:b/>
        </w:rPr>
        <w:tab/>
      </w:r>
      <w:r w:rsidR="00A439C3">
        <w:t xml:space="preserve">Za točnost </w:t>
      </w:r>
      <w:proofErr w:type="spellStart"/>
      <w:r w:rsidR="00A439C3">
        <w:t>otpravka</w:t>
      </w:r>
      <w:proofErr w:type="spellEnd"/>
      <w:r w:rsidR="00A439C3">
        <w:t xml:space="preserve"> - ovlašteni službenik</w:t>
      </w:r>
    </w:p>
    <w:p w:rsidRDefault="00A439C3" w:rsidP="00C359B6" w:rsidR="00A439C3">
      <w:pPr>
        <w:pStyle w:val="Bezproreda"/>
        <w:ind w:left="4956"/>
        <w:jc w:val="right"/>
      </w:pPr>
      <w:r>
        <w:t>Karmela Dolenc</w:t>
      </w:r>
    </w:p>
    <w:p w:rsidRDefault="00D03437" w:rsidP="006B708C" w:rsidR="00D03437" w:rsidRPr="0041057A">
      <w:pPr>
        <w:rPr>
          <w:b/>
        </w:rPr>
      </w:pPr>
    </w:p>
    <w:sectPr w:rsidSect="00FD3B1B" w:rsidR="00D03437" w:rsidRPr="0041057A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3781" w:rsidR="005E3781">
    <w:pPr>
      <w:pStyle w:val="Zaglavlje"/>
    </w:pP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A06F5"/>
    <w:rsid w:val="000D43FC"/>
    <w:rsid w:val="000E19ED"/>
    <w:rsid w:val="000E1DC5"/>
    <w:rsid w:val="001A2D87"/>
    <w:rsid w:val="0021087C"/>
    <w:rsid w:val="002229F4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1057A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E3781"/>
    <w:rsid w:val="006006AF"/>
    <w:rsid w:val="006208B6"/>
    <w:rsid w:val="0063051F"/>
    <w:rsid w:val="00685A5E"/>
    <w:rsid w:val="00692286"/>
    <w:rsid w:val="006A22C0"/>
    <w:rsid w:val="006A796A"/>
    <w:rsid w:val="006B6502"/>
    <w:rsid w:val="006B708C"/>
    <w:rsid w:val="006E4475"/>
    <w:rsid w:val="006F5771"/>
    <w:rsid w:val="007141AF"/>
    <w:rsid w:val="007A6843"/>
    <w:rsid w:val="007B3F07"/>
    <w:rsid w:val="007F5BEE"/>
    <w:rsid w:val="00880F0E"/>
    <w:rsid w:val="008B05F8"/>
    <w:rsid w:val="008D6FB5"/>
    <w:rsid w:val="00974B5A"/>
    <w:rsid w:val="009A399D"/>
    <w:rsid w:val="009C20B8"/>
    <w:rsid w:val="00A34C9C"/>
    <w:rsid w:val="00A439C3"/>
    <w:rsid w:val="00A45CFF"/>
    <w:rsid w:val="00A76551"/>
    <w:rsid w:val="00B03DDD"/>
    <w:rsid w:val="00B302F5"/>
    <w:rsid w:val="00B47261"/>
    <w:rsid w:val="00B639DE"/>
    <w:rsid w:val="00BF0BBF"/>
    <w:rsid w:val="00C20A9B"/>
    <w:rsid w:val="00C83A8C"/>
    <w:rsid w:val="00CD0B3B"/>
    <w:rsid w:val="00D03437"/>
    <w:rsid w:val="00D47D35"/>
    <w:rsid w:val="00D52D3B"/>
    <w:rsid w:val="00D74489"/>
    <w:rsid w:val="00DB06B8"/>
    <w:rsid w:val="00DC5B26"/>
    <w:rsid w:val="00E07559"/>
    <w:rsid w:val="00E9131D"/>
    <w:rsid w:val="00EA7FA1"/>
    <w:rsid w:val="00EF7A29"/>
    <w:rsid w:val="00F378C1"/>
    <w:rsid w:val="00F4108B"/>
    <w:rsid w:val="00F41884"/>
    <w:rsid w:val="00FA16DF"/>
    <w:rsid w:val="00FA172D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39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439C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439C3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439C3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439C3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A439C3"/>
    <w:rPr>
      <w:rFonts w:cstheme="minorBidi" w:eastAsiaTheme="minorHAnsi"/>
      <w:sz w:val="24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439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439C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439C3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439C3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439C3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A439C3"/>
    <w:rPr>
      <w:rFonts w:cstheme="minorBidi" w:eastAsiaTheme="minorHAnsi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lipnja 2017.</izvorni_sadrzaj>
    <derivirana_varijabla naziv="DomainObject.DatumDonosenjaOdluke_1">19.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2729</izvorni_sadrzaj>
    <derivirana_varijabla naziv="DomainObject.Predmet.Broj_1">2729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St-2729/2016</izvorni_sadrzaj>
    <derivirana_varijabla naziv="DomainObject.Predmet.OznakaBroj_1">St-2729/2016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HUSTEL - d.o.o. zastupanog po punomoćniku Ivan Vukelić</izvorni_sadrzaj>
    <derivirana_varijabla naziv="DomainObject.Predmet.ProtustrankaFormated_1">  HUSTEL - d.o.o. zastupanog po punomoćniku Ivan Vukelić</derivirana_varijabla>
  </DomainObject.Predmet.ProtustrankaFormated>
  <DomainObject.Predmet.ProtustrankaFormatedOIB>
    <izvorni_sadrzaj>  HUSTEL - d.o.o., OIB 43900787452 zastupanog po punomoćniku Ivan Vukelić</izvorni_sadrzaj>
    <derivirana_varijabla naziv="DomainObject.Predmet.ProtustrankaFormatedOIB_1">  HUSTEL - d.o.o., OIB 43900787452 zastupanog po punomoćniku Ivan Vukelić</derivirana_varijabla>
  </DomainObject.Predmet.ProtustrankaFormatedOIB>
  <DomainObject.Predmet.ProtustrankaFormatedWithAdress>
    <izvorni_sadrzaj> HUSTEL - d.o.o., Dobriše Cesarića 5, 10000 Zagreb zastupanog po punomoćniku Ivan Vukelić</izvorni_sadrzaj>
    <derivirana_varijabla naziv="DomainObject.Predmet.ProtustrankaFormatedWithAdress_1"> HUSTEL - d.o.o., Dobriše Cesarića 5, 10000 Zagreb zastupanog po punomoćniku Ivan Vukelić</derivirana_varijabla>
  </DomainObject.Predmet.ProtustrankaFormatedWithAdress>
  <DomainObject.Predmet.ProtustrankaFormatedWithAdressOIB>
    <izvorni_sadrzaj> HUSTEL - d.o.o., OIB 43900787452, Dobriše Cesarića 5, 10000 Zagreb zastupanog po punomoćniku Ivan Vukelić</izvorni_sadrzaj>
    <derivirana_varijabla naziv="DomainObject.Predmet.ProtustrankaFormatedWithAdressOIB_1"> HUSTEL - d.o.o., OIB 43900787452, Dobriše Cesarića 5, 10000 Zagreb zastupanog po punomoćniku Ivan Vukelić</derivirana_varijabla>
  </DomainObject.Predmet.ProtustrankaFormatedWithAdressOIB>
  <DomainObject.Predmet.ProtustrankaWithAdress>
    <izvorni_sadrzaj>HUSTEL - d.o.o. Dobriše Cesarića 5, 10000 Zagreb</izvorni_sadrzaj>
    <derivirana_varijabla naziv="DomainObject.Predmet.ProtustrankaWithAdress_1">HUSTEL - d.o.o. Dobriše Cesarića 5, 10000 Zagreb</derivirana_varijabla>
  </DomainObject.Predmet.ProtustrankaWithAdress>
  <DomainObject.Predmet.ProtustrankaWithAdressOIB>
    <izvorni_sadrzaj>HUSTEL - d.o.o., OIB 43900787452, Dobriše Cesarića 5, 10000 Zagreb</izvorni_sadrzaj>
    <derivirana_varijabla naziv="DomainObject.Predmet.ProtustrankaWithAdressOIB_1">HUSTEL - d.o.o., OIB 43900787452, Dobriše Cesarića 5, 10000 Zagreb</derivirana_varijabla>
  </DomainObject.Predmet.ProtustrankaWithAdressOIB>
  <DomainObject.Predmet.ProtustrankaNazivFormated>
    <izvorni_sadrzaj>HUSTEL - d.o.o.</izvorni_sadrzaj>
    <derivirana_varijabla naziv="DomainObject.Predmet.ProtustrankaNazivFormated_1">HUSTEL - d.o.o.</derivirana_varijabla>
  </DomainObject.Predmet.ProtustrankaNazivFormated>
  <DomainObject.Predmet.ProtustrankaNazivFormatedOIB>
    <izvorni_sadrzaj>HUSTEL - d.o.o., OIB 43900787452</izvorni_sadrzaj>
    <derivirana_varijabla naziv="DomainObject.Predmet.ProtustrankaNazivFormatedOIB_1">HUSTEL - d.o.o., OIB 43900787452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 Vukelić</izvorni_sadrzaj>
    <derivirana_varijabla naziv="DomainObject.Predmet.StrankaFormated_1">  FINA Regionalni centar Zagreb; Ivan Vukelić</derivirana_varijabla>
  </DomainObject.Predmet.StrankaFormated>
  <DomainObject.Predmet.StrankaFormatedOIB>
    <izvorni_sadrzaj>  FINA Regionalni centar Zagreb, OIB 85821130368; Ivan Vukelić, OIB 27959288070</izvorni_sadrzaj>
    <derivirana_varijabla naziv="DomainObject.Predmet.StrankaFormatedOIB_1">  FINA Regionalni centar Zagreb, OIB 85821130368; Ivan Vukelić, OIB 27959288070</derivirana_varijabla>
  </DomainObject.Predmet.StrankaFormatedOIB>
  <DomainObject.Predmet.StrankaFormatedWithAdress>
    <izvorni_sadrzaj> FINA Regionalni centar Zagreb, Trg svibanjskih žrtava 1995. br. 1, 10000 Zagreb; Ivan Vukelić, Zamorski Breg 54, 10000 Zagreb</izvorni_sadrzaj>
    <derivirana_varijabla naziv="DomainObject.Predmet.StrankaFormatedWithAdress_1"> FINA Regionalni centar Zagreb, Trg svibanjskih žrtava 1995. br. 1, 10000 Zagreb; Ivan Vukelić, Zamorski Breg 54, 10000 Zagreb</derivirana_varijabla>
  </DomainObject.Predmet.StrankaFormatedWithAdress>
  <DomainObject.Predmet.StrankaFormatedWithAdressOIB>
    <izvorni_sadrzaj> FINA Regionalni centar Zagreb, OIB 85821130368, Trg svibanjskih žrtava 1995. br. 1, 10000 Zagreb; Ivan Vukelić, OIB 27959288070, Zamorski Breg 54, 10000 Zagreb</izvorni_sadrzaj>
    <derivirana_varijabla naziv="DomainObject.Predmet.StrankaFormatedWithAdressOIB_1"> FINA Regionalni centar Zagreb, OIB 85821130368, Trg svibanjskih žrtava 1995. br. 1, 10000 Zagreb; Ivan Vukelić, OIB 27959288070, Zamorski Breg 54, 10000 Zagreb</derivirana_varijabla>
  </DomainObject.Predmet.StrankaFormatedWithAdressOIB>
  <DomainObject.Predmet.StrankaWithAdress>
    <izvorni_sadrzaj>FINA Regionalni centar Zagreb Trg svibanjskih žrtava 1995. br. 1,10000 Zagreb,Ivan Vukelić Zamorski Breg 54,10000 Zagreb</izvorni_sadrzaj>
    <derivirana_varijabla naziv="DomainObject.Predmet.StrankaWithAdress_1">FINA Regionalni centar Zagreb Trg svibanjskih žrtava 1995. br. 1,10000 Zagreb,Ivan Vukelić Zamorski Breg 54,10000 Zagreb</derivirana_varijabla>
  </DomainObject.Predmet.StrankaWithAdress>
  <DomainObject.Predmet.StrankaWithAdressOIB>
    <izvorni_sadrzaj>FINA Regionalni centar Zagreb, OIB 85821130368, Trg svibanjskih žrtava 1995. br. 1,10000 Zagreb,Ivan Vukelić, OIB 27959288070, Zamorski Breg 54,10000 Zagreb</izvorni_sadrzaj>
    <derivirana_varijabla naziv="DomainObject.Predmet.StrankaWithAdressOIB_1">FINA Regionalni centar Zagreb, OIB 85821130368, Trg svibanjskih žrtava 1995. br. 1,10000 Zagreb,Ivan Vukelić, OIB 27959288070, Zamorski Breg 54,10000 Zagreb</derivirana_varijabla>
  </DomainObject.Predmet.StrankaWithAdressOIB>
  <DomainObject.Predmet.StrankaNazivFormated>
    <izvorni_sadrzaj>FINA Regionalni centar Zagreb,Ivan Vukelić</izvorni_sadrzaj>
    <derivirana_varijabla naziv="DomainObject.Predmet.StrankaNazivFormated_1">FINA Regionalni centar Zagreb,Ivan Vukelić</derivirana_varijabla>
  </DomainObject.Predmet.StrankaNazivFormated>
  <DomainObject.Predmet.StrankaNazivFormatedOIB>
    <izvorni_sadrzaj>FINA Regionalni centar Zagreb, OIB 85821130368,Ivan Vukelić, OIB 27959288070</izvorni_sadrzaj>
    <derivirana_varijabla naziv="DomainObject.Predmet.StrankaNazivFormatedOIB_1">FINA Regionalni centar Zagreb, OIB 85821130368,Ivan Vukelić, OIB 27959288070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Ivan Vukelić</item>
    </izvorni_sadrzaj>
    <derivirana_varijabla naziv="DomainObject.Predmet.StrankaListFormated_1">
      <item>FINA Regionalni centar Zagreb</item>
      <item>Ivan Vukelić</item>
    </derivirana_varijabla>
  </DomainObject.Predmet.StrankaListFormated>
  <DomainObject.Predmet.StrankaListFormatedOIB>
    <izvorni_sadrzaj>
      <item>FINA Regionalni centar Zagreb, OIB 85821130368</item>
      <item>Ivan Vukelić, OIB 27959288070</item>
    </izvorni_sadrzaj>
    <derivirana_varijabla naziv="DomainObject.Predmet.StrankaListFormatedOIB_1">
      <item>FINA Regionalni centar Zagreb, OIB 85821130368</item>
      <item>Ivan Vukelić, OIB 27959288070</item>
    </derivirana_varijabla>
  </DomainObject.Predmet.StrankaListFormatedOIB>
  <DomainObject.Predmet.StrankaListFormatedWithAdress>
    <izvorni_sadrzaj>
      <item>FINA Regionalni centar Zagreb, Trg svibanjskih žrtava 1995. br. 1, 10000 Zagreb</item>
      <item>Ivan Vukelić, Zamorski Breg 54, 10000 Zagreb</item>
    </izvorni_sadrzaj>
    <derivirana_varijabla naziv="DomainObject.Predmet.StrankaListFormatedWithAdress_1">
      <item>FINA Regionalni centar Zagreb, Trg svibanjskih žrtava 1995. br. 1, 10000 Zagreb</item>
      <item>Ivan Vukelić, Zamorski Breg 54,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Ivan Vukelić, OIB 27959288070, Zamorski Breg 54, 10000 Zagreb</item>
    </izvorni_sadrzaj>
    <derivirana_varijabla naziv="DomainObject.Predmet.StrankaListFormatedWithAdressOIB_1">
      <item>FINA Regionalni centar Zagreb, OIB 85821130368, Trg svibanjskih žrtava 1995. br. 1, 10000 Zagreb</item>
      <item>Ivan Vukelić, OIB 27959288070, Zamorski Breg 54, 10000 Zagreb</item>
    </derivirana_varijabla>
  </DomainObject.Predmet.StrankaListFormatedWithAdressOIB>
  <DomainObject.Predmet.StrankaListNazivFormated>
    <izvorni_sadrzaj>
      <item>FINA Regionalni centar Zagreb</item>
      <item>Ivan Vukelić</item>
    </izvorni_sadrzaj>
    <derivirana_varijabla naziv="DomainObject.Predmet.StrankaListNazivFormated_1">
      <item>FINA Regionalni centar Zagreb</item>
      <item>Ivan Vukelić</item>
    </derivirana_varijabla>
  </DomainObject.Predmet.StrankaListNazivFormated>
  <DomainObject.Predmet.StrankaListNazivFormatedOIB>
    <izvorni_sadrzaj>
      <item>FINA Regionalni centar Zagreb, OIB 85821130368</item>
      <item>Ivan Vukelić, OIB 27959288070</item>
    </izvorni_sadrzaj>
    <derivirana_varijabla naziv="DomainObject.Predmet.StrankaListNazivFormatedOIB_1">
      <item>FINA Regionalni centar Zagreb, OIB 85821130368</item>
      <item>Ivan Vukelić, OIB 27959288070</item>
    </derivirana_varijabla>
  </DomainObject.Predmet.StrankaListNazivFormatedOIB>
  <DomainObject.Predmet.ProtuStrankaListFormated>
    <izvorni_sadrzaj>
      <item>HUSTEL - d.o.o. zastupanog po punomoćniku Ivan Vukelić</item>
    </izvorni_sadrzaj>
    <derivirana_varijabla naziv="DomainObject.Predmet.ProtuStrankaListFormated_1">
      <item>HUSTEL - d.o.o. zastupanog po punomoćniku Ivan Vukelić</item>
    </derivirana_varijabla>
  </DomainObject.Predmet.ProtuStrankaListFormated>
  <DomainObject.Predmet.ProtuStrankaListFormatedOIB>
    <izvorni_sadrzaj>
      <item>HUSTEL - d.o.o., OIB 43900787452 zastupanog po punomoćniku Ivan Vukelić</item>
    </izvorni_sadrzaj>
    <derivirana_varijabla naziv="DomainObject.Predmet.ProtuStrankaListFormatedOIB_1">
      <item>HUSTEL - d.o.o., OIB 43900787452 zastupanog po punomoćniku Ivan Vukelić</item>
    </derivirana_varijabla>
  </DomainObject.Predmet.ProtuStrankaListFormatedOIB>
  <DomainObject.Predmet.ProtuStrankaListFormatedWithAdress>
    <izvorni_sadrzaj>
      <item>HUSTEL - d.o.o., Dobriše Cesarića 5, 10000 Zagreb zastupanog po punomoćniku Ivan Vukelić</item>
    </izvorni_sadrzaj>
    <derivirana_varijabla naziv="DomainObject.Predmet.ProtuStrankaListFormatedWithAdress_1">
      <item>HUSTEL - d.o.o., Dobriše Cesarića 5, 10000 Zagreb zastupanog po punomoćniku Ivan Vukelić</item>
    </derivirana_varijabla>
  </DomainObject.Predmet.ProtuStrankaListFormatedWithAdress>
  <DomainObject.Predmet.ProtuStrankaListFormatedWithAdressOIB>
    <izvorni_sadrzaj>
      <item>HUSTEL - d.o.o., OIB 43900787452, Dobriše Cesarića 5, 10000 Zagreb zastupanog po punomoćniku Ivan Vukelić</item>
    </izvorni_sadrzaj>
    <derivirana_varijabla naziv="DomainObject.Predmet.ProtuStrankaListFormatedWithAdressOIB_1">
      <item>HUSTEL - d.o.o., OIB 43900787452, Dobriše Cesarića 5, 10000 Zagreb zastupanog po punomoćniku Ivan Vukelić</item>
    </derivirana_varijabla>
  </DomainObject.Predmet.ProtuStrankaListFormatedWithAdressOIB>
  <DomainObject.Predmet.ProtuStrankaListNazivFormated>
    <izvorni_sadrzaj>
      <item>HUSTEL - d.o.o.</item>
    </izvorni_sadrzaj>
    <derivirana_varijabla naziv="DomainObject.Predmet.ProtuStrankaListNazivFormated_1">
      <item>HUSTEL - d.o.o.</item>
    </derivirana_varijabla>
  </DomainObject.Predmet.ProtuStrankaListNazivFormated>
  <DomainObject.Predmet.ProtuStrankaListNazivFormatedOIB>
    <izvorni_sadrzaj>
      <item>HUSTEL - d.o.o., OIB 43900787452</item>
    </izvorni_sadrzaj>
    <derivirana_varijabla naziv="DomainObject.Predmet.ProtuStrankaListNazivFormatedOIB_1">
      <item>HUSTEL - d.o.o., OIB 43900787452</item>
    </derivirana_varijabla>
  </DomainObject.Predmet.ProtuStrankaListNazivFormatedOIB>
  <DomainObject.Predmet.OstaliListFormated>
    <izvorni_sadrzaj>
      <item>Ivan Vukelić punomoćnik sudionika u postupku HUSTEL - d.o.o.</item>
      <item>ERSTE&amp;STEIERMÄRKISCHE BANKA dioničko društvo</item>
    </izvorni_sadrzaj>
    <derivirana_varijabla naziv="DomainObject.Predmet.OstaliListFormated_1">
      <item>Ivan Vukelić punomoćnik sudionika u postupku HUSTEL - d.o.o.</item>
      <item>ERSTE&amp;STEIERMÄRKISCHE BANKA dioničko društvo</item>
    </derivirana_varijabla>
  </DomainObject.Predmet.OstaliListFormated>
  <DomainObject.Predmet.OstaliListFormatedOIB>
    <izvorni_sadrzaj>
      <item>Ivan Vukelić, OIB 27959288070 punomoćnik sudionika u postupku HUSTEL - d.o.o.</item>
      <item>ERSTE&amp;STEIERMÄRKISCHE BANKA dioničko društvo, OIB 23057039320</item>
    </izvorni_sadrzaj>
    <derivirana_varijabla naziv="DomainObject.Predmet.OstaliListFormatedOIB_1">
      <item>Ivan Vukelić, OIB 27959288070 punomoćnik sudionika u postupku HUSTEL - d.o.o.</item>
      <item>ERSTE&amp;STEIERMÄRKISCHE BANKA dioničko društvo, OIB 23057039320</item>
    </derivirana_varijabla>
  </DomainObject.Predmet.OstaliListFormatedOIB>
  <DomainObject.Predmet.OstaliListFormatedWithAdress>
    <izvorni_sadrzaj>
      <item>Ivan Vukelić, Zamorski Breg 54, 10000 Zagreb punomoćnik sudionika u postupku HUSTEL - d.o.o.</item>
      <item>ERSTE&amp;STEIERMÄRKISCHE BANKA dioničko društvo, Jadranski Trg 3/a, 51000 Rijeka</item>
    </izvorni_sadrzaj>
    <derivirana_varijabla naziv="DomainObject.Predmet.OstaliListFormatedWithAdress_1">
      <item>Ivan Vukelić, Zamorski Breg 54, 10000 Zagreb punomoćnik sudionika u postupku HUSTEL -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Ivan Vukelić, OIB 27959288070, Zamorski Breg 54, 10000 Zagreb punomoćnik sudionika u postupku HUSTEL - d.o.o.</item>
      <item>ERSTE&amp;STEIERMÄRKISCHE BANKA dioničko društvo, OIB 23057039320, Jadranski Trg 3/a, 51000 Rijeka</item>
    </izvorni_sadrzaj>
    <derivirana_varijabla naziv="DomainObject.Predmet.OstaliListFormatedWithAdressOIB_1">
      <item>Ivan Vukelić, OIB 27959288070, Zamorski Breg 54, 10000 Zagreb punomoćnik sudionika u postupku HUSTEL -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Ivan Vukelić</item>
      <item>ERSTE&amp;STEIERMÄRKISCHE BANKA dioničko društvo</item>
    </izvorni_sadrzaj>
    <derivirana_varijabla naziv="DomainObject.Predmet.OstaliListNazivFormated_1">
      <item>Ivan Vukelić</item>
      <item>ERSTE&amp;STEIERMÄRKISCHE BANKA dioničko društvo</item>
    </derivirana_varijabla>
  </DomainObject.Predmet.OstaliListNazivFormated>
  <DomainObject.Predmet.OstaliListNazivFormatedOIB>
    <izvorni_sadrzaj>
      <item>Ivan Vukelić, OIB 27959288070</item>
      <item>ERSTE&amp;STEIERMÄRKISCHE BANKA dioničko društvo, OIB 23057039320</item>
    </izvorni_sadrzaj>
    <derivirana_varijabla naziv="DomainObject.Predmet.OstaliListNazivFormatedOIB_1">
      <item>Ivan Vukelić, OIB 27959288070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lipnja 2017.</izvorni_sadrzaj>
    <derivirana_varijabla naziv="DomainObject.Datum_1">19.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HUSTEL - d.o.o.</izvorni_sadrzaj>
    <derivirana_varijabla naziv="DomainObject.Predmet.ProtustrankaIDrugi_1">HUSTEL - d.o.o.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HUSTEL - d.o.o., OIB 43900787452, Dobriše Cesarića 5, 10000 Zagreb</izvorni_sadrzaj>
    <derivirana_varijabla naziv="DomainObject.Predmet.ProtustrankaIDrugiAdressOIB_1">HUSTEL - d.o.o., OIB 43900787452, Dobriše Cesarića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HUSTEL - d.o.o.</item>
      <item>Ivan Vukelić</item>
      <item>ERSTE&amp;STEIERMÄRKISCHE BANKA dioničko društvo</item>
      <item>Ivan Vukelić</item>
    </izvorni_sadrzaj>
    <derivirana_varijabla naziv="DomainObject.Predmet.SudioniciListNaziv_1">
      <item>FINA Regionalni centar Zagreb</item>
      <item>HUSTEL - d.o.o.</item>
      <item>Ivan Vukelić</item>
      <item>ERSTE&amp;STEIERMÄRKISCHE BANKA dioničko društvo</item>
      <item>Ivan Vukelić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HUSTEL - d.o.o., OIB 43900787452, Dobriše Cesarića 5,10000 Zagreb</item>
      <item>Ivan Vukelić, OIB 27959288070, Zamorski Breg 54,10000 Zagreb</item>
      <item>ERSTE&amp;STEIERMÄRKISCHE BANKA dioničko društvo, OIB 23057039320, Jadranski Trg 3/a,51000 Rijeka</item>
      <item>Ivan Vukelić, OIB 27959288070, Zamorski Breg 54,10000 Zagreb</item>
    </izvorni_sadrzaj>
    <derivirana_varijabla naziv="DomainObject.Predmet.SudioniciListAdressOIB_1">
      <item>FINA Regionalni centar Zagreb, OIB 85821130368, Trg svibanjskih žrtava 1995. br. 1,10000 Zagreb</item>
      <item>HUSTEL - d.o.o., OIB 43900787452, Dobriše Cesarića 5,10000 Zagreb</item>
      <item>Ivan Vukelić, OIB 27959288070, Zamorski Breg 54,10000 Zagreb</item>
      <item>ERSTE&amp;STEIERMÄRKISCHE BANKA dioničko društvo, OIB 23057039320, Jadranski Trg 3/a,51000 Rijeka</item>
      <item>Ivan Vukelić, OIB 27959288070, Zamorski Breg 54,10000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43900787452</item>
      <item>, OIB 27959288070</item>
      <item>, OIB 23057039320</item>
      <item>, OIB 27959288070</item>
    </izvorni_sadrzaj>
    <derivirana_varijabla naziv="DomainObject.Predmet.SudioniciListNazivOIB_1">
      <item>, OIB 85821130368</item>
      <item>, OIB 43900787452</item>
      <item>, OIB 27959288070</item>
      <item>, OIB 23057039320</item>
      <item>, OIB 27959288070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8F090DF-D263-4DBA-BC35-B1BCE588BB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190</properties:Words>
  <properties:Characters>912</properties:Characters>
  <properties:Lines>39</properties:Lines>
  <properties:Paragraphs>19</properties:Paragraphs>
  <properties:TotalTime>64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2017-06-19T11:21:00Z</cp:lastPrinted>
  <dcterms:modified xmlns:xsi="http://www.w3.org/2001/XMLSchema-instance" xsi:type="dcterms:W3CDTF">2017-06-19T11:21:00Z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