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b550a" w14:paraId="c3b550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5614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5614D" w:rsidP="0045614D" w:rsidR="0045614D" w:rsidRPr="004561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5614D" w:rsidP="0045614D" w:rsidR="0045614D" w:rsidRPr="0045614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5614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45614D" w:rsidP="0045614D" w:rsidR="0045614D" w:rsidRPr="0045614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5614D">
        <w:rPr>
          <w:rFonts w:cs="Times New Roman" w:eastAsia="Times New Roman"/>
          <w:szCs w:val="20"/>
          <w:lang w:eastAsia="hr-HR"/>
        </w:rPr>
        <w:t xml:space="preserve">               6 St-369/2016-2.</w:t>
      </w:r>
    </w:p>
    <w:p w:rsidRDefault="0045614D" w:rsidP="0045614D" w:rsidR="0045614D" w:rsidRPr="004561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5614D" w:rsidP="0045614D" w:rsidR="0045614D" w:rsidRPr="004561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5614D" w:rsidP="0045614D" w:rsidR="0045614D" w:rsidRPr="004561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5614D" w:rsidP="0045614D" w:rsidR="0045614D" w:rsidRPr="004561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5614D">
        <w:rPr>
          <w:rFonts w:cs="Times New Roman" w:eastAsia="Times New Roman"/>
          <w:szCs w:val="20"/>
          <w:lang w:eastAsia="hr-HR"/>
        </w:rPr>
        <w:t>O G L A S</w:t>
      </w:r>
    </w:p>
    <w:p w:rsidRDefault="0045614D" w:rsidP="0045614D" w:rsidR="0045614D" w:rsidRPr="004561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5614D" w:rsidP="0045614D" w:rsidR="0045614D" w:rsidRPr="004561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5614D">
        <w:rPr>
          <w:rFonts w:cs="Times New Roman" w:eastAsia="Times New Roman"/>
          <w:szCs w:val="20"/>
          <w:lang w:eastAsia="hr-HR"/>
        </w:rPr>
        <w:t>Trgovački sud u Bjelovaru, u skraćenom stečajnom postupku nad stečajnim dužnikom POSTER PUBLICITY JUGOISTOČNA EUROPA d.o.o. za promidžbu, Zagreb, Krešimirov trg 14, MBS: 080443843, OIB: 93612605660, koji se vodi kod ovoga suda pod brojem St-369/2016, temeljem odredbe čl.430., 431. i 434. Stečajnog zakona (Narodne novine br. 71/15), objavljuje:</w:t>
      </w:r>
    </w:p>
    <w:p w:rsidRDefault="0045614D" w:rsidP="0045614D" w:rsidR="0045614D" w:rsidRPr="004561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5614D" w:rsidP="0045614D" w:rsidR="0045614D" w:rsidRPr="004561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5614D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23.203,44 kn, u koji iznos je uračunata kamata i naknada Financijske agencije za provedbu ovrhe na novčanim sredstvima.  </w:t>
      </w:r>
    </w:p>
    <w:p w:rsidRDefault="0045614D" w:rsidP="0045614D" w:rsidR="0045614D" w:rsidRPr="004561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5614D" w:rsidP="0045614D" w:rsidR="0045614D" w:rsidRPr="004561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5614D">
        <w:rPr>
          <w:rFonts w:cs="Times New Roman" w:eastAsia="Times New Roman"/>
          <w:szCs w:val="20"/>
          <w:lang w:eastAsia="hr-HR"/>
        </w:rPr>
        <w:t>II. Poziva se osoba ovlaštena za zastupanje dužnika –  COLIN PETAR MCKINNON, Velika Britanija i Sj. Irska, 14 Blackthorn Close, St. Albans, Hertfordshire, AL4 9 RP, MICHAEL WALTER SEGRUE, Velika Britanija i Sj. Irska, London, W6 OPQ, 10 Hebron Road, DALIBOR RADONIĆ, Zagreb, Lastovska 14, OIB: 91664124059, MARJAN NOVAK, Slovenija, Log pri Brezovici, Ob cesti 003, da u roku od 15 dana od objave ovog oglasa na mrežnoj stranici e-Oglasna ploča Trgovačkog suda u Bjelovaru podnese sudu javnobilježnički ovjerovljen popis imovine i obveza na propisanom obrascu.</w:t>
      </w:r>
    </w:p>
    <w:p w:rsidRDefault="0045614D" w:rsidP="0045614D" w:rsidR="0045614D" w:rsidRPr="004561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5614D" w:rsidP="0045614D" w:rsidR="0045614D" w:rsidRPr="004561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5614D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5614D" w:rsidP="0045614D" w:rsidR="0045614D" w:rsidRPr="004561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5614D" w:rsidP="0045614D" w:rsidR="0045614D" w:rsidRPr="004561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5614D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5614D" w:rsidP="0045614D" w:rsidR="0045614D" w:rsidRPr="004561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5614D" w:rsidP="0045614D" w:rsidR="0045614D" w:rsidRPr="004561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5614D">
        <w:rPr>
          <w:rFonts w:cs="Times New Roman" w:eastAsia="Times New Roman"/>
          <w:szCs w:val="20"/>
          <w:lang w:eastAsia="hr-HR"/>
        </w:rPr>
        <w:t xml:space="preserve">U Bjelovaru, 18. svibnja 2016. </w:t>
      </w:r>
    </w:p>
    <w:p w:rsidRDefault="0045614D" w:rsidP="0045614D" w:rsidR="0045614D" w:rsidRPr="0045614D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5614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45614D" w:rsidP="0045614D" w:rsidR="0045614D" w:rsidRPr="0045614D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5614D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45614D" w:rsidP="0045614D" w:rsidR="0045614D" w:rsidRPr="0045614D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45614D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45614D" w:rsidP="0045614D" w:rsidR="0045614D" w:rsidRPr="004561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5614D" w:rsidP="0045614D" w:rsidR="0045614D" w:rsidRPr="004561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5614D" w:rsidP="0045614D" w:rsidR="0045614D" w:rsidRPr="004561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5614D">
        <w:rPr>
          <w:rFonts w:cs="Times New Roman" w:eastAsia="Times New Roman"/>
          <w:szCs w:val="20"/>
          <w:lang w:eastAsia="hr-HR"/>
        </w:rPr>
        <w:lastRenderedPageBreak/>
        <w:t>Rj.</w:t>
      </w:r>
    </w:p>
    <w:p w:rsidRDefault="0045614D" w:rsidP="0045614D" w:rsidR="0045614D" w:rsidRPr="004561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5614D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45614D" w:rsidP="0045614D" w:rsidR="0045614D" w:rsidRPr="004561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5614D">
        <w:rPr>
          <w:rFonts w:cs="Times New Roman" w:eastAsia="Times New Roman"/>
          <w:szCs w:val="20"/>
          <w:lang w:eastAsia="hr-HR"/>
        </w:rPr>
        <w:t xml:space="preserve">           - zz dužnika putem pošte</w:t>
      </w:r>
    </w:p>
    <w:p w:rsidRDefault="0045614D" w:rsidP="0045614D" w:rsidR="0045614D" w:rsidRPr="004561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5614D">
        <w:rPr>
          <w:rFonts w:cs="Times New Roman" w:eastAsia="Times New Roman"/>
          <w:szCs w:val="20"/>
          <w:lang w:eastAsia="hr-HR"/>
        </w:rPr>
        <w:t>II. Kal. 45 dana</w:t>
      </w:r>
    </w:p>
    <w:p w:rsidRDefault="0045614D" w:rsidP="0045614D" w:rsidR="0045614D" w:rsidRPr="004561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5614D">
        <w:rPr>
          <w:rFonts w:cs="Times New Roman" w:eastAsia="Times New Roman"/>
          <w:szCs w:val="20"/>
          <w:lang w:eastAsia="hr-HR"/>
        </w:rPr>
        <w:t>Bjelovar, 23.5.2016.</w:t>
      </w:r>
    </w:p>
    <w:p w:rsidRDefault="0045614D" w:rsidP="0045614D" w:rsidR="0045614D" w:rsidRPr="0045614D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14D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624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St-369/2016-2</izvorni_sadrzaj>
    <derivirana_varijabla naziv="DomainObject.Oznaka_1">St-369/2016-2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St-369/2016</izvorni_sadrzaj>
    <derivirana_varijabla naziv="DomainObject.Predmet.OznakaBroj_1">St-369/2016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POSTER PUBLICITY JUGOISTOČNA EUROPA d.o.o.</izvorni_sadrzaj>
    <derivirana_varijabla naziv="DomainObject.Predmet.ProtustrankaFormated_1">  POSTER PUBLICITY JUGOISTOČNA EUROPA d.o.o.</derivirana_varijabla>
  </DomainObject.Predmet.ProtustrankaFormated>
  <DomainObject.Predmet.ProtustrankaFormatedOIB>
    <izvorni_sadrzaj>  POSTER PUBLICITY JUGOISTOČNA EUROPA d.o.o., OIB 93612605660</izvorni_sadrzaj>
    <derivirana_varijabla naziv="DomainObject.Predmet.ProtustrankaFormatedOIB_1">  POSTER PUBLICITY JUGOISTOČNA EUROPA d.o.o., OIB 93612605660</derivirana_varijabla>
  </DomainObject.Predmet.ProtustrankaFormatedOIB>
  <DomainObject.Predmet.ProtustrankaFormatedWithAdress>
    <izvorni_sadrzaj> POSTER PUBLICITY JUGOISTOČNA EUROPA d.o.o., Krešimirov trg 14, 10000 Zagreb</izvorni_sadrzaj>
    <derivirana_varijabla naziv="DomainObject.Predmet.ProtustrankaFormatedWithAdress_1"> POSTER PUBLICITY JUGOISTOČNA EUROPA d.o.o., Krešimirov trg 14, 10000 Zagreb</derivirana_varijabla>
  </DomainObject.Predmet.ProtustrankaFormatedWithAdress>
  <DomainObject.Predmet.ProtustrankaFormatedWithAdressOIB>
    <izvorni_sadrzaj> POSTER PUBLICITY JUGOISTOČNA EUROPA d.o.o., OIB 93612605660, Krešimirov trg 14, 10000 Zagreb</izvorni_sadrzaj>
    <derivirana_varijabla naziv="DomainObject.Predmet.ProtustrankaFormatedWithAdressOIB_1"> POSTER PUBLICITY JUGOISTOČNA EUROPA d.o.o., OIB 93612605660, Krešimirov trg 14, 10000 Zagreb</derivirana_varijabla>
  </DomainObject.Predmet.ProtustrankaFormatedWithAdressOIB>
  <DomainObject.Predmet.ProtustrankaWithAdress>
    <izvorni_sadrzaj>POSTER PUBLICITY JUGOISTOČNA EUROPA d.o.o. Krešimirov trg 14, 10000 Zagreb</izvorni_sadrzaj>
    <derivirana_varijabla naziv="DomainObject.Predmet.ProtustrankaWithAdress_1">POSTER PUBLICITY JUGOISTOČNA EUROPA d.o.o. Krešimirov trg 14, 10000 Zagreb</derivirana_varijabla>
  </DomainObject.Predmet.ProtustrankaWithAdress>
  <DomainObject.Predmet.ProtustrankaWithAdressOIB>
    <izvorni_sadrzaj>POSTER PUBLICITY JUGOISTOČNA EUROPA d.o.o., OIB 93612605660, Krešimirov trg 14, 10000 Zagreb</izvorni_sadrzaj>
    <derivirana_varijabla naziv="DomainObject.Predmet.ProtustrankaWithAdressOIB_1">POSTER PUBLICITY JUGOISTOČNA EUROPA d.o.o., OIB 93612605660, Krešimirov trg 14, 10000 Zagreb</derivirana_varijabla>
  </DomainObject.Predmet.ProtustrankaWithAdressOIB>
  <DomainObject.Predmet.ProtustrankaNazivFormated>
    <izvorni_sadrzaj>POSTER PUBLICITY JUGOISTOČNA EUROPA d.o.o.</izvorni_sadrzaj>
    <derivirana_varijabla naziv="DomainObject.Predmet.ProtustrankaNazivFormated_1">POSTER PUBLICITY JUGOISTOČNA EUROPA d.o.o.</derivirana_varijabla>
  </DomainObject.Predmet.ProtustrankaNazivFormated>
  <DomainObject.Predmet.ProtustrankaNazivFormatedOIB>
    <izvorni_sadrzaj>POSTER PUBLICITY JUGOISTOČNA EUROPA d.o.o., OIB 93612605660</izvorni_sadrzaj>
    <derivirana_varijabla naziv="DomainObject.Predmet.ProtustrankaNazivFormatedOIB_1">POSTER PUBLICITY JUGOISTOČNA EUROPA d.o.o., OIB 93612605660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POSTER PUBLICITY JUGOISTOČNA EUROPA d.o.o.</item>
    </izvorni_sadrzaj>
    <derivirana_varijabla naziv="DomainObject.Predmet.ProtuStrankaListFormated_1">
      <item>POSTER PUBLICITY JUGOISTOČNA EUROPA d.o.o.</item>
    </derivirana_varijabla>
  </DomainObject.Predmet.ProtuStrankaListFormated>
  <DomainObject.Predmet.ProtuStrankaListFormatedOIB>
    <izvorni_sadrzaj>
      <item>POSTER PUBLICITY JUGOISTOČNA EUROPA d.o.o., OIB 93612605660</item>
    </izvorni_sadrzaj>
    <derivirana_varijabla naziv="DomainObject.Predmet.ProtuStrankaListFormatedOIB_1">
      <item>POSTER PUBLICITY JUGOISTOČNA EUROPA d.o.o., OIB 93612605660</item>
    </derivirana_varijabla>
  </DomainObject.Predmet.ProtuStrankaListFormatedOIB>
  <DomainObject.Predmet.ProtuStrankaListFormatedWithAdress>
    <izvorni_sadrzaj>
      <item>POSTER PUBLICITY JUGOISTOČNA EUROPA d.o.o., Krešimirov trg 14, 10000 Zagreb</item>
    </izvorni_sadrzaj>
    <derivirana_varijabla naziv="DomainObject.Predmet.ProtuStrankaListFormatedWithAdress_1">
      <item>POSTER PUBLICITY JUGOISTOČNA EUROPA d.o.o., Krešimirov trg 14, 10000 Zagreb</item>
    </derivirana_varijabla>
  </DomainObject.Predmet.ProtuStrankaListFormatedWithAdress>
  <DomainObject.Predmet.ProtuStrankaListFormatedWithAdressOIB>
    <izvorni_sadrzaj>
      <item>POSTER PUBLICITY JUGOISTOČNA EUROPA d.o.o., OIB 93612605660, Krešimirov trg 14, 10000 Zagreb</item>
    </izvorni_sadrzaj>
    <derivirana_varijabla naziv="DomainObject.Predmet.ProtuStrankaListFormatedWithAdressOIB_1">
      <item>POSTER PUBLICITY JUGOISTOČNA EUROPA d.o.o., OIB 93612605660, Krešimirov trg 14, 10000 Zagreb</item>
    </derivirana_varijabla>
  </DomainObject.Predmet.ProtuStrankaListFormatedWithAdressOIB>
  <DomainObject.Predmet.ProtuStrankaListNazivFormated>
    <izvorni_sadrzaj>
      <item>POSTER PUBLICITY JUGOISTOČNA EUROPA d.o.o.</item>
    </izvorni_sadrzaj>
    <derivirana_varijabla naziv="DomainObject.Predmet.ProtuStrankaListNazivFormated_1">
      <item>POSTER PUBLICITY JUGOISTOČNA EUROPA d.o.o.</item>
    </derivirana_varijabla>
  </DomainObject.Predmet.ProtuStrankaListNazivFormated>
  <DomainObject.Predmet.ProtuStrankaListNazivFormatedOIB>
    <izvorni_sadrzaj>
      <item>POSTER PUBLICITY JUGOISTOČNA EUROPA d.o.o., OIB 93612605660</item>
    </izvorni_sadrzaj>
    <derivirana_varijabla naziv="DomainObject.Predmet.ProtuStrankaListNazivFormatedOIB_1">
      <item>POSTER PUBLICITY JUGOISTOČNA EUROPA d.o.o., OIB 93612605660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>St-369/2016-2</izvorni_sadrzaj>
    <derivirana_varijabla naziv="DomainObject.PoslovniBrojDokumenta_1">St-369/2016-2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POSTER PUBLICITY JUGOISTOČNA EUROPA d.o.o.</izvorni_sadrzaj>
    <derivirana_varijabla naziv="DomainObject.Predmet.ProtustrankaIDrugi_1">POSTER PUBLICITY JUGOISTOČNA EUROPA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POSTER PUBLICITY JUGOISTOČNA EUROPA d.o.o., OIB 93612605660, Krešimirov trg 14, 10000 Zagreb</izvorni_sadrzaj>
    <derivirana_varijabla naziv="DomainObject.Predmet.ProtustrankaIDrugiAdressOIB_1">POSTER PUBLICITY JUGOISTOČNA EUROPA d.o.o., OIB 93612605660, Krešimirov trg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POSTER PUBLICITY JUGOISTOČNA EUROPA d.o.o.</item>
      <item>FINA Regionalni centar Zagreb</item>
    </izvorni_sadrzaj>
    <derivirana_varijabla naziv="DomainObject.Predmet.SudioniciListNaziv_1">
      <item>POSTER PUBLICITY JUGOISTOČNA EUROPA d.o.o.</item>
      <item>FINA Regionalni centar Zagreb</item>
    </derivirana_varijabla>
  </DomainObject.Predmet.SudioniciListNaziv>
  <DomainObject.Predmet.SudioniciListAdressOIB>
    <izvorni_sadrzaj>
      <item>POSTER PUBLICITY JUGOISTOČNA EUROPA d.o.o., OIB 93612605660, Krešimirov trg 14,10000 Zagreb</item>
      <item>FINA Regionalni centar Zagreb, OIB 85821130368, Trg Svibanjskih žrtava 1995. br 1,10000 Zagreb</item>
    </izvorni_sadrzaj>
    <derivirana_varijabla naziv="DomainObject.Predmet.SudioniciListAdressOIB_1">
      <item>POSTER PUBLICITY JUGOISTOČNA EUROPA d.o.o., OIB 93612605660, Krešimirov trg 14,10000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8A01A9-B7D6-4E4A-88F5-4AA5C4D099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1927</properties:Characters>
  <properties:Lines>57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2016-05-23T06:57:00Z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