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0266" w14:paraId="5220266" w:rsidRDefault="0060455B" w:rsidP="0060455B" w:rsidR="0060455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455B" w:rsidP="0060455B" w:rsidR="0060455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455B" w:rsidP="0060455B" w:rsidR="006045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455B" w:rsidP="0060455B" w:rsidR="0060455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455B" w:rsidP="0060455B" w:rsidR="0060455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455B" w:rsidP="0060455B" w:rsidR="0060455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0455B" w:rsidP="0060455B" w:rsidR="0060455B" w:rsidRPr="005D578C">
      <w:pPr>
        <w:jc w:val="center"/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0455B" w:rsidP="0060455B" w:rsidR="0060455B" w:rsidRPr="005D578C">
      <w:pPr>
        <w:rPr>
          <w:rFonts w:cs="Times New Roman" w:eastAsia="Times New Roman"/>
          <w:szCs w:val="24"/>
        </w:rPr>
      </w:pPr>
    </w:p>
    <w:p w:rsidRDefault="0060455B" w:rsidP="00C9662A" w:rsidR="0060455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FLOKI </w:t>
      </w:r>
      <w:r w:rsidR="00C9662A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TRANSPORT d. o. o. Pazin, Jelenčići 62, OIB 61891329455, MBS 130041156,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veljače 2016.</w:t>
      </w:r>
    </w:p>
    <w:p w:rsidRDefault="0060455B" w:rsidP="0060455B" w:rsidR="0060455B" w:rsidRPr="005D578C">
      <w:pPr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0455B" w:rsidP="0060455B" w:rsidR="0060455B" w:rsidRPr="005D578C">
      <w:pPr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FLOKI </w:t>
      </w:r>
      <w:r w:rsidR="00C9662A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TRANSPORT d. o. o. Pazin, Jelenčići 62, OIB 61891329455, MBS 130041156,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12,00 sati.</w:t>
      </w:r>
    </w:p>
    <w:p w:rsidRDefault="0060455B" w:rsidP="0060455B" w:rsidR="0060455B" w:rsidRPr="005D578C">
      <w:pPr>
        <w:rPr>
          <w:rFonts w:cs="Times New Roman" w:eastAsia="Times New Roman"/>
          <w:szCs w:val="24"/>
        </w:rPr>
      </w:pPr>
    </w:p>
    <w:p w:rsidRDefault="0060455B" w:rsidP="0060455B" w:rsidR="0060455B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60455B" w:rsidP="0060455B" w:rsidR="0060455B">
      <w:pPr>
        <w:ind w:firstLine="708"/>
        <w:rPr>
          <w:rFonts w:cs="Times New Roman" w:eastAsia="Times New Roman"/>
          <w:szCs w:val="20"/>
        </w:rPr>
      </w:pPr>
    </w:p>
    <w:p w:rsidRDefault="0060455B" w:rsidP="0060455B" w:rsidR="006045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FLOKI </w:t>
      </w:r>
      <w:r w:rsidR="00C9662A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 xml:space="preserve"> TRANSPORT d. o. o. Pazin, Jelenčići 62, OIB 61891329455, MBS 130041156.</w:t>
      </w:r>
    </w:p>
    <w:p w:rsidRDefault="0060455B" w:rsidP="0060455B" w:rsidR="0060455B">
      <w:pPr>
        <w:rPr>
          <w:rFonts w:cs="Times New Roman" w:eastAsia="Times New Roman"/>
          <w:szCs w:val="24"/>
        </w:rPr>
      </w:pPr>
    </w:p>
    <w:p w:rsidRDefault="0060455B" w:rsidP="0060455B" w:rsidR="0060455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FLOKI </w:t>
      </w:r>
      <w:r w:rsidR="00C9662A">
        <w:rPr>
          <w:rFonts w:cs="Times New Roman" w:eastAsia="Times New Roman"/>
          <w:szCs w:val="24"/>
        </w:rPr>
        <w:t>–</w:t>
      </w:r>
      <w:r>
        <w:rPr>
          <w:rFonts w:cs="Times New Roman" w:eastAsia="Times New Roman"/>
          <w:szCs w:val="24"/>
        </w:rPr>
        <w:t>TRANSPORT d. o. o. Pazin, Jelenčići 62, OIB 61891329455, MBS 130041156.</w:t>
      </w:r>
    </w:p>
    <w:p w:rsidRDefault="0060455B" w:rsidP="0060455B" w:rsidR="0060455B">
      <w:pPr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0455B" w:rsidP="0060455B" w:rsidR="0060455B">
      <w:pPr>
        <w:ind w:firstLine="708"/>
        <w:rPr>
          <w:rFonts w:cs="Times New Roman" w:eastAsia="Times New Roman"/>
          <w:szCs w:val="24"/>
        </w:rPr>
      </w:pPr>
    </w:p>
    <w:p w:rsidRDefault="0060455B" w:rsidP="0060455B" w:rsidR="0060455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FLOKI </w:t>
      </w:r>
      <w:r w:rsidR="00C9662A">
        <w:rPr>
          <w:rFonts w:cs="Times New Roman" w:eastAsia="Times New Roman"/>
          <w:szCs w:val="24"/>
        </w:rPr>
        <w:softHyphen/>
      </w:r>
      <w:r>
        <w:rPr>
          <w:rFonts w:cs="Times New Roman" w:eastAsia="Times New Roman"/>
          <w:szCs w:val="24"/>
        </w:rPr>
        <w:t xml:space="preserve"> TRANSPORT d. o. o. Pazin.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St-499/2015-3 od 3. prosinca 2015. pokrenuo skraćeni stečajni postupak nad dužnikom,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St-499/2015-4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0455B" w:rsidP="0060455B" w:rsidR="0060455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0455B" w:rsidP="0060455B" w:rsidR="0060455B" w:rsidRPr="005D578C">
      <w:pPr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0455B" w:rsidP="0060455B" w:rsidR="0060455B" w:rsidRPr="005D578C">
      <w:pPr>
        <w:jc w:val="center"/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0455B" w:rsidP="0060455B" w:rsidR="0060455B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C9662A">
        <w:rPr>
          <w:rFonts w:cs="Times New Roman" w:eastAsia="Times New Roman"/>
          <w:szCs w:val="24"/>
        </w:rPr>
        <w:t>, v. r.</w:t>
      </w:r>
    </w:p>
    <w:p w:rsidRDefault="0060455B" w:rsidP="0060455B" w:rsidR="0060455B">
      <w:pPr>
        <w:jc w:val="left"/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jc w:val="left"/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0455B" w:rsidP="0060455B" w:rsidR="0060455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0455B" w:rsidP="0060455B" w:rsidR="0060455B">
      <w:pPr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rPr>
          <w:rFonts w:cs="Times New Roman" w:eastAsia="Times New Roman"/>
          <w:szCs w:val="24"/>
        </w:rPr>
      </w:pPr>
    </w:p>
    <w:p w:rsidRDefault="0060455B" w:rsidP="0060455B" w:rsidR="0060455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FLOKI </w:t>
      </w:r>
      <w:r w:rsidR="00C9662A">
        <w:rPr>
          <w:rFonts w:cs="Times New Roman" w:eastAsia="Times New Roman"/>
          <w:szCs w:val="24"/>
        </w:rPr>
        <w:softHyphen/>
      </w:r>
      <w:r>
        <w:rPr>
          <w:rFonts w:cs="Times New Roman" w:eastAsia="Times New Roman"/>
          <w:szCs w:val="24"/>
        </w:rPr>
        <w:t xml:space="preserve"> TRANSPORT d. o. o. Pazin, Jelenčići 62, 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</w:t>
      </w:r>
      <w:r w:rsidR="008F0761">
        <w:rPr>
          <w:rFonts w:cs="Times New Roman" w:eastAsia="Times New Roman"/>
          <w:szCs w:val="24"/>
        </w:rPr>
        <w:t>aštena</w:t>
      </w:r>
      <w:r>
        <w:rPr>
          <w:rFonts w:cs="Times New Roman" w:eastAsia="Times New Roman"/>
          <w:szCs w:val="24"/>
        </w:rPr>
        <w:t xml:space="preserve"> za zastupanje dužnika – Florijan</w:t>
      </w:r>
      <w:r w:rsidR="00C9662A">
        <w:rPr>
          <w:rFonts w:cs="Times New Roman" w:eastAsia="Times New Roman"/>
          <w:szCs w:val="24"/>
        </w:rPr>
        <w:t xml:space="preserve"> Ladavac, Pazin, Jelenčići 62, </w:t>
      </w:r>
    </w:p>
    <w:p w:rsidRDefault="0060455B" w:rsidP="0060455B" w:rsidR="0060455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0455B" w:rsidP="0060455B" w:rsidR="0060455B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Zdenko Krstić, Osijek, Županijska 2, 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0455B" w:rsidP="0060455B" w:rsidR="0060455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60455B" w:rsidP="0060455B" w:rsidR="0060455B"/>
    <w:p w:rsidRDefault="0010262D" w:rsidR="00387208"/>
    <w:sectPr w:rsidSect="00613E4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5B" w:rsidP="0060455B" w:rsidR="0060455B">
      <w:r>
        <w:separator/>
      </w:r>
    </w:p>
  </w:endnote>
  <w:endnote w:id="0" w:type="continuationSeparator">
    <w:p w:rsidRDefault="0060455B" w:rsidP="0060455B" w:rsidR="006045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5B" w:rsidP="0060455B" w:rsidR="0060455B">
      <w:r>
        <w:separator/>
      </w:r>
    </w:p>
  </w:footnote>
  <w:footnote w:id="0" w:type="continuationSeparator">
    <w:p w:rsidRDefault="0060455B" w:rsidP="0060455B" w:rsidR="006045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55B" w:rsidP="00613E4A" w:rsidR="00613E4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262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55B" w:rsidP="00613E4A" w:rsidR="00613E4A" w:rsidRPr="00A074C3">
    <w:pPr>
      <w:pStyle w:val="Zaglavlje"/>
      <w:jc w:val="right"/>
      <w:rPr>
        <w:szCs w:val="24"/>
      </w:rPr>
    </w:pPr>
    <w:r>
      <w:rPr>
        <w:szCs w:val="24"/>
      </w:rPr>
      <w:t>11 St-499/2015-5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022"/>
    <w:rsid w:val="0010262D"/>
    <w:rsid w:val="0060455B"/>
    <w:rsid w:val="00636022"/>
    <w:rsid w:val="0075528E"/>
    <w:rsid w:val="0079403F"/>
    <w:rsid w:val="008F0761"/>
    <w:rsid w:val="00C9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455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5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0455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5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55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5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455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62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0262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026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0262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455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455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0455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45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55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45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455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2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62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262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26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262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FLOKI - TRANSPORT d.o.o. PAZIN</izvorni_sadrzaj>
    <derivirana_varijabla naziv="DomainObject.Predmet.ProtustrankaFormated_1">  FLOKI - TRANSPORT d.o.o. PAZIN</derivirana_varijabla>
  </DomainObject.Predmet.ProtustrankaFormated>
  <DomainObject.Predmet.ProtustrankaFormatedOIB>
    <izvorni_sadrzaj>  FLOKI - TRANSPORT d.o.o. PAZIN, OIB 61891329455</izvorni_sadrzaj>
    <derivirana_varijabla naziv="DomainObject.Predmet.ProtustrankaFormatedOIB_1">  FLOKI - TRANSPORT d.o.o. PAZIN, OIB 61891329455</derivirana_varijabla>
  </DomainObject.Predmet.ProtustrankaFormatedOIB>
  <DomainObject.Predmet.ProtustrankaFormatedWithAdress>
    <izvorni_sadrzaj> FLOKI - TRANSPORT d.o.o. PAZIN, Jelenčići 62, 52000 Pazin</izvorni_sadrzaj>
    <derivirana_varijabla naziv="DomainObject.Predmet.ProtustrankaFormatedWithAdress_1"> FLOKI - TRANSPORT d.o.o. PAZIN, Jelenčići 62, 52000 Pazin</derivirana_varijabla>
  </DomainObject.Predmet.ProtustrankaFormatedWithAdress>
  <DomainObject.Predmet.ProtustrankaFormatedWithAdressOIB>
    <izvorni_sadrzaj> FLOKI - TRANSPORT d.o.o. PAZIN, OIB 61891329455, Jelenčići 62, 52000 Pazin</izvorni_sadrzaj>
    <derivirana_varijabla naziv="DomainObject.Predmet.ProtustrankaFormatedWithAdressOIB_1"> FLOKI - TRANSPORT d.o.o. PAZIN, OIB 61891329455, Jelenčići 62, 52000 Pazin</derivirana_varijabla>
  </DomainObject.Predmet.ProtustrankaFormatedWithAdressOIB>
  <DomainObject.Predmet.ProtustrankaWithAdress>
    <izvorni_sadrzaj>FLOKI - TRANSPORT d.o.o. PAZIN Jelenčići 62, 52000 Pazin</izvorni_sadrzaj>
    <derivirana_varijabla naziv="DomainObject.Predmet.ProtustrankaWithAdress_1">FLOKI - TRANSPORT d.o.o. PAZIN Jelenčići 62, 52000 Pazin</derivirana_varijabla>
  </DomainObject.Predmet.ProtustrankaWithAdress>
  <DomainObject.Predmet.ProtustrankaWithAdressOIB>
    <izvorni_sadrzaj>FLOKI - TRANSPORT d.o.o. PAZIN, OIB 61891329455, Jelenčići 62, 52000 Pazin</izvorni_sadrzaj>
    <derivirana_varijabla naziv="DomainObject.Predmet.ProtustrankaWithAdressOIB_1">FLOKI - TRANSPORT d.o.o. PAZIN, OIB 61891329455, Jelenčići 62, 52000 Pazin</derivirana_varijabla>
  </DomainObject.Predmet.ProtustrankaWithAdressOIB>
  <DomainObject.Predmet.ProtustrankaNazivFormated>
    <izvorni_sadrzaj>FLOKI - TRANSPORT d.o.o. PAZIN</izvorni_sadrzaj>
    <derivirana_varijabla naziv="DomainObject.Predmet.ProtustrankaNazivFormated_1">FLOKI - TRANSPORT d.o.o. PAZIN</derivirana_varijabla>
  </DomainObject.Predmet.ProtustrankaNazivFormated>
  <DomainObject.Predmet.ProtustrankaNazivFormatedOIB>
    <izvorni_sadrzaj>FLOKI - TRANSPORT d.o.o. PAZIN, OIB 61891329455</izvorni_sadrzaj>
    <derivirana_varijabla naziv="DomainObject.Predmet.ProtustrankaNazivFormatedOIB_1">FLOKI - TRANSPORT d.o.o. PAZIN, OIB 61891329455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66040.53</izvorni_sadrzaj>
    <derivirana_varijabla naziv="DomainObject.Predmet.TrenutnaVrijednost_1">66040.53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FLOKI - TRANSPORT d.o.o. PAZIN</item>
    </izvorni_sadrzaj>
    <derivirana_varijabla naziv="DomainObject.Predmet.ProtuStrankaListFormated_1">
      <item>FLOKI - TRANSPORT d.o.o. PAZIN</item>
    </derivirana_varijabla>
  </DomainObject.Predmet.ProtuStrankaListFormated>
  <DomainObject.Predmet.ProtuStrankaListFormatedOIB>
    <izvorni_sadrzaj>
      <item>FLOKI - TRANSPORT d.o.o. PAZIN, OIB 61891329455</item>
    </izvorni_sadrzaj>
    <derivirana_varijabla naziv="DomainObject.Predmet.ProtuStrankaListFormatedOIB_1">
      <item>FLOKI - TRANSPORT d.o.o. PAZIN, OIB 61891329455</item>
    </derivirana_varijabla>
  </DomainObject.Predmet.ProtuStrankaListFormatedOIB>
  <DomainObject.Predmet.ProtuStrankaListFormatedWithAdress>
    <izvorni_sadrzaj>
      <item>FLOKI - TRANSPORT d.o.o. PAZIN, Jelenčići 62, 52000 Pazin</item>
    </izvorni_sadrzaj>
    <derivirana_varijabla naziv="DomainObject.Predmet.ProtuStrankaListFormatedWithAdress_1">
      <item>FLOKI - TRANSPORT d.o.o. PAZIN, Jelenčići 62, 52000 Pazin</item>
    </derivirana_varijabla>
  </DomainObject.Predmet.ProtuStrankaListFormatedWithAdress>
  <DomainObject.Predmet.ProtuStrankaListFormatedWithAdressOIB>
    <izvorni_sadrzaj>
      <item>FLOKI - TRANSPORT d.o.o. PAZIN, OIB 61891329455, Jelenčići 62, 52000 Pazin</item>
    </izvorni_sadrzaj>
    <derivirana_varijabla naziv="DomainObject.Predmet.ProtuStrankaListFormatedWithAdressOIB_1">
      <item>FLOKI - TRANSPORT d.o.o. PAZIN, OIB 61891329455, Jelenčići 62, 52000 Pazin</item>
    </derivirana_varijabla>
  </DomainObject.Predmet.ProtuStrankaListFormatedWithAdressOIB>
  <DomainObject.Predmet.ProtuStrankaListNazivFormated>
    <izvorni_sadrzaj>
      <item>FLOKI - TRANSPORT d.o.o. PAZIN</item>
    </izvorni_sadrzaj>
    <derivirana_varijabla naziv="DomainObject.Predmet.ProtuStrankaListNazivFormated_1">
      <item>FLOKI - TRANSPORT d.o.o. PAZIN</item>
    </derivirana_varijabla>
  </DomainObject.Predmet.ProtuStrankaListNazivFormated>
  <DomainObject.Predmet.ProtuStrankaListNazivFormatedOIB>
    <izvorni_sadrzaj>
      <item>FLOKI - TRANSPORT d.o.o. PAZIN, OIB 61891329455</item>
    </izvorni_sadrzaj>
    <derivirana_varijabla naziv="DomainObject.Predmet.ProtuStrankaListNazivFormatedOIB_1">
      <item>FLOKI - TRANSPORT d.o.o. PAZIN, OIB 61891329455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FLOKI - TRANSPORT d.o.o. PAZIN</izvorni_sadrzaj>
    <derivirana_varijabla naziv="DomainObject.Predmet.ProtustrankaIDrugi_1">FLOKI - TRANSPORT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FLOKI - TRANSPORT d.o.o. PAZIN, OIB 61891329455, Jelenčići 62, 52000 Pazin</izvorni_sadrzaj>
    <derivirana_varijabla naziv="DomainObject.Predmet.ProtustrankaIDrugiAdressOIB_1">FLOKI - TRANSPORT d.o.o. PAZIN, OIB 61891329455, Jelenčići 62,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FLOKI - TRANSPORT d.o.o. PAZIN</item>
    </izvorni_sadrzaj>
    <derivirana_varijabla naziv="DomainObject.Predmet.SudioniciListNaziv_1">
      <item>FINANCIJSKA AGENCIJA, RC RIJEKA, PODRUŽNICA PULA, PULA</item>
      <item>FLOKI - TRANSPORT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FLOKI - TRANSPORT d.o.o. PAZIN, OIB 61891329455, Jelenčići 62,52000 Pazin</item>
    </izvorni_sadrzaj>
    <derivirana_varijabla naziv="DomainObject.Predmet.SudioniciListAdressOIB_1">
      <item>FINANCIJSKA AGENCIJA, RC RIJEKA, PODRUŽNICA PULA, PULA, OIB 85821130368, Giardini 5,52100 Pula</item>
      <item>FLOKI - TRANSPORT d.o.o. PAZIN, OIB 61891329455, Jelenčići 62,52000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61891329455</item>
    </izvorni_sadrzaj>
    <derivirana_varijabla naziv="DomainObject.Predmet.SudioniciListNazivOIB_1">
      <item>, OIB 85821130368</item>
      <item>, OIB 61891329455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3183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2016-02-19T09:10:00Z</dcterms:created>
  <dc:creator>Mihaela Kaligari</dc:creator>
  <dc:description/>
  <cp:keywords/>
  <cp:lastModifiedBy>Mihaela Kaligari</cp:lastModifiedBy>
  <cp:lastPrinted>2016-02-22T08:10:00Z</cp:lastPrinted>
  <dcterms:modified xmlns:xsi="http://www.w3.org/2001/XMLSchema-instance" xsi:type="dcterms:W3CDTF">2016-02-22T12:01:00Z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