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2ba8" w14:paraId="a602ba8" w:rsidRDefault="008450BF" w:rsidP="008450BF" w:rsidR="008450BF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50BF" w:rsidP="008450BF" w:rsidR="008450BF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8450BF" w:rsidP="008450BF" w:rsidR="008450BF" w:rsidRPr="005364F8">
      <w:r w:rsidRPr="005364F8">
        <w:t>TRGOVAČKI SUD U PAZINU</w:t>
      </w:r>
    </w:p>
    <w:p w:rsidRDefault="008450BF" w:rsidP="008450BF" w:rsidR="008450BF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8450BF" w:rsidP="008450BF" w:rsidR="008450BF">
      <w:r w:rsidRPr="00DA15C9">
        <w:tab/>
      </w:r>
    </w:p>
    <w:p w:rsidRDefault="008450BF" w:rsidP="008450BF" w:rsidR="008450BF" w:rsidRPr="00DA15C9">
      <w:pPr>
        <w:jc w:val="center"/>
      </w:pPr>
    </w:p>
    <w:p w:rsidRDefault="008450BF" w:rsidP="008450BF" w:rsidR="008450BF" w:rsidRPr="00FE1051">
      <w:pPr>
        <w:jc w:val="center"/>
      </w:pPr>
      <w:r w:rsidRPr="00FE1051">
        <w:t>R E P U B L I K A  H R V A T S K A</w:t>
      </w:r>
    </w:p>
    <w:p w:rsidRDefault="008450BF" w:rsidP="008450BF" w:rsidR="008450BF" w:rsidRPr="00FE1051">
      <w:pPr>
        <w:jc w:val="center"/>
      </w:pPr>
    </w:p>
    <w:p w:rsidRDefault="008450BF" w:rsidP="008450BF" w:rsidR="008450BF" w:rsidRPr="00FE1051">
      <w:pPr>
        <w:jc w:val="center"/>
      </w:pPr>
      <w:r w:rsidRPr="00FE1051">
        <w:t>R J E Š E NJ E</w:t>
      </w:r>
    </w:p>
    <w:p w:rsidRDefault="008450BF" w:rsidP="008450BF" w:rsidR="008450BF" w:rsidRPr="00FE1051"/>
    <w:p w:rsidRDefault="008450BF" w:rsidP="008450BF" w:rsidR="008450BF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 w:rsidR="002358BF">
        <w:t>TV ISTRA d.o.o. Pazin, Trg Pod Lipom 1</w:t>
      </w:r>
      <w:r w:rsidR="00FE4C65">
        <w:t>,</w:t>
      </w:r>
      <w:r w:rsidR="00FE4C65" w:rsidRPr="00936C9E">
        <w:t xml:space="preserve"> OIB: </w:t>
      </w:r>
      <w:r w:rsidR="002358BF" w:rsidRPr="002358BF">
        <w:t>14731276098</w:t>
      </w:r>
      <w:r>
        <w:t xml:space="preserve">, </w:t>
      </w:r>
      <w:r w:rsidR="002358BF">
        <w:t>20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 w:rsidRPr="00FE1051"/>
    <w:p w:rsidRDefault="008450BF" w:rsidP="008450BF" w:rsidR="008450BF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8450BF" w:rsidP="008450BF" w:rsidR="008450BF" w:rsidRPr="00FE1051"/>
    <w:p w:rsidRDefault="008450BF" w:rsidP="008450BF" w:rsidR="008450BF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2358BF">
        <w:t>TV ISTRA d.o.o. Pazin, Trg Pod Lipom 1,</w:t>
      </w:r>
      <w:r w:rsidR="002358BF" w:rsidRPr="00936C9E">
        <w:t xml:space="preserve"> OIB: </w:t>
      </w:r>
      <w:r w:rsidR="002358BF" w:rsidRPr="002358BF">
        <w:t>14731276098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 w:rsidR="002358BF">
        <w:rPr>
          <w:b/>
          <w:lang w:val="pl-PL"/>
        </w:rPr>
        <w:t>25</w:t>
      </w:r>
      <w:r w:rsidRPr="00FE1051">
        <w:rPr>
          <w:b/>
          <w:lang w:val="pl-PL"/>
        </w:rPr>
        <w:t xml:space="preserve">. </w:t>
      </w:r>
      <w:r w:rsidR="00047FE8">
        <w:rPr>
          <w:b/>
          <w:lang w:val="pl-PL"/>
        </w:rPr>
        <w:t>listopada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 w:rsidR="00370FB7">
        <w:rPr>
          <w:b/>
          <w:lang w:val="pl-PL"/>
        </w:rPr>
        <w:t>9</w:t>
      </w:r>
      <w:r>
        <w:rPr>
          <w:b/>
          <w:lang w:val="pl-PL"/>
        </w:rPr>
        <w:t>:</w:t>
      </w:r>
      <w:r w:rsidR="002358BF">
        <w:rPr>
          <w:b/>
          <w:lang w:val="pl-PL"/>
        </w:rPr>
        <w:t>15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8450BF" w:rsidP="008450BF" w:rsidR="008450BF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8450BF" w:rsidP="008450BF" w:rsidR="008450BF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2358BF">
        <w:t>TV ISTRA d.o.o. Pazin, Trg Pod Lipom 1</w:t>
      </w:r>
      <w:r w:rsidR="0032799D">
        <w:t>,</w:t>
      </w:r>
      <w:r w:rsidR="0032799D" w:rsidRPr="00936C9E">
        <w:t xml:space="preserve"> </w:t>
      </w:r>
    </w:p>
    <w:p w:rsidRDefault="008450BF" w:rsidP="008450BF" w:rsidR="008450BF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 w:rsidR="002358BF">
        <w:t xml:space="preserve">Ivana </w:t>
      </w:r>
      <w:proofErr w:type="spellStart"/>
      <w:r w:rsidR="002358BF">
        <w:t>Legin</w:t>
      </w:r>
      <w:proofErr w:type="spellEnd"/>
      <w:r w:rsidR="002358BF">
        <w:t xml:space="preserve"> iz </w:t>
      </w:r>
      <w:proofErr w:type="spellStart"/>
      <w:r w:rsidR="002358BF">
        <w:t>Adamovca</w:t>
      </w:r>
      <w:proofErr w:type="spellEnd"/>
      <w:r w:rsidR="002358BF">
        <w:t xml:space="preserve">, </w:t>
      </w:r>
      <w:proofErr w:type="spellStart"/>
      <w:r w:rsidR="002358BF">
        <w:t>Črešnjevečka</w:t>
      </w:r>
      <w:proofErr w:type="spellEnd"/>
      <w:r w:rsidR="002358BF">
        <w:t xml:space="preserve"> ulica 5</w:t>
      </w:r>
      <w:r w:rsidR="00FE4C65" w:rsidRPr="00936C9E">
        <w:t xml:space="preserve">, OIB: </w:t>
      </w:r>
      <w:r w:rsidR="002358BF">
        <w:t>36398766907</w:t>
      </w:r>
      <w:r>
        <w:t>.</w:t>
      </w:r>
    </w:p>
    <w:p w:rsidRDefault="008450BF" w:rsidP="008450BF" w:rsidR="008450BF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2358BF">
        <w:t xml:space="preserve">Ivana </w:t>
      </w:r>
      <w:proofErr w:type="spellStart"/>
      <w:r w:rsidR="002358BF">
        <w:t>Legin</w:t>
      </w:r>
      <w:proofErr w:type="spellEnd"/>
      <w:r w:rsidR="002358BF">
        <w:t xml:space="preserve"> iz </w:t>
      </w:r>
      <w:proofErr w:type="spellStart"/>
      <w:r w:rsidR="002358BF">
        <w:t>Adamovca</w:t>
      </w:r>
      <w:proofErr w:type="spellEnd"/>
      <w:r w:rsidR="002358BF">
        <w:t xml:space="preserve">, </w:t>
      </w:r>
      <w:proofErr w:type="spellStart"/>
      <w:r w:rsidR="002358BF">
        <w:t>Črešnjevečka</w:t>
      </w:r>
      <w:proofErr w:type="spellEnd"/>
      <w:r w:rsidR="002358BF">
        <w:t xml:space="preserve"> ulica 5</w:t>
      </w:r>
      <w:r w:rsidR="002358BF" w:rsidRPr="00936C9E">
        <w:t xml:space="preserve">, OIB: </w:t>
      </w:r>
      <w:r w:rsidR="002358BF">
        <w:t>36398766907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2358BF">
        <w:t>TV ISTRA d.o.o. Pazin, Trg Pod Lipom 1,</w:t>
      </w:r>
      <w:r w:rsidR="002358BF" w:rsidRPr="00936C9E">
        <w:t xml:space="preserve"> OIB: </w:t>
      </w:r>
      <w:r w:rsidR="002358BF" w:rsidRPr="002358BF">
        <w:t>14731276098</w:t>
      </w:r>
      <w:r>
        <w:t>.</w:t>
      </w:r>
    </w:p>
    <w:p w:rsidRDefault="008450BF" w:rsidP="008450BF" w:rsidR="008450BF" w:rsidRPr="00FE1051">
      <w:pPr>
        <w:rPr>
          <w:lang w:val="pl-PL"/>
        </w:rPr>
      </w:pPr>
    </w:p>
    <w:p w:rsidRDefault="008450BF" w:rsidP="008450BF" w:rsidR="008450BF" w:rsidRPr="00FE1051">
      <w:pPr>
        <w:jc w:val="center"/>
      </w:pPr>
      <w:r w:rsidRPr="00FE1051">
        <w:t xml:space="preserve">U Pazinu, </w:t>
      </w:r>
      <w:r w:rsidR="002358BF">
        <w:t>20</w:t>
      </w:r>
      <w:r w:rsidRPr="00FE1051">
        <w:t xml:space="preserve">. </w:t>
      </w:r>
      <w:r w:rsidR="00047FE8">
        <w:t>rujna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8450BF" w:rsidP="008450BF" w:rsidR="008450BF">
      <w:r w:rsidRPr="00FE1051">
        <w:t xml:space="preserve">  </w:t>
      </w:r>
    </w:p>
    <w:p w:rsidRDefault="008450BF" w:rsidP="008450BF" w:rsidR="008450BF" w:rsidRPr="00FE1051"/>
    <w:p w:rsidRDefault="002358BF" w:rsidP="002358BF" w:rsidR="008450BF" w:rsidRPr="00FE1051">
      <w:pPr>
        <w:ind w:firstLine="708" w:left="6372"/>
      </w:pPr>
      <w:r>
        <w:t xml:space="preserve">     </w:t>
      </w:r>
      <w:r w:rsidR="008450BF" w:rsidRPr="00FE1051">
        <w:t>Sudac</w:t>
      </w:r>
    </w:p>
    <w:p w:rsidRDefault="008450BF" w:rsidP="002358BF" w:rsidR="008450BF" w:rsidRPr="00FE1051">
      <w:pPr>
        <w:ind w:firstLine="708" w:left="6372"/>
      </w:pPr>
      <w:r w:rsidRPr="00FE1051">
        <w:t>Damir Rabar</w:t>
      </w:r>
      <w:r w:rsidR="003C625F">
        <w:t>, v.r.</w:t>
      </w:r>
    </w:p>
    <w:p w:rsidRDefault="008450BF" w:rsidP="008450BF" w:rsidR="008450BF" w:rsidRPr="00FE1051"/>
    <w:p w:rsidRDefault="008450BF" w:rsidP="008450BF" w:rsidR="008450BF"/>
    <w:p w:rsidRDefault="008450BF" w:rsidP="008450BF" w:rsidR="008450BF" w:rsidRPr="00FE1051"/>
    <w:p w:rsidRDefault="008450BF" w:rsidP="008450BF" w:rsidR="008450BF" w:rsidRPr="00FE1051">
      <w:r w:rsidRPr="00FE1051">
        <w:t>UPUTA O PRAVNOM LIJEKU:</w:t>
      </w:r>
    </w:p>
    <w:p w:rsidRDefault="008450BF" w:rsidP="008450BF" w:rsidR="008450BF" w:rsidRPr="00FE1051">
      <w:r w:rsidRPr="00FE1051">
        <w:t>Protiv ovog rješenja nije dopuštena posebna žalba (čl. 115. st. 1. SZ-a).</w:t>
      </w:r>
    </w:p>
    <w:p w:rsidRDefault="008450BF" w:rsidP="008450BF" w:rsidR="008450BF" w:rsidRPr="00FE1051"/>
    <w:p w:rsidRDefault="008450BF" w:rsidP="008450BF" w:rsidR="008450BF" w:rsidRPr="00FE1051">
      <w:r w:rsidRPr="00FE1051">
        <w:t>DNA:</w:t>
      </w:r>
    </w:p>
    <w:p w:rsidRDefault="008450BF" w:rsidP="008450BF" w:rsidR="008450BF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8450BF" w:rsidP="008450BF" w:rsidR="008450BF" w:rsidRPr="00FE1051">
      <w:r w:rsidRPr="00FE1051">
        <w:t xml:space="preserve">- dužnik </w:t>
      </w:r>
      <w:r w:rsidR="002358BF">
        <w:t>TV ISTRA d.o.o. Pazin, Trg Pod Lipom 1</w:t>
      </w:r>
    </w:p>
    <w:p w:rsidRDefault="008450BF" w:rsidP="008450BF" w:rsidR="008450BF">
      <w:r w:rsidRPr="00FE1051">
        <w:rPr>
          <w:lang w:val="sv-SE"/>
        </w:rPr>
        <w:t xml:space="preserve">- zakonski zastupnik dužnika </w:t>
      </w:r>
      <w:r w:rsidR="002358BF">
        <w:t xml:space="preserve">Ivana </w:t>
      </w:r>
      <w:proofErr w:type="spellStart"/>
      <w:r w:rsidR="002358BF">
        <w:t>Legin</w:t>
      </w:r>
      <w:proofErr w:type="spellEnd"/>
      <w:r w:rsidR="002358BF">
        <w:t xml:space="preserve"> iz </w:t>
      </w:r>
      <w:proofErr w:type="spellStart"/>
      <w:r w:rsidR="002358BF">
        <w:t>Adamovca</w:t>
      </w:r>
      <w:proofErr w:type="spellEnd"/>
      <w:r w:rsidR="002358BF">
        <w:t xml:space="preserve">, </w:t>
      </w:r>
      <w:proofErr w:type="spellStart"/>
      <w:r w:rsidR="002358BF">
        <w:t>Črešnjevečka</w:t>
      </w:r>
      <w:proofErr w:type="spellEnd"/>
      <w:r w:rsidR="002358BF">
        <w:t xml:space="preserve"> ulica 5</w:t>
      </w:r>
    </w:p>
    <w:p w:rsidRDefault="008450BF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BF" w:rsidP="008450BF" w:rsidR="008450BF">
      <w:r>
        <w:separator/>
      </w:r>
    </w:p>
  </w:endnote>
  <w:endnote w:id="0" w:type="continuationSeparator">
    <w:p w:rsidRDefault="008450BF" w:rsidP="008450BF" w:rsidR="0084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BF" w:rsidP="008450BF" w:rsidR="008450BF">
      <w:r>
        <w:separator/>
      </w:r>
    </w:p>
  </w:footnote>
  <w:footnote w:id="0" w:type="continuationSeparator">
    <w:p w:rsidRDefault="008450BF" w:rsidP="008450BF" w:rsidR="0084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8450BF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3C625F" w:rsidR="00BA0634">
        <w:pPr>
          <w:pStyle w:val="Zaglavlje"/>
          <w:jc w:val="center"/>
        </w:pPr>
      </w:p>
    </w:sdtContent>
  </w:sdt>
  <w:p w:rsidRDefault="003C625F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0BF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</w:t>
    </w:r>
    <w:r w:rsidR="002358BF">
      <w:t>519/17-3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6843"/>
    <w:rsid w:val="00047FE8"/>
    <w:rsid w:val="002358BF"/>
    <w:rsid w:val="0032799D"/>
    <w:rsid w:val="00332079"/>
    <w:rsid w:val="00370FB7"/>
    <w:rsid w:val="003C625F"/>
    <w:rsid w:val="006110CE"/>
    <w:rsid w:val="008450BF"/>
    <w:rsid w:val="00EB6843"/>
    <w:rsid w:val="00FE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50B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B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25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25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25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25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50B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50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50B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B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25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25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25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25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ISTRA d.o.o. PAZIN</izvorni_sadrzaj>
    <derivirana_varijabla naziv="DomainObject.Predmet.ProtustrankaFormated_1">  TV ISTRA d.o.o. PAZIN</derivirana_varijabla>
  </DomainObject.Predmet.ProtustrankaFormated>
  <DomainObject.Predmet.ProtustrankaFormatedOIB>
    <izvorni_sadrzaj>  TV ISTRA d.o.o. PAZIN, OIB 14731276098</izvorni_sadrzaj>
    <derivirana_varijabla naziv="DomainObject.Predmet.ProtustrankaFormatedOIB_1">  TV ISTRA d.o.o. PAZIN, OIB 14731276098</derivirana_varijabla>
  </DomainObject.Predmet.ProtustrankaFormatedOIB>
  <DomainObject.Predmet.ProtustrankaFormatedWithAdress>
    <izvorni_sadrzaj> TV ISTRA d.o.o. PAZIN, Trg Pod Lipom 1, 52000 Pazin</izvorni_sadrzaj>
    <derivirana_varijabla naziv="DomainObject.Predmet.ProtustrankaFormatedWithAdress_1"> TV ISTRA d.o.o. PAZIN, Trg Pod Lipom 1, 52000 Pazin</derivirana_varijabla>
  </DomainObject.Predmet.ProtustrankaFormatedWithAdress>
  <DomainObject.Predmet.ProtustrankaFormatedWithAdressOIB>
    <izvorni_sadrzaj> TV ISTRA d.o.o. PAZIN, OIB 14731276098, Trg Pod Lipom 1, 52000 Pazin</izvorni_sadrzaj>
    <derivirana_varijabla naziv="DomainObject.Predmet.ProtustrankaFormatedWithAdressOIB_1"> TV ISTRA d.o.o. PAZIN, OIB 14731276098, Trg Pod Lipom 1, 52000 Pazin</derivirana_varijabla>
  </DomainObject.Predmet.ProtustrankaFormatedWithAdressOIB>
  <DomainObject.Predmet.ProtustrankaWithAdress>
    <izvorni_sadrzaj>TV ISTRA d.o.o. PAZIN Trg Pod Lipom 1, 52000 Pazin</izvorni_sadrzaj>
    <derivirana_varijabla naziv="DomainObject.Predmet.ProtustrankaWithAdress_1">TV ISTRA d.o.o. PAZIN Trg Pod Lipom 1, 52000 Pazin</derivirana_varijabla>
  </DomainObject.Predmet.ProtustrankaWithAdress>
  <DomainObject.Predmet.ProtustrankaWithAdressOIB>
    <izvorni_sadrzaj>TV ISTRA d.o.o. PAZIN, OIB 14731276098, Trg Pod Lipom 1, 52000 Pazin</izvorni_sadrzaj>
    <derivirana_varijabla naziv="DomainObject.Predmet.ProtustrankaWithAdressOIB_1">TV ISTRA d.o.o. PAZIN, OIB 14731276098, Trg Pod Lipom 1, 52000 Pazin</derivirana_varijabla>
  </DomainObject.Predmet.ProtustrankaWithAdressOIB>
  <DomainObject.Predmet.ProtustrankaNazivFormated>
    <izvorni_sadrzaj>TV ISTRA d.o.o. PAZIN</izvorni_sadrzaj>
    <derivirana_varijabla naziv="DomainObject.Predmet.ProtustrankaNazivFormated_1">TV ISTRA d.o.o. PAZIN</derivirana_varijabla>
  </DomainObject.Predmet.ProtustrankaNazivFormated>
  <DomainObject.Predmet.ProtustrankaNazivFormatedOIB>
    <izvorni_sadrzaj>TV ISTRA d.o.o. PAZIN, OIB 14731276098</izvorni_sadrzaj>
    <derivirana_varijabla naziv="DomainObject.Predmet.ProtustrankaNazivFormatedOIB_1">TV ISTRA d.o.o. PAZIN, OIB 14731276098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2472757.20</izvorni_sadrzaj>
    <derivirana_varijabla naziv="DomainObject.Predmet.TrenutnaVrijednost_1">2472757.20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TV ISTRA d.o.o. PAZIN</item>
    </izvorni_sadrzaj>
    <derivirana_varijabla naziv="DomainObject.Predmet.ProtuStrankaListFormated_1">
      <item>TV ISTRA d.o.o. PAZIN</item>
    </derivirana_varijabla>
  </DomainObject.Predmet.ProtuStrankaListFormated>
  <DomainObject.Predmet.ProtuStrankaListFormatedOIB>
    <izvorni_sadrzaj>
      <item>TV ISTRA d.o.o. PAZIN, OIB 14731276098</item>
    </izvorni_sadrzaj>
    <derivirana_varijabla naziv="DomainObject.Predmet.ProtuStrankaListFormatedOIB_1">
      <item>TV ISTRA d.o.o. PAZIN, OIB 14731276098</item>
    </derivirana_varijabla>
  </DomainObject.Predmet.ProtuStrankaListFormatedOIB>
  <DomainObject.Predmet.ProtuStrankaListFormatedWithAdress>
    <izvorni_sadrzaj>
      <item>TV ISTRA d.o.o. PAZIN, Trg Pod Lipom 1, 52000 Pazin</item>
    </izvorni_sadrzaj>
    <derivirana_varijabla naziv="DomainObject.Predmet.ProtuStrankaListFormatedWithAdress_1">
      <item>TV ISTRA d.o.o. PAZIN, Trg Pod Lipom 1, 52000 Pazin</item>
    </derivirana_varijabla>
  </DomainObject.Predmet.ProtuStrankaListFormatedWithAdress>
  <DomainObject.Predmet.ProtuStrankaListFormatedWithAdressOIB>
    <izvorni_sadrzaj>
      <item>TV ISTRA d.o.o. PAZIN, OIB 14731276098, Trg Pod Lipom 1, 52000 Pazin</item>
    </izvorni_sadrzaj>
    <derivirana_varijabla naziv="DomainObject.Predmet.ProtuStrankaListFormatedWithAdressOIB_1">
      <item>TV ISTRA d.o.o. PAZIN, OIB 14731276098, Trg Pod Lipom 1, 52000 Pazin</item>
    </derivirana_varijabla>
  </DomainObject.Predmet.ProtuStrankaListFormatedWithAdressOIB>
  <DomainObject.Predmet.ProtuStrankaListNazivFormated>
    <izvorni_sadrzaj>
      <item>TV ISTRA d.o.o. PAZIN</item>
    </izvorni_sadrzaj>
    <derivirana_varijabla naziv="DomainObject.Predmet.ProtuStrankaListNazivFormated_1">
      <item>TV ISTRA d.o.o. PAZIN</item>
    </derivirana_varijabla>
  </DomainObject.Predmet.ProtuStrankaListNazivFormated>
  <DomainObject.Predmet.ProtuStrankaListNazivFormatedOIB>
    <izvorni_sadrzaj>
      <item>TV ISTRA d.o.o. PAZIN, OIB 14731276098</item>
    </izvorni_sadrzaj>
    <derivirana_varijabla naziv="DomainObject.Predmet.ProtuStrankaListNazivFormatedOIB_1">
      <item>TV ISTRA d.o.o. PAZIN, OIB 14731276098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TV ISTRA d.o.o. PAZIN</izvorni_sadrzaj>
    <derivirana_varijabla naziv="DomainObject.Predmet.ProtustrankaIDrugi_1">TV ISTRA d.o.o. PAZIN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TV ISTRA d.o.o. PAZIN, OIB 14731276098, Trg Pod Lipom 1, 52000 Pazin</izvorni_sadrzaj>
    <derivirana_varijabla naziv="DomainObject.Predmet.ProtustrankaIDrugiAdressOIB_1">TV ISTRA d.o.o. PAZIN, OIB 14731276098, Trg Pod Lipom 1,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TV ISTRA d.o.o. PAZIN</item>
    </izvorni_sadrzaj>
    <derivirana_varijabla naziv="DomainObject.Predmet.SudioniciListNaziv_1">
      <item>FINANCIJSKA AGENCIJA, RC RIJEKA, PODRUŽNICA PULA, PULA</item>
      <item>TV ISTRA d.o.o. PAZIN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TV ISTRA d.o.o. PAZIN, OIB 14731276098, Trg Pod Lipom 1,52000 Pazin</item>
    </izvorni_sadrzaj>
    <derivirana_varijabla naziv="DomainObject.Predmet.SudioniciListAdressOIB_1">
      <item>FINANCIJSKA AGENCIJA, RC RIJEKA, PODRUŽNICA PULA, PULA, OIB 85821130368, F. Kurelca 8,51000 Rijeka</item>
      <item>TV ISTRA d.o.o. PAZIN, OIB 14731276098, Trg Pod Lipom 1,52000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14731276098</item>
    </izvorni_sadrzaj>
    <derivirana_varijabla naziv="DomainObject.Predmet.SudioniciListNazivOIB_1">
      <item>, OIB 85821130368</item>
      <item>, OIB 14731276098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279</properties:Words>
  <properties:Characters>1358</properties:Characters>
  <properties:Lines>47</properties:Lines>
  <properties:Paragraphs>22</properties:Paragraphs>
  <properties:TotalTime>13</properties:TotalTime>
  <properties:ScaleCrop>false</properties:ScaleCrop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2017-07-26T06:22:00Z</dcterms:created>
  <dc:creator>wsadmin</dc:creator>
  <dc:description/>
  <cp:keywords/>
  <cp:lastModifiedBy>wsadmin</cp:lastModifiedBy>
  <cp:lastPrinted>2017-09-20T10:32:00Z</cp:lastPrinted>
  <dcterms:modified xmlns:xsi="http://www.w3.org/2001/XMLSchema-instance" xsi:type="dcterms:W3CDTF">2017-09-20T10:33:00Z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