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91b44" w14:paraId="d491b44" w:rsidRDefault="008E4E9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E4E98" w:rsidP="008E4E98" w:rsidR="008E4E98">
      <w:pPr>
        <w:pStyle w:val="Bezproreda"/>
      </w:pPr>
    </w:p>
    <w:p w:rsidRDefault="008E4E98" w:rsidP="008E4E98" w:rsidR="008E4E98">
      <w:pPr>
        <w:pStyle w:val="Bezproreda"/>
      </w:pPr>
    </w:p>
    <w:p w:rsidRDefault="008E4E98" w:rsidP="008E4E98" w:rsidR="00AE649C">
      <w:pPr>
        <w:pStyle w:val="Bezproreda"/>
      </w:pPr>
      <w:r>
        <w:t xml:space="preserve">    Republika Hrvatska</w:t>
      </w:r>
    </w:p>
    <w:p w:rsidRDefault="008E4E98" w:rsidP="008E4E98" w:rsidR="008E4E98">
      <w:pPr>
        <w:pStyle w:val="Bezproreda"/>
      </w:pPr>
      <w:r>
        <w:t>Trgovački sud u Bjelovaru</w:t>
      </w:r>
    </w:p>
    <w:p w:rsidRDefault="008E4E98" w:rsidP="008E4E98" w:rsidR="008E4E98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8E4E98" w:rsidP="008E4E98" w:rsidR="008E4E98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St-452/2019-2</w:t>
      </w:r>
    </w:p>
    <w:p w:rsidRDefault="008E4E98" w:rsidP="008E4E98" w:rsidR="008E4E98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E4E98" w:rsidP="008E4E98" w:rsidR="008E4E9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E4E98" w:rsidP="008E4E98" w:rsidR="008E4E98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8E4E98" w:rsidP="008E4E98" w:rsidR="008E4E98">
      <w:pPr>
        <w:pStyle w:val="Bezproreda"/>
        <w:jc w:val="center"/>
        <w:rPr>
          <w:noProof/>
        </w:rPr>
      </w:pPr>
    </w:p>
    <w:p w:rsidRDefault="008E4E98" w:rsidP="008E4E98" w:rsidR="008E4E98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8E4E98" w:rsidP="008E4E98" w:rsidR="008E4E98">
      <w:pPr>
        <w:pStyle w:val="Bezproreda"/>
        <w:jc w:val="both"/>
        <w:rPr>
          <w:b/>
          <w:noProof/>
        </w:rPr>
      </w:pPr>
      <w:bookmarkStart w:name="_GoBack" w:id="0"/>
      <w:bookmarkEnd w:id="0"/>
    </w:p>
    <w:p w:rsidRDefault="008E4E98" w:rsidP="008E4E98" w:rsidR="008E4E98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AQUALIS LINEA  d.o.o. za graditeljstvo, trgovinu i usluge Jastrebarsko, Trg Ljube Babića 8, OIB: 87413647239,  21. svibnja  </w:t>
      </w:r>
      <w:r>
        <w:rPr>
          <w:noProof/>
        </w:rPr>
        <w:t xml:space="preserve">2019. </w:t>
      </w:r>
    </w:p>
    <w:p w:rsidRDefault="008E4E98" w:rsidP="008E4E98" w:rsidR="008E4E98">
      <w:pPr>
        <w:pStyle w:val="Bezproreda"/>
        <w:jc w:val="both"/>
        <w:rPr>
          <w:noProof/>
        </w:rPr>
      </w:pPr>
    </w:p>
    <w:p w:rsidRDefault="008E4E98" w:rsidP="008E4E98" w:rsidR="008E4E98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8E4E98" w:rsidP="008E4E98" w:rsidR="008E4E98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b/>
          <w:noProof/>
          <w:lang w:eastAsia="hr-HR"/>
        </w:rPr>
      </w:pPr>
    </w:p>
    <w:p w:rsidRDefault="008E4E98" w:rsidP="008E4E98" w:rsidR="008E4E98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t>1.Pokreće se postupak radi očitovanja na prijedlog za otvaranje stečajnog postupka  nad dužnikom AQUALIS LINEA  d.o.o. za graditeljstvo, trgovinu i usluge Jastrebarsko, Trg Ljube Babića 8, OIB: 87413647239.</w:t>
      </w:r>
    </w:p>
    <w:p w:rsidRDefault="008E4E98" w:rsidP="008E4E98" w:rsidR="008E4E98">
      <w:pPr>
        <w:pStyle w:val="Bezproreda"/>
        <w:ind w:firstLine="708"/>
        <w:jc w:val="both"/>
      </w:pPr>
    </w:p>
    <w:p w:rsidRDefault="008E4E98" w:rsidP="008E4E98" w:rsidR="008E4E98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8E4E98" w:rsidP="008E4E98" w:rsidR="008E4E98">
      <w:pPr>
        <w:pStyle w:val="Bezproreda"/>
        <w:jc w:val="both"/>
      </w:pPr>
    </w:p>
    <w:p w:rsidRDefault="008E4E98" w:rsidP="008E4E98" w:rsidR="008E4E98">
      <w:pPr>
        <w:pStyle w:val="Bezproreda"/>
        <w:jc w:val="center"/>
      </w:pPr>
      <w:r>
        <w:t>14. lipnja 2019. u 10,15 sati</w:t>
      </w:r>
    </w:p>
    <w:p w:rsidRDefault="008E4E98" w:rsidP="008E4E98" w:rsidR="008E4E98">
      <w:pPr>
        <w:pStyle w:val="Bezproreda"/>
        <w:jc w:val="both"/>
        <w:rPr>
          <w:b/>
        </w:rPr>
      </w:pPr>
    </w:p>
    <w:p w:rsidRDefault="008E4E98" w:rsidP="008E4E98" w:rsidR="008E4E98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8E4E98" w:rsidP="008E4E98" w:rsidR="008E4E98">
      <w:pPr>
        <w:pStyle w:val="Bezproreda"/>
        <w:jc w:val="both"/>
      </w:pPr>
    </w:p>
    <w:p w:rsidRDefault="008E4E98" w:rsidP="008E4E98" w:rsidR="008E4E98">
      <w:pPr>
        <w:pStyle w:val="Bezproreda"/>
        <w:jc w:val="both"/>
      </w:pPr>
      <w:r>
        <w:t xml:space="preserve">- Financijska agencija </w:t>
      </w:r>
    </w:p>
    <w:p w:rsidRDefault="008E4E98" w:rsidP="008E4E98" w:rsidR="008E4E98">
      <w:pPr>
        <w:pStyle w:val="Bezproreda"/>
        <w:jc w:val="both"/>
      </w:pPr>
      <w:r>
        <w:t>- zakonski zastupnik dužnika Tomislav Karas.</w:t>
      </w:r>
    </w:p>
    <w:p w:rsidRDefault="008E4E98" w:rsidP="008E4E98" w:rsidR="008E4E98">
      <w:pPr>
        <w:pStyle w:val="Bezproreda"/>
        <w:jc w:val="both"/>
      </w:pPr>
    </w:p>
    <w:p w:rsidRDefault="008E4E98" w:rsidP="008E4E98" w:rsidR="008E4E98">
      <w:pPr>
        <w:pStyle w:val="Bezproreda"/>
        <w:ind w:firstLine="708"/>
        <w:jc w:val="both"/>
      </w:pPr>
      <w:r>
        <w:t xml:space="preserve">3. Nalaže se zakonskom zastupniku dužnika Tomislavu Karas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8E4E98" w:rsidP="008E4E98" w:rsidR="008E4E98">
      <w:pPr>
        <w:pStyle w:val="Bezproreda"/>
        <w:jc w:val="both"/>
      </w:pPr>
    </w:p>
    <w:p w:rsidRDefault="008E4E98" w:rsidP="008E4E98" w:rsidR="008E4E98">
      <w:pPr>
        <w:pStyle w:val="Bezproreda"/>
        <w:jc w:val="both"/>
      </w:pPr>
    </w:p>
    <w:p w:rsidRDefault="008E4E98" w:rsidP="008E4E98" w:rsidR="008E4E98">
      <w:pPr>
        <w:pStyle w:val="Bezproreda"/>
        <w:jc w:val="center"/>
      </w:pPr>
      <w:r>
        <w:t>Obrazloženje</w:t>
      </w:r>
    </w:p>
    <w:p w:rsidRDefault="008E4E98" w:rsidP="008E4E98" w:rsidR="008E4E98">
      <w:pPr>
        <w:pStyle w:val="Bezproreda"/>
        <w:jc w:val="center"/>
      </w:pPr>
    </w:p>
    <w:p w:rsidRDefault="008E4E98" w:rsidP="008E4E98" w:rsidR="008E4E98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24. prosinca 2018.  podnijela prijedlog za otvaranje stečajnog postupka nad dužnikom </w:t>
      </w:r>
      <w:r>
        <w:t xml:space="preserve">AQUALIS LINEA  d.o.o. za graditeljstvo, trgovinu i usluge Jastrebarsko, Trg </w:t>
      </w:r>
      <w:r>
        <w:lastRenderedPageBreak/>
        <w:t xml:space="preserve">Ljube Babića 8, OIB: 87413647239. </w:t>
      </w:r>
      <w:r>
        <w:rPr>
          <w:noProof/>
        </w:rPr>
        <w:t>U</w:t>
      </w:r>
      <w:r>
        <w:t xml:space="preserve"> prijedlogu navodi da na dan 20. prosinca 2018. dužnik u Očevidniku redoslijeda osnova za plaćanje ima evidentirane neizvršene osnove za plaćanje u neprekinutom razdoblju od 120 dana, u ukupnom iznosu od 97.833,65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8E4E98" w:rsidP="008E4E98" w:rsidR="008E4E98">
      <w:pPr>
        <w:pStyle w:val="Bezproreda"/>
        <w:jc w:val="both"/>
      </w:pPr>
    </w:p>
    <w:p w:rsidRDefault="008E4E98" w:rsidP="008E4E98" w:rsidR="008E4E98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20. prosinca 2018. godine ima evidentirane neizvršene osnove za plaćanje u neprekinutom razdoblju od 120 dana i 1 zaposlenog.</w:t>
      </w:r>
    </w:p>
    <w:p w:rsidRDefault="008E4E98" w:rsidP="008E4E98" w:rsidR="008E4E98">
      <w:pPr>
        <w:pStyle w:val="Bezproreda"/>
        <w:jc w:val="both"/>
      </w:pPr>
    </w:p>
    <w:p w:rsidRDefault="008E4E98" w:rsidP="008E4E98" w:rsidR="008E4E98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8E4E98" w:rsidP="008E4E98" w:rsidR="008E4E98">
      <w:pPr>
        <w:pStyle w:val="Bezproreda"/>
        <w:jc w:val="both"/>
      </w:pPr>
    </w:p>
    <w:p w:rsidRDefault="008E4E98" w:rsidP="008E4E98" w:rsidR="008E4E98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8E4E98" w:rsidP="008E4E98" w:rsidR="008E4E98">
      <w:pPr>
        <w:pStyle w:val="Bezproreda"/>
        <w:jc w:val="both"/>
        <w:rPr>
          <w:i/>
          <w:u w:val="single"/>
        </w:rPr>
      </w:pPr>
    </w:p>
    <w:p w:rsidRDefault="008E4E98" w:rsidP="008E4E98" w:rsidR="008E4E98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8E4E98" w:rsidP="008E4E98" w:rsidR="008E4E98">
      <w:pPr>
        <w:pStyle w:val="Bezproreda"/>
        <w:jc w:val="both"/>
      </w:pPr>
    </w:p>
    <w:p w:rsidRDefault="008E4E98" w:rsidP="008E4E98" w:rsidR="008E4E98">
      <w:pPr>
        <w:pStyle w:val="Bezproreda"/>
        <w:ind w:firstLine="708"/>
        <w:jc w:val="both"/>
        <w:rPr>
          <w:noProof/>
        </w:rPr>
      </w:pPr>
      <w:r>
        <w:t xml:space="preserve">U Bjelovaru 21.  svibnja </w:t>
      </w:r>
      <w:r>
        <w:rPr>
          <w:noProof/>
        </w:rPr>
        <w:t>2019.</w:t>
      </w:r>
    </w:p>
    <w:p w:rsidRDefault="008E4E98" w:rsidP="008E4E98" w:rsidR="008E4E98">
      <w:pPr>
        <w:pStyle w:val="Bezproreda"/>
        <w:jc w:val="both"/>
        <w:rPr>
          <w:noProof/>
        </w:rPr>
      </w:pPr>
    </w:p>
    <w:p w:rsidRDefault="008E4E98" w:rsidP="008E4E98" w:rsidR="008E4E98">
      <w:pPr>
        <w:pStyle w:val="Bezproreda"/>
        <w:jc w:val="center"/>
      </w:pPr>
      <w:r>
        <w:t>S u d a c</w:t>
      </w:r>
    </w:p>
    <w:p w:rsidRDefault="008E4E98" w:rsidP="008E4E98" w:rsidR="008E4E98">
      <w:pPr>
        <w:pStyle w:val="Bezproreda"/>
        <w:jc w:val="center"/>
      </w:pPr>
      <w:r>
        <w:t xml:space="preserve">Branka Pleskalt </w:t>
      </w:r>
      <w:r>
        <w:t>v.r.</w:t>
      </w:r>
    </w:p>
    <w:p w:rsidRDefault="008E4E98" w:rsidP="008E4E98" w:rsidR="008E4E98">
      <w:pPr>
        <w:pStyle w:val="Bezproreda"/>
        <w:jc w:val="center"/>
      </w:pPr>
    </w:p>
    <w:p w:rsidRDefault="008E4E98" w:rsidP="008E4E98" w:rsidR="008E4E98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8E4E98" w:rsidP="008E4E98" w:rsidR="008E4E98">
      <w:pPr>
        <w:pStyle w:val="Bezproreda"/>
        <w:jc w:val="center"/>
      </w:pPr>
      <w:r>
        <w:t>Vesna Dragišić</w:t>
      </w:r>
    </w:p>
    <w:p w:rsidRDefault="008E4E98" w:rsidP="008E4E98" w:rsidR="008E4E98">
      <w:pPr>
        <w:pStyle w:val="Bezproreda"/>
        <w:jc w:val="center"/>
      </w:pPr>
    </w:p>
    <w:p w:rsidRDefault="008E4E98" w:rsidP="008E4E98" w:rsidR="008E4E98">
      <w:pPr>
        <w:pStyle w:val="Bezproreda"/>
        <w:jc w:val="center"/>
      </w:pPr>
    </w:p>
    <w:p w:rsidRDefault="008E4E98" w:rsidP="008E4E98" w:rsidR="008E4E98">
      <w:pPr>
        <w:pStyle w:val="Bezproreda"/>
        <w:jc w:val="both"/>
      </w:pPr>
      <w:r>
        <w:t xml:space="preserve">  </w:t>
      </w:r>
    </w:p>
    <w:p w:rsidRDefault="008E4E98" w:rsidP="008E4E98" w:rsidR="008E4E98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8E4E98" w:rsidP="008E4E98" w:rsidR="008E4E9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8E4E9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82287492"/>
      <w:docPartObj>
        <w:docPartGallery w:val="Page Numbers (Top of Page)"/>
        <w:docPartUnique/>
      </w:docPartObj>
    </w:sdtPr>
    <w:sdtContent>
      <w:p w:rsidRDefault="008E4E98" w:rsidR="008E4E9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8E4E98" w:rsidR="008333A9">
    <w:pPr>
      <w:pStyle w:val="Zaglavlje"/>
    </w:pPr>
    <w:r>
      <w:t>Poslovni broj: 1 St-452/2019-2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4E98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E4E98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E4E98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8360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St-452/2019-2</izvorni_sadrzaj>
    <derivirana_varijabla naziv="DomainObject.Oznaka_1">St-452/2019-2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St-452/2019</izvorni_sadrzaj>
    <derivirana_varijabla naziv="DomainObject.Predmet.OznakaBroj_1">St-452/2019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AQUALIS LINEA d.o.o. za graditeljstvo, trgovinu i usluge</izvorni_sadrzaj>
    <derivirana_varijabla naziv="DomainObject.Predmet.ProtustrankaFormated_1">  AQUALIS LINEA d.o.o. za graditeljstvo, trgovinu i usluge</derivirana_varijabla>
  </DomainObject.Predmet.ProtustrankaFormated>
  <DomainObject.Predmet.ProtustrankaFormatedOIB>
    <izvorni_sadrzaj>  AQUALIS LINEA d.o.o. za graditeljstvo, trgovinu i usluge, OIB 87413647239</izvorni_sadrzaj>
    <derivirana_varijabla naziv="DomainObject.Predmet.ProtustrankaFormatedOIB_1">  AQUALIS LINEA d.o.o. za graditeljstvo, trgovinu i usluge, OIB 87413647239</derivirana_varijabla>
  </DomainObject.Predmet.ProtustrankaFormatedOIB>
  <DomainObject.Predmet.ProtustrankaFormatedWithAdress>
    <izvorni_sadrzaj> AQUALIS LINEA d.o.o. za graditeljstvo, trgovinu i usluge, Trg Ljube Babića 8, 10450 Jastrebarsko</izvorni_sadrzaj>
    <derivirana_varijabla naziv="DomainObject.Predmet.ProtustrankaFormatedWithAdress_1"> AQUALIS LINEA d.o.o. za graditeljstvo, trgovinu i usluge, Trg Ljube Babića 8, 10450 Jastrebarsko</derivirana_varijabla>
  </DomainObject.Predmet.ProtustrankaFormatedWithAdress>
  <DomainObject.Predmet.ProtustrankaFormatedWithAdressOIB>
    <izvorni_sadrzaj> AQUALIS LINEA d.o.o. za graditeljstvo, trgovinu i usluge, OIB 87413647239, Trg Ljube Babića 8, 10450 Jastrebarsko</izvorni_sadrzaj>
    <derivirana_varijabla naziv="DomainObject.Predmet.ProtustrankaFormatedWithAdressOIB_1"> AQUALIS LINEA d.o.o. za graditeljstvo, trgovinu i usluge, OIB 87413647239, Trg Ljube Babića 8, 10450 Jastrebarsko</derivirana_varijabla>
  </DomainObject.Predmet.ProtustrankaFormatedWithAdressOIB>
  <DomainObject.Predmet.ProtustrankaWithAdress>
    <izvorni_sadrzaj>AQUALIS LINEA d.o.o. za graditeljstvo, trgovinu i usluge Trg Ljube Babića 8, 10450 Jastrebarsko</izvorni_sadrzaj>
    <derivirana_varijabla naziv="DomainObject.Predmet.ProtustrankaWithAdress_1">AQUALIS LINEA d.o.o. za graditeljstvo, trgovinu i usluge Trg Ljube Babića 8, 10450 Jastrebarsko</derivirana_varijabla>
  </DomainObject.Predmet.ProtustrankaWithAdress>
  <DomainObject.Predmet.ProtustrankaWithAdressOIB>
    <izvorni_sadrzaj>AQUALIS LINEA d.o.o. za graditeljstvo, trgovinu i usluge, OIB 87413647239, Trg Ljube Babića 8, 10450 Jastrebarsko</izvorni_sadrzaj>
    <derivirana_varijabla naziv="DomainObject.Predmet.ProtustrankaWithAdressOIB_1">AQUALIS LINEA d.o.o. za graditeljstvo, trgovinu i usluge, OIB 87413647239, Trg Ljube Babića 8, 10450 Jastrebarsko</derivirana_varijabla>
  </DomainObject.Predmet.ProtustrankaWithAdressOIB>
  <DomainObject.Predmet.ProtustrankaNazivFormated>
    <izvorni_sadrzaj>AQUALIS LINEA d.o.o. za graditeljstvo, trgovinu i usluge</izvorni_sadrzaj>
    <derivirana_varijabla naziv="DomainObject.Predmet.ProtustrankaNazivFormated_1">AQUALIS LINEA d.o.o. za graditeljstvo, trgovinu i usluge</derivirana_varijabla>
  </DomainObject.Predmet.ProtustrankaNazivFormated>
  <DomainObject.Predmet.ProtustrankaNazivFormatedOIB>
    <izvorni_sadrzaj>AQUALIS LINEA d.o.o. za graditeljstvo, trgovinu i usluge, OIB 87413647239</izvorni_sadrzaj>
    <derivirana_varijabla naziv="DomainObject.Predmet.ProtustrankaNazivFormatedOIB_1">AQUALIS LINEA d.o.o. za graditeljstvo, trgovinu i usluge, OIB 87413647239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AQUALIS LINEA d.o.o. za graditeljstvo, trgovinu i usluge</item>
    </izvorni_sadrzaj>
    <derivirana_varijabla naziv="DomainObject.Predmet.ProtuStrankaListFormated_1">
      <item>AQUALIS LINEA d.o.o. za graditeljstvo, trgovinu i usluge</item>
    </derivirana_varijabla>
  </DomainObject.Predmet.ProtuStrankaListFormated>
  <DomainObject.Predmet.ProtuStrankaListFormatedOIB>
    <izvorni_sadrzaj>
      <item>AQUALIS LINEA d.o.o. za graditeljstvo, trgovinu i usluge, OIB 87413647239</item>
    </izvorni_sadrzaj>
    <derivirana_varijabla naziv="DomainObject.Predmet.ProtuStrankaListFormatedOIB_1">
      <item>AQUALIS LINEA d.o.o. za graditeljstvo, trgovinu i usluge, OIB 87413647239</item>
    </derivirana_varijabla>
  </DomainObject.Predmet.ProtuStrankaListFormatedOIB>
  <DomainObject.Predmet.ProtuStrankaListFormatedWithAdress>
    <izvorni_sadrzaj>
      <item>AQUALIS LINEA d.o.o. za graditeljstvo, trgovinu i usluge, Trg Ljube Babića 8, 10450 Jastrebarsko</item>
    </izvorni_sadrzaj>
    <derivirana_varijabla naziv="DomainObject.Predmet.ProtuStrankaListFormatedWithAdress_1">
      <item>AQUALIS LINEA d.o.o. za graditeljstvo, trgovinu i usluge, Trg Ljube Babića 8, 10450 Jastrebarsko</item>
    </derivirana_varijabla>
  </DomainObject.Predmet.ProtuStrankaListFormatedWithAdress>
  <DomainObject.Predmet.ProtuStrankaListFormatedWithAdressOIB>
    <izvorni_sadrzaj>
      <item>AQUALIS LINEA d.o.o. za graditeljstvo, trgovinu i usluge, OIB 87413647239, Trg Ljube Babića 8, 10450 Jastrebarsko</item>
    </izvorni_sadrzaj>
    <derivirana_varijabla naziv="DomainObject.Predmet.ProtuStrankaListFormatedWithAdressOIB_1">
      <item>AQUALIS LINEA d.o.o. za graditeljstvo, trgovinu i usluge, OIB 87413647239, Trg Ljube Babića 8, 10450 Jastrebarsko</item>
    </derivirana_varijabla>
  </DomainObject.Predmet.ProtuStrankaListFormatedWithAdressOIB>
  <DomainObject.Predmet.ProtuStrankaListNazivFormated>
    <izvorni_sadrzaj>
      <item>AQUALIS LINEA d.o.o. za graditeljstvo, trgovinu i usluge</item>
    </izvorni_sadrzaj>
    <derivirana_varijabla naziv="DomainObject.Predmet.ProtuStrankaListNazivFormated_1">
      <item>AQUALIS LINEA d.o.o. za graditeljstvo, trgovinu i usluge</item>
    </derivirana_varijabla>
  </DomainObject.Predmet.ProtuStrankaListNazivFormated>
  <DomainObject.Predmet.ProtuStrankaListNazivFormatedOIB>
    <izvorni_sadrzaj>
      <item>AQUALIS LINEA d.o.o. za graditeljstvo, trgovinu i usluge, OIB 87413647239</item>
    </izvorni_sadrzaj>
    <derivirana_varijabla naziv="DomainObject.Predmet.ProtuStrankaListNazivFormatedOIB_1">
      <item>AQUALIS LINEA d.o.o. za graditeljstvo, trgovinu i usluge, OIB 87413647239</item>
    </derivirana_varijabla>
  </DomainObject.Predmet.ProtuStrankaListNazivFormatedOIB>
  <DomainObject.Predmet.OstaliListFormated>
    <izvorni_sadrzaj>
      <item>Tomislav Karas</item>
    </izvorni_sadrzaj>
    <derivirana_varijabla naziv="DomainObject.Predmet.OstaliListFormated_1">
      <item>Tomislav Karas</item>
    </derivirana_varijabla>
  </DomainObject.Predmet.OstaliListFormated>
  <DomainObject.Predmet.OstaliListFormatedOIB>
    <izvorni_sadrzaj>
      <item>Tomislav Karas, OIB 57709811605</item>
    </izvorni_sadrzaj>
    <derivirana_varijabla naziv="DomainObject.Predmet.OstaliListFormatedOIB_1">
      <item>Tomislav Karas, OIB 57709811605</item>
    </derivirana_varijabla>
  </DomainObject.Predmet.OstaliListFormatedOIB>
  <DomainObject.Predmet.OstaliListFormatedWithAdress>
    <izvorni_sadrzaj>
      <item>Tomislav Karas, Josipa Račića 15, 47000 Karlovac</item>
    </izvorni_sadrzaj>
    <derivirana_varijabla naziv="DomainObject.Predmet.OstaliListFormatedWithAdress_1">
      <item>Tomislav Karas, Josipa Račića 15, 47000 Karlovac</item>
    </derivirana_varijabla>
  </DomainObject.Predmet.OstaliListFormatedWithAdress>
  <DomainObject.Predmet.OstaliListFormatedWithAdressOIB>
    <izvorni_sadrzaj>
      <item>Tomislav Karas, OIB 57709811605, Josipa Račića 15, 47000 Karlovac</item>
    </izvorni_sadrzaj>
    <derivirana_varijabla naziv="DomainObject.Predmet.OstaliListFormatedWithAdressOIB_1">
      <item>Tomislav Karas, OIB 57709811605, Josipa Račića 15, 47000 Karlovac</item>
    </derivirana_varijabla>
  </DomainObject.Predmet.OstaliListFormatedWithAdressOIB>
  <DomainObject.Predmet.OstaliListNazivFormated>
    <izvorni_sadrzaj>
      <item>Tomislav Karas</item>
    </izvorni_sadrzaj>
    <derivirana_varijabla naziv="DomainObject.Predmet.OstaliListNazivFormated_1">
      <item>Tomislav Karas</item>
    </derivirana_varijabla>
  </DomainObject.Predmet.OstaliListNazivFormated>
  <DomainObject.Predmet.OstaliListNazivFormatedOIB>
    <izvorni_sadrzaj>
      <item>Tomislav Karas, OIB 57709811605</item>
    </izvorni_sadrzaj>
    <derivirana_varijabla naziv="DomainObject.Predmet.OstaliListNazivFormatedOIB_1">
      <item>Tomislav Karas, OIB 57709811605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>St-452/2019-2</izvorni_sadrzaj>
    <derivirana_varijabla naziv="DomainObject.PoslovniBrojDokumenta_1">St-452/2019-2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AQUALIS LINEA d.o.o. za graditeljstvo, trgovinu i usluge</izvorni_sadrzaj>
    <derivirana_varijabla naziv="DomainObject.Predmet.ProtustrankaIDrugi_1">AQUALIS LINEA d.o.o. za graditeljstvo,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AQUALIS LINEA d.o.o. za graditeljstvo, trgovinu i usluge, OIB 87413647239, Trg Ljube Babića 8, 10450 Jastrebarsko</izvorni_sadrzaj>
    <derivirana_varijabla naziv="DomainObject.Predmet.ProtustrankaIDrugiAdressOIB_1">AQUALIS LINEA d.o.o. za graditeljstvo, trgovinu i usluge, OIB 87413647239, Trg Ljube Babića 8,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AQUALIS LINEA d.o.o. za graditeljstvo, trgovinu i usluge</item>
      <item>FINA Regionalni centar Zagreb</item>
      <item>Tomislav Karas</item>
    </izvorni_sadrzaj>
    <derivirana_varijabla naziv="DomainObject.Predmet.SudioniciListNaziv_1">
      <item>AQUALIS LINEA d.o.o. za graditeljstvo, trgovinu i usluge</item>
      <item>FINA Regionalni centar Zagreb</item>
      <item>Tomislav Karas</item>
    </derivirana_varijabla>
  </DomainObject.Predmet.SudioniciListNaziv>
  <DomainObject.Predmet.SudioniciListAdressOIB>
    <izvorni_sadrzaj>
      <item>AQUALIS LINEA d.o.o. za graditeljstvo, trgovinu i usluge, OIB 87413647239, Trg Ljube Babića 8,10450 Jastrebarsko</item>
      <item>FINA Regionalni centar Zagreb, OIB 85821130368, Trg svibanjskih žrtava 1995. 1,10000 Zagreb</item>
      <item>Tomislav Karas, OIB 57709811605, Josipa Račića 15,47000 Karlovac</item>
    </izvorni_sadrzaj>
    <derivirana_varijabla naziv="DomainObject.Predmet.SudioniciListAdressOIB_1">
      <item>AQUALIS LINEA d.o.o. za graditeljstvo, trgovinu i usluge, OIB 87413647239, Trg Ljube Babića 8,10450 Jastrebarsko</item>
      <item>FINA Regionalni centar Zagreb, OIB 85821130368, Trg svibanjskih žrtava 1995. 1,10000 Zagreb</item>
      <item>Tomislav Karas, OIB 57709811605, Josipa Račića 15,47000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CAD500-1C31-4842-A9E7-6200F07789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2974</properties:Characters>
  <properties:Lines>86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2019-05-21T11:22:00Z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St-452/2019-2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