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2680" w14:paraId="7702680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2518D2">
        <w:t>204/15-56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2518D2">
        <w:t xml:space="preserve"> 28</w:t>
      </w:r>
      <w:r w:rsidR="0040542D">
        <w:t xml:space="preserve">. travnja </w:t>
      </w:r>
      <w:r w:rsidR="004D1858">
        <w:t xml:space="preserve">2017.  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numPr>
          <w:ilvl w:val="0"/>
          <w:numId w:val="26"/>
        </w:numPr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2308DB" w:rsidP="00524F6E" w:rsidR="002308D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4D1858">
        <w:rPr>
          <w:color w:val="000000"/>
        </w:rPr>
        <w:t xml:space="preserve">B2 Kapital d.o.o. Zagreb.         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524F6E" w:rsidR="00524F6E">
      <w:pPr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2518D2" w:rsidP="00524F6E" w:rsidR="00524F6E">
      <w:pPr>
        <w:jc w:val="right"/>
      </w:pPr>
      <w:r>
        <w:t>13 St-204/15-56</w:t>
      </w: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>
      <w:pPr>
        <w:jc w:val="center"/>
        <w:rPr>
          <w:color w:val="000000"/>
        </w:rPr>
      </w:pPr>
    </w:p>
    <w:p w:rsidRDefault="00524F6E" w:rsidP="00524F6E" w:rsidR="00524F6E" w:rsidRPr="00524F6E">
      <w:pPr>
        <w:jc w:val="center"/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2308DB" w:rsidP="002308DB" w:rsidR="002308DB">
      <w:pPr>
        <w:pStyle w:val="Tijeloteksta"/>
        <w:ind w:left="705"/>
        <w:rPr>
          <w:bCs/>
        </w:rPr>
      </w:pPr>
    </w:p>
    <w:p w:rsidRDefault="002308DB" w:rsidP="002308DB" w:rsidR="002308DB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u Rijeci ZK odjel Rijeka. </w:t>
      </w: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6428C9">
        <w:t xml:space="preserve">   </w:t>
      </w:r>
      <w:r w:rsidR="0097028F">
        <w:t xml:space="preserve"> </w:t>
      </w:r>
      <w:r w:rsidR="002518D2">
        <w:t>543.105,01</w:t>
      </w:r>
      <w:r w:rsidR="006428C9">
        <w:t xml:space="preserve"> kn.</w:t>
      </w:r>
    </w:p>
    <w:p w:rsidRDefault="006428C9" w:rsidP="0014294C" w:rsidR="006428C9">
      <w:pPr>
        <w:numPr>
          <w:ilvl w:val="0"/>
          <w:numId w:val="14"/>
        </w:numPr>
        <w:jc w:val="both"/>
      </w:pPr>
      <w:r>
        <w:t>I 2.) 1</w:t>
      </w:r>
      <w:r w:rsidR="002518D2">
        <w:t>2.451.864,55</w:t>
      </w:r>
      <w:r>
        <w:t xml:space="preserve"> kn.</w:t>
      </w:r>
    </w:p>
    <w:p w:rsidRDefault="006428C9" w:rsidP="00F26381" w:rsidR="007F01F9">
      <w:pPr>
        <w:numPr>
          <w:ilvl w:val="0"/>
          <w:numId w:val="14"/>
        </w:numPr>
        <w:jc w:val="both"/>
      </w:pPr>
      <w:r>
        <w:t xml:space="preserve">I 3.)      </w:t>
      </w:r>
      <w:r w:rsidR="002518D2">
        <w:t>565.752,57</w:t>
      </w:r>
      <w:r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2518D2">
        <w:rPr>
          <w:b/>
        </w:rPr>
        <w:t xml:space="preserve">24. svibnja </w:t>
      </w:r>
      <w:r w:rsidR="00CB2692">
        <w:rPr>
          <w:b/>
        </w:rPr>
        <w:t>2017.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2518D2">
        <w:rPr>
          <w:b/>
        </w:rPr>
        <w:t>09,3</w:t>
      </w:r>
      <w:r w:rsidR="00441C93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26381" w:rsidP="00F26381" w:rsidR="00F26381">
      <w:pPr>
        <w:ind w:firstLine="708"/>
        <w:jc w:val="center"/>
      </w:pPr>
      <w:r>
        <w:lastRenderedPageBreak/>
        <w:t>3</w:t>
      </w:r>
    </w:p>
    <w:p w:rsidRDefault="00CB2692" w:rsidP="00F26381" w:rsidR="00F26381">
      <w:pPr>
        <w:jc w:val="right"/>
      </w:pPr>
      <w:r>
        <w:t>13 St-204/15-5</w:t>
      </w:r>
      <w:r w:rsidR="002518D2">
        <w:t>6</w:t>
      </w:r>
    </w:p>
    <w:p w:rsidRDefault="00F26381" w:rsidP="00F26381" w:rsidR="00F2638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41C93">
        <w:t>1.) i I 3.) o</w:t>
      </w:r>
      <w:r w:rsidR="00427E8F">
        <w:t>vog zaključka prodaju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F26381" w:rsidP="00F26381" w:rsidR="00F26381">
      <w:pPr>
        <w:ind w:left="1980"/>
        <w:jc w:val="center"/>
      </w:pPr>
      <w:r>
        <w:lastRenderedPageBreak/>
        <w:t>4</w:t>
      </w:r>
    </w:p>
    <w:p w:rsidRDefault="00CB2692" w:rsidP="00F26381" w:rsidR="00F26381">
      <w:pPr>
        <w:jc w:val="right"/>
      </w:pPr>
      <w:r>
        <w:t>13 St-204/15-5</w:t>
      </w:r>
      <w:r w:rsidR="002518D2">
        <w:t>6</w:t>
      </w:r>
    </w:p>
    <w:p w:rsidRDefault="00F26381" w:rsidP="00F26381" w:rsidR="00F26381">
      <w:pPr>
        <w:ind w:left="1980"/>
        <w:jc w:val="center"/>
      </w:pPr>
    </w:p>
    <w:p w:rsidRDefault="00F26381" w:rsidP="00F26381" w:rsidR="00F26381">
      <w:pPr>
        <w:ind w:left="1980"/>
        <w:jc w:val="both"/>
      </w:pPr>
    </w:p>
    <w:p w:rsidRDefault="00F26381" w:rsidP="00F26381" w:rsidR="00F26381">
      <w:pPr>
        <w:jc w:val="both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 w:rsidRPr="004606A9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604A0E">
        <w:t xml:space="preserve"> </w:t>
      </w:r>
      <w:r w:rsidR="007A45A5">
        <w:t>28</w:t>
      </w:r>
      <w:r w:rsidR="00604A0E">
        <w:t xml:space="preserve">. travanj </w:t>
      </w:r>
      <w:r w:rsidR="004D1858">
        <w:t xml:space="preserve"> 2017.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9734A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604A0E">
        <w:t>2</w:t>
      </w:r>
      <w:r w:rsidR="007A45A5">
        <w:t xml:space="preserve">4/5 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308DB"/>
    <w:rsid w:val="0024035B"/>
    <w:rsid w:val="0025000D"/>
    <w:rsid w:val="002518D2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51D0"/>
    <w:rsid w:val="00435F9C"/>
    <w:rsid w:val="00436570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17E1"/>
    <w:rsid w:val="00534964"/>
    <w:rsid w:val="0053545A"/>
    <w:rsid w:val="00537EF7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7497C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4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52C11-FBB2-465F-83D8-0B3D7793C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1422</properties:Words>
  <properties:Characters>7639</properties:Characters>
  <properties:Lines>208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9242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2017-04-28T06:24:00Z</dcterms:created>
  <dc:creator>Korisnik</dc:creator>
  <cp:lastModifiedBy>Maja Kocijan</cp:lastModifiedBy>
  <cp:lastPrinted>2017-04-28T06:23:00Z</cp:lastPrinted>
  <dcterms:modified xmlns:xsi="http://www.w3.org/2001/XMLSchema-instance" xsi:type="dcterms:W3CDTF">2017-04-28T06:29:00Z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