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885558e" w14:textId="885558e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803C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40. St-1183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803C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40. St-1183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803C55" w:rsidR="00803C55" w:rsidP="00803C55" w:rsidRDefault="00803C5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03C55">
        <w:rPr>
          <w:rFonts w:ascii="Times New Roman" w:hAnsi="Times New Roman"/>
          <w:sz w:val="24"/>
          <w:szCs w:val="24"/>
        </w:rPr>
        <w:t>KAMELIJA BRIŠKI jednostavno društvo s ograničenom odgovornošću za usluge;</w:t>
      </w:r>
    </w:p>
    <w:p w:rsidR="00613A83" w:rsidP="00803C55" w:rsidRDefault="00803C5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Zagreb, Ilica 320, OIB: 60734282682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3C55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03C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03C55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03C55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03C55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03C55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3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C5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03C55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03C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03C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2019.</izvorni_sadrzaj>
    <derivirana_varijabla naziv="DomainObject.Predmet.DatumOsnivanja_1">20.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St-1183/2019</izvorni_sadrzaj>
    <derivirana_varijabla naziv="DomainObject.Predmet.OznakaBroj_1">St-1183/2019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KAMELIJA BRIŠKI jednostavno društvo s ograničenom odgovornošću za usluge</izvorni_sadrzaj>
    <derivirana_varijabla naziv="DomainObject.Predmet.ProtustrankaFormated_1">  KAMELIJA BRIŠKI jednostavno društvo s ograničenom odgovornošću za usluge</derivirana_varijabla>
  </DomainObject.Predmet.ProtustrankaFormated>
  <DomainObject.Predmet.ProtustrankaFormatedOIB>
    <izvorni_sadrzaj>  KAMELIJA BRIŠKI jednostavno društvo s ograničenom odgovornošću za usluge, OIB 60734282682</izvorni_sadrzaj>
    <derivirana_varijabla naziv="DomainObject.Predmet.ProtustrankaFormatedOIB_1">  KAMELIJA BRIŠKI jednostavno društvo s ograničenom odgovornošću za usluge, OIB 60734282682</derivirana_varijabla>
  </DomainObject.Predmet.ProtustrankaFormatedOIB>
  <DomainObject.Predmet.ProtustrankaFormatedWithAdress>
    <izvorni_sadrzaj> KAMELIJA BRIŠKI jednostavno društvo s ograničenom odgovornošću za usluge, Ilica 420, 10000 Zagreb</izvorni_sadrzaj>
    <derivirana_varijabla naziv="DomainObject.Predmet.ProtustrankaFormatedWithAdress_1"> KAMELIJA BRIŠKI jednostavno društvo s ograničenom odgovornošću za usluge, Ilica 420, 10000 Zagreb</derivirana_varijabla>
  </DomainObject.Predmet.ProtustrankaFormatedWithAdress>
  <DomainObject.Predmet.ProtustrankaFormatedWithAdressOIB>
    <izvorni_sadrzaj> KAMELIJA BRIŠKI jednostavno društvo s ograničenom odgovornošću za usluge, OIB 60734282682, Ilica 420, 10000 Zagreb</izvorni_sadrzaj>
    <derivirana_varijabla naziv="DomainObject.Predmet.ProtustrankaFormatedWithAdressOIB_1"> KAMELIJA BRIŠKI jednostavno društvo s ograničenom odgovornošću za usluge, OIB 60734282682, Ilica 420, 10000 Zagreb</derivirana_varijabla>
  </DomainObject.Predmet.ProtustrankaFormatedWithAdressOIB>
  <DomainObject.Predmet.ProtustrankaWithAdress>
    <izvorni_sadrzaj>KAMELIJA BRIŠKI jednostavno društvo s ograničenom odgovornošću za usluge Ilica 420, 10000 Zagreb</izvorni_sadrzaj>
    <derivirana_varijabla naziv="DomainObject.Predmet.ProtustrankaWithAdress_1">KAMELIJA BRIŠKI jednostavno društvo s ograničenom odgovornošću za usluge Ilica 420, 10000 Zagreb</derivirana_varijabla>
  </DomainObject.Predmet.ProtustrankaWithAdress>
  <DomainObject.Predmet.ProtustrankaWithAdressOIB>
    <izvorni_sadrzaj>KAMELIJA BRIŠKI jednostavno društvo s ograničenom odgovornošću za usluge, OIB 60734282682, Ilica 420, 10000 Zagreb</izvorni_sadrzaj>
    <derivirana_varijabla naziv="DomainObject.Predmet.ProtustrankaWithAdressOIB_1">KAMELIJA BRIŠKI jednostavno društvo s ograničenom odgovornošću za usluge, OIB 60734282682, Ilica 420, 10000 Zagreb</derivirana_varijabla>
  </DomainObject.Predmet.ProtustrankaWithAdressOIB>
  <DomainObject.Predmet.ProtustrankaNazivFormated>
    <izvorni_sadrzaj>KAMELIJA BRIŠKI jednostavno društvo s ograničenom odgovornošću za usluge</izvorni_sadrzaj>
    <derivirana_varijabla naziv="DomainObject.Predmet.ProtustrankaNazivFormated_1">KAMELIJA BRIŠKI jednostavno društvo s ograničenom odgovornošću za usluge</derivirana_varijabla>
  </DomainObject.Predmet.ProtustrankaNazivFormated>
  <DomainObject.Predmet.ProtustrankaNazivFormatedOIB>
    <izvorni_sadrzaj>KAMELIJA BRIŠKI jednostavno društvo s ograničenom odgovornošću za usluge, OIB 60734282682</izvorni_sadrzaj>
    <derivirana_varijabla naziv="DomainObject.Predmet.ProtustrankaNazivFormatedOIB_1">KAMELIJA BRIŠKI jednostavno društvo s ograničenom odgovornošću za usluge, OIB 60734282682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KAMELIJA BRIŠKI jednostavno društvo s ograničenom odgovornošću za usluge</item>
    </izvorni_sadrzaj>
    <derivirana_varijabla naziv="DomainObject.Predmet.ProtuStrankaListFormated_1">
      <item>KAMELIJA BRIŠKI jednostavno društvo s ograničenom odgovornošću za usluge</item>
    </derivirana_varijabla>
  </DomainObject.Predmet.ProtuStrankaListFormated>
  <DomainObject.Predmet.ProtuStrankaListFormatedOIB>
    <izvorni_sadrzaj>
      <item>KAMELIJA BRIŠKI jednostavno društvo s ograničenom odgovornošću za usluge, OIB 60734282682</item>
    </izvorni_sadrzaj>
    <derivirana_varijabla naziv="DomainObject.Predmet.ProtuStrankaListFormatedOIB_1">
      <item>KAMELIJA BRIŠKI jednostavno društvo s ograničenom odgovornošću za usluge, OIB 60734282682</item>
    </derivirana_varijabla>
  </DomainObject.Predmet.ProtuStrankaListFormatedOIB>
  <DomainObject.Predmet.ProtuStrankaListFormatedWithAdress>
    <izvorni_sadrzaj>
      <item>KAMELIJA BRIŠKI jednostavno društvo s ograničenom odgovornošću za usluge, Ilica 420, 10000 Zagreb</item>
    </izvorni_sadrzaj>
    <derivirana_varijabla naziv="DomainObject.Predmet.ProtuStrankaListFormatedWithAdress_1">
      <item>KAMELIJA BRIŠKI jednostavno društvo s ograničenom odgovornošću za usluge, Ilica 420, 10000 Zagreb</item>
    </derivirana_varijabla>
  </DomainObject.Predmet.ProtuStrankaListFormatedWithAdress>
  <DomainObject.Predmet.ProtuStrankaListFormatedWithAdressOIB>
    <izvorni_sadrzaj>
      <item>KAMELIJA BRIŠKI jednostavno društvo s ograničenom odgovornošću za usluge, OIB 60734282682, Ilica 420, 10000 Zagreb</item>
    </izvorni_sadrzaj>
    <derivirana_varijabla naziv="DomainObject.Predmet.ProtuStrankaListFormatedWithAdressOIB_1">
      <item>KAMELIJA BRIŠKI jednostavno društvo s ograničenom odgovornošću za usluge, OIB 60734282682, Ilica 420, 10000 Zagreb</item>
    </derivirana_varijabla>
  </DomainObject.Predmet.ProtuStrankaListFormatedWithAdressOIB>
  <DomainObject.Predmet.ProtuStrankaListNazivFormated>
    <izvorni_sadrzaj>
      <item>KAMELIJA BRIŠKI jednostavno društvo s ograničenom odgovornošću za usluge</item>
    </izvorni_sadrzaj>
    <derivirana_varijabla naziv="DomainObject.Predmet.ProtuStrankaListNazivFormated_1">
      <item>KAMELIJA BRIŠKI jednostavno društvo s ograničenom odgovornošću za usluge</item>
    </derivirana_varijabla>
  </DomainObject.Predmet.ProtuStrankaListNazivFormated>
  <DomainObject.Predmet.ProtuStrankaListNazivFormatedOIB>
    <izvorni_sadrzaj>
      <item>KAMELIJA BRIŠKI jednostavno društvo s ograničenom odgovornošću za usluge, OIB 60734282682</item>
    </izvorni_sadrzaj>
    <derivirana_varijabla naziv="DomainObject.Predmet.ProtuStrankaListNazivFormatedOIB_1">
      <item>KAMELIJA BRIŠKI jednostavno društvo s ograničenom odgovornošću za usluge, OIB 60734282682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KAMELIJA BRIŠKI jednostavno društvo s ograničenom odgovornošću za usluge</izvorni_sadrzaj>
    <derivirana_varijabla naziv="DomainObject.Predmet.ProtustrankaIDrugi_1">KAMELIJA BRIŠKI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KAMELIJA BRIŠKI jednostavno društvo s ograničenom odgovornošću za usluge, OIB 60734282682, Ilica 420, 10000 Zagreb</izvorni_sadrzaj>
    <derivirana_varijabla naziv="DomainObject.Predmet.ProtustrankaIDrugiAdressOIB_1">KAMELIJA BRIŠKI jednostavno društvo s ograničenom odgovornošću za usluge, OIB 60734282682, Ilica 420,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KAMELIJA BRIŠKI jednostavno društvo s ograničenom odgovornošću za usluge</item>
    </izvorni_sadrzaj>
    <derivirana_varijabla naziv="DomainObject.Predmet.SudioniciListNaziv_1">
      <item>FINA Regionalni centar Zagreb</item>
      <item>KAMELIJA BRIŠKI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KAMELIJA BRIŠKI jednostavno društvo s ograničenom odgovornošću za usluge, OIB 60734282682, Ilica 420,10000 Zagreb</item>
    </izvorni_sadrzaj>
    <derivirana_varijabla naziv="DomainObject.Predmet.SudioniciListAdressOIB_1">
      <item>FINA Regionalni centar Zagreb, OIB 85821130368, Trg svibanjskih žrtava 1995. 1,10000 Zagreb</item>
      <item>KAMELIJA BRIŠKI jednostavno društvo s ograničenom odgovornošću za usluge, OIB 60734282682, Ilica 420,10000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60734282682</item>
    </izvorni_sadrzaj>
    <derivirana_varijabla naziv="DomainObject.Predmet.SudioniciListNazivOIB_1">
      <item>, OIB 85821130368</item>
      <item>, OIB 60734282682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D147E4-A5C4-4CB9-B548-CD677D41509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865</properties:Characters>
  <properties:Lines>48</properties:Lines>
  <properties:Paragraphs>24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2019-09-03T08:21:00Z</cp:lastPrinted>
  <dcterms:modified xmlns:xsi="http://www.w3.org/2001/XMLSchema-instance" xsi:type="dcterms:W3CDTF">2019-09-03T08:21:00Z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