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466625c" w14:paraId="466625c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36F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LIVICH  d.o.o., Ulica Slobode 41, Split, OIB: 77719318009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klapanje </w:t>
      </w:r>
      <w:proofErr w:type="spellStart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31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 w:rsidRPr="00C7103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36F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LIVICH  d.o.o., Ulica Slobode 41, Split, OIB: 77719318009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09:15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2509B7" w:rsidRPr="00AE1A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9807C1" w:rsidR="00BC0059" w:rsidRPr="00A3006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91136F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LIVICH  d.o.o., Ulica Slobode 41, Split, OIB: 77719318009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66 st.3, st. 6 i st.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91136F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 </w:t>
      </w:r>
      <w:r w:rsidR="0091136F"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C11D2F" w:rsidR="00C11D2F" w:rsidRPr="00C11D2F">
        <w:trPr>
          <w:trHeight w:val="518"/>
        </w:trPr>
        <w:tc>
          <w:tcPr>
            <w:tcW w:type="dxa" w:w="4242"/>
          </w:tcPr>
          <w:p w:rsidRDefault="00C11D2F" w:rsidP="002934F3" w:rsidR="006C0E3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Katarina Mikulić</w:t>
            </w:r>
            <w:r w:rsidR="006C0E3F">
              <w:rPr>
                <w:bCs/>
                <w:sz w:val="24"/>
                <w:szCs w:val="24"/>
              </w:rPr>
              <w:t>,v.r.</w:t>
            </w:r>
          </w:p>
          <w:p w:rsidRDefault="006C0E3F" w:rsidP="0071700F" w:rsidR="006C0E3F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sz w:val="24"/>
                <w:szCs w:val="24"/>
              </w:rPr>
              <w:t xml:space="preserve">točnost </w:t>
            </w:r>
            <w:proofErr w:type="spellStart"/>
            <w:r>
              <w:rPr>
                <w:sz w:val="24"/>
                <w:szCs w:val="24"/>
              </w:rPr>
              <w:t>otpravka</w:t>
            </w:r>
            <w:proofErr w:type="spellEnd"/>
            <w:r>
              <w:rPr>
                <w:sz w:val="24"/>
                <w:szCs w:val="24"/>
              </w:rPr>
              <w:t xml:space="preserve"> – ovlašteni službenik</w:t>
            </w:r>
          </w:p>
          <w:p w:rsidRDefault="006C0E3F" w:rsidP="006C0E3F" w:rsidR="006C0E3F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</w:t>
            </w:r>
            <w:proofErr w:type="spellStart"/>
            <w:r>
              <w:rPr>
                <w:sz w:val="24"/>
                <w:szCs w:val="24"/>
              </w:rPr>
              <w:t>Hajder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3F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1D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92EE9"/>
    <w:rsid w:val="006C0E3F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E3F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0E3F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0E3F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0E3F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E3F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0E3F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0E3F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0E3F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Stpn-82/2016</izvorni_sadrzaj>
    <derivirana_varijabla naziv="DomainObject.Predmet.OznakaBroj_1">Stpn-82/2016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LIVICH d.o.o. za građenje i usluge u graditeljstvu</izvorni_sadrzaj>
    <derivirana_varijabla naziv="DomainObject.Predmet.StrankaFormated_1">  LIVICH d.o.o. za građenje i usluge u graditeljstvu</derivirana_varijabla>
  </DomainObject.Predmet.StrankaFormated>
  <DomainObject.Predmet.StrankaFormatedOIB>
    <izvorni_sadrzaj>  LIVICH d.o.o. za građenje i usluge u graditeljstvu, OIB 77719318009</izvorni_sadrzaj>
    <derivirana_varijabla naziv="DomainObject.Predmet.StrankaFormatedOIB_1">  LIVICH d.o.o. za građenje i usluge u graditeljstvu, OIB 77719318009</derivirana_varijabla>
  </DomainObject.Predmet.StrankaFormatedOIB>
  <DomainObject.Predmet.StrankaFormatedWithAdress>
    <izvorni_sadrzaj> LIVICH d.o.o. za građenje i usluge u graditeljstvu, Ulica Slobode 41, 21000 Split</izvorni_sadrzaj>
    <derivirana_varijabla naziv="DomainObject.Predmet.StrankaFormatedWithAdress_1"> LIVICH d.o.o. za građenje i usluge u graditeljstvu, Ulica Slobode 41, 21000 Split</derivirana_varijabla>
  </DomainObject.Predmet.StrankaFormatedWithAdress>
  <DomainObject.Predmet.StrankaFormatedWithAdressOIB>
    <izvorni_sadrzaj> LIVICH d.o.o. za građenje i usluge u graditeljstvu, OIB 77719318009, Ulica Slobode 41, 21000 Split</izvorni_sadrzaj>
    <derivirana_varijabla naziv="DomainObject.Predmet.StrankaFormatedWithAdressOIB_1"> LIVICH d.o.o. za građenje i usluge u graditeljstvu, OIB 77719318009, Ulica Slobode 41, 21000 Split</derivirana_varijabla>
  </DomainObject.Predmet.StrankaFormatedWithAdressOIB>
  <DomainObject.Predmet.StrankaWithAdress>
    <izvorni_sadrzaj>LIVICH d.o.o. za građenje i usluge u graditeljstvu Ulica Slobode 41,21000 Split</izvorni_sadrzaj>
    <derivirana_varijabla naziv="DomainObject.Predmet.StrankaWithAdress_1">LIVICH d.o.o. za građenje i usluge u graditeljstvu Ulica Slobode 41,21000 Split</derivirana_varijabla>
  </DomainObject.Predmet.StrankaWithAdress>
  <DomainObject.Predmet.StrankaWithAdressOIB>
    <izvorni_sadrzaj>LIVICH d.o.o. za građenje i usluge u graditeljstvu, OIB 77719318009, Ulica Slobode 41,21000 Split</izvorni_sadrzaj>
    <derivirana_varijabla naziv="DomainObject.Predmet.StrankaWithAdressOIB_1">LIVICH d.o.o. za građenje i usluge u graditeljstvu, OIB 77719318009, Ulica Slobode 41,21000 Split</derivirana_varijabla>
  </DomainObject.Predmet.StrankaWithAdressOIB>
  <DomainObject.Predmet.StrankaNazivFormated>
    <izvorni_sadrzaj>LIVICH d.o.o. za građenje i usluge u graditeljstvu</izvorni_sadrzaj>
    <derivirana_varijabla naziv="DomainObject.Predmet.StrankaNazivFormated_1">LIVICH d.o.o. za građenje i usluge u graditeljstvu</derivirana_varijabla>
  </DomainObject.Predmet.StrankaNazivFormated>
  <DomainObject.Predmet.StrankaNazivFormatedOIB>
    <izvorni_sadrzaj>LIVICH d.o.o. za građenje i usluge u graditeljstvu, OIB 77719318009</izvorni_sadrzaj>
    <derivirana_varijabla naziv="DomainObject.Predmet.StrankaNazivFormatedOIB_1">LIVICH d.o.o. za građenje i usluge u graditeljstvu, OIB 77719318009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LIVICH d.o.o. za građenje i usluge u graditeljstvu</item>
    </izvorni_sadrzaj>
    <derivirana_varijabla naziv="DomainObject.Predmet.StrankaListFormated_1">
      <item>LIVICH d.o.o. za građenje i usluge u graditeljstvu</item>
    </derivirana_varijabla>
  </DomainObject.Predmet.StrankaListFormated>
  <DomainObject.Predmet.StrankaListFormatedOIB>
    <izvorni_sadrzaj>
      <item>LIVICH d.o.o. za građenje i usluge u graditeljstvu, OIB 77719318009</item>
    </izvorni_sadrzaj>
    <derivirana_varijabla naziv="DomainObject.Predmet.StrankaListFormatedOIB_1">
      <item>LIVICH d.o.o. za građenje i usluge u graditeljstvu, OIB 77719318009</item>
    </derivirana_varijabla>
  </DomainObject.Predmet.StrankaListFormatedOIB>
  <DomainObject.Predmet.StrankaListFormatedWithAdress>
    <izvorni_sadrzaj>
      <item>LIVICH d.o.o. za građenje i usluge u graditeljstvu, Ulica Slobode 41, 21000 Split</item>
    </izvorni_sadrzaj>
    <derivirana_varijabla naziv="DomainObject.Predmet.StrankaListFormatedWithAdress_1">
      <item>LIVICH d.o.o. za građenje i usluge u graditeljstvu, Ulica Slobode 41, 21000 Split</item>
    </derivirana_varijabla>
  </DomainObject.Predmet.StrankaListFormatedWithAdress>
  <DomainObject.Predmet.StrankaListFormatedWithAdressOIB>
    <izvorni_sadrzaj>
      <item>LIVICH d.o.o. za građenje i usluge u graditeljstvu, OIB 77719318009, Ulica Slobode 41, 21000 Split</item>
    </izvorni_sadrzaj>
    <derivirana_varijabla naziv="DomainObject.Predmet.StrankaListFormatedWithAdressOIB_1">
      <item>LIVICH d.o.o. za građenje i usluge u graditeljstvu, OIB 77719318009, Ulica Slobode 41, 21000 Split</item>
    </derivirana_varijabla>
  </DomainObject.Predmet.StrankaListFormatedWithAdressOIB>
  <DomainObject.Predmet.StrankaListNazivFormated>
    <izvorni_sadrzaj>
      <item>LIVICH d.o.o. za građenje i usluge u graditeljstvu</item>
    </izvorni_sadrzaj>
    <derivirana_varijabla naziv="DomainObject.Predmet.StrankaListNazivFormated_1">
      <item>LIVICH d.o.o. za građenje i usluge u graditeljstvu</item>
    </derivirana_varijabla>
  </DomainObject.Predmet.StrankaListNazivFormated>
  <DomainObject.Predmet.StrankaListNazivFormatedOIB>
    <izvorni_sadrzaj>
      <item>LIVICH d.o.o. za građenje i usluge u graditeljstvu, OIB 77719318009</item>
    </izvorni_sadrzaj>
    <derivirana_varijabla naziv="DomainObject.Predmet.StrankaListNazivFormatedOIB_1">
      <item>LIVICH d.o.o. za građenje i usluge u graditeljstvu, OIB 77719318009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LIVICH d.o.o. za građenje i usluge u graditeljstvu</izvorni_sadrzaj>
    <derivirana_varijabla naziv="DomainObject.Predmet.StrankaIDrugi_1">LIVICH d.o.o. za građenje i usluge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LIVICH d.o.o. za građenje i usluge u graditeljstvu, OIB 77719318009, Ulica Slobode 41, 21000 Split</izvorni_sadrzaj>
    <derivirana_varijabla naziv="DomainObject.Predmet.StrankaIDrugiAdressOIB_1">LIVICH d.o.o. za građenje i usluge u graditeljstvu, OIB 77719318009, Ulica Slobode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LIVICH d.o.o. za građenje i usluge u graditeljstvu</item>
    </izvorni_sadrzaj>
    <derivirana_varijabla naziv="DomainObject.Predmet.SudioniciListNaziv_1">
      <item>LIVICH d.o.o. za građenje i usluge u graditeljstvu</item>
    </derivirana_varijabla>
  </DomainObject.Predmet.SudioniciListNaziv>
  <DomainObject.Predmet.SudioniciListAdressOIB>
    <izvorni_sadrzaj>
      <item>LIVICH d.o.o. za građenje i usluge u graditeljstvu, OIB 77719318009, Ulica Slobode 41,21000 Split</item>
    </izvorni_sadrzaj>
    <derivirana_varijabla naziv="DomainObject.Predmet.SudioniciListAdressOIB_1">
      <item>LIVICH d.o.o. za građenje i usluge u graditeljstvu, OIB 77719318009, Ulica Slobode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77719318009</item>
    </izvorni_sadrzaj>
    <derivirana_varijabla naziv="DomainObject.Predmet.SudioniciListNazivOIB_1">
      <item>, OIB 77719318009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F5FD4-D82D-4DF8-AD0F-5971222D2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1221</properties:Characters>
  <properties:Lines>42</properties:Lines>
  <properties:Paragraphs>19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2018-01-31T08:58:00Z</cp:lastPrinted>
  <dcterms:modified xmlns:xsi="http://www.w3.org/2001/XMLSchema-instance" xsi:type="dcterms:W3CDTF">2018-01-31T08:58:00Z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