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62ae" w14:paraId="40c62ae" w:rsidRDefault="00AE649C" w:rsidP="00FA5B5E" w:rsidR="00AE649C" w:rsidRPr="00B76F3C">
      <w:pPr>
        <w:pStyle w:val="Naslov3"/>
        <w15:collapsed w:val="false"/>
      </w:pPr>
    </w:p>
    <w:p w:rsidRDefault="00D22D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22DAF" w:rsidP="00D22DAF" w:rsidR="00D22DAF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St-604/2016-4.</w:t>
      </w:r>
    </w:p>
    <w:p w:rsidRDefault="00D22DAF" w:rsidP="00D22DAF" w:rsidR="00D22DAF">
      <w:pPr>
        <w:jc w:val="both"/>
        <w:rPr>
          <w:rFonts w:cs="Arial" w:hAnsi="Arial" w:ascii="Arial"/>
        </w:rPr>
      </w:pPr>
    </w:p>
    <w:p w:rsidRDefault="00D22DAF" w:rsidP="00D22DAF" w:rsidR="00D22DAF">
      <w:pPr>
        <w:jc w:val="both"/>
        <w:rPr>
          <w:rFonts w:cs="Arial" w:hAnsi="Arial" w:ascii="Arial"/>
          <w:b/>
        </w:rPr>
      </w:pPr>
    </w:p>
    <w:p w:rsidRDefault="00D22DAF" w:rsidP="00D22DAF" w:rsidR="00D22DA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22DAF" w:rsidP="00D22DAF" w:rsidR="00D22DAF">
      <w:pPr>
        <w:jc w:val="center"/>
        <w:rPr>
          <w:rFonts w:cs="Arial" w:hAnsi="Arial" w:ascii="Arial"/>
          <w:b/>
        </w:rPr>
      </w:pPr>
    </w:p>
    <w:p w:rsidRDefault="00D22DAF" w:rsidP="00D22DAF" w:rsidR="00D22DA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D22DAF" w:rsidP="00D22DAF" w:rsidR="00D22DAF">
      <w:pPr>
        <w:jc w:val="center"/>
        <w:rPr>
          <w:rFonts w:cs="Arial" w:hAnsi="Arial" w:ascii="Arial"/>
        </w:rPr>
      </w:pPr>
    </w:p>
    <w:p w:rsidRDefault="00D22DAF" w:rsidP="00D22DAF" w:rsidR="00D22DAF">
      <w:pPr>
        <w:jc w:val="both"/>
        <w:rPr>
          <w:rFonts w:cs="Arial" w:hAnsi="Arial" w:ascii="Arial"/>
        </w:rPr>
      </w:pP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LABORATORIJ ZVUKA d.o.o. za djelatnost studija iz Zagreba, Nova </w:t>
      </w:r>
      <w:proofErr w:type="spellStart"/>
      <w:r>
        <w:rPr>
          <w:rFonts w:cs="Arial" w:hAnsi="Arial" w:ascii="Arial"/>
        </w:rPr>
        <w:t>Ves</w:t>
      </w:r>
      <w:proofErr w:type="spellEnd"/>
      <w:r>
        <w:rPr>
          <w:rFonts w:cs="Arial" w:hAnsi="Arial" w:ascii="Arial"/>
        </w:rPr>
        <w:t xml:space="preserve"> 45, MBS 080549547, OIB 95718111451, dana 07. rujna 2016. godine  </w:t>
      </w:r>
    </w:p>
    <w:p w:rsidRDefault="00D22DAF" w:rsidP="00D22DAF" w:rsidR="00D22DAF">
      <w:pPr>
        <w:jc w:val="both"/>
        <w:rPr>
          <w:rFonts w:cs="Arial" w:hAnsi="Arial" w:ascii="Arial"/>
        </w:rPr>
      </w:pPr>
    </w:p>
    <w:p w:rsidRDefault="00D22DAF" w:rsidP="00D22DAF" w:rsidR="00D22DA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22DAF" w:rsidP="00D22DAF" w:rsidR="00D22DAF">
      <w:pPr>
        <w:jc w:val="center"/>
        <w:rPr>
          <w:rFonts w:cs="Arial" w:hAnsi="Arial" w:ascii="Arial"/>
        </w:rPr>
      </w:pP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LABORATORIJ ZVUKA d.o.o. za djelatnost studija iz Zagreba, Nova </w:t>
      </w:r>
      <w:proofErr w:type="spellStart"/>
      <w:r>
        <w:rPr>
          <w:rFonts w:cs="Arial" w:hAnsi="Arial" w:ascii="Arial"/>
        </w:rPr>
        <w:t>Ves</w:t>
      </w:r>
      <w:proofErr w:type="spellEnd"/>
      <w:r>
        <w:rPr>
          <w:rFonts w:cs="Arial" w:hAnsi="Arial" w:ascii="Arial"/>
        </w:rPr>
        <w:t xml:space="preserve"> 45, MBS 080549547, OIB 95718111451.</w:t>
      </w: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II. Za stečajnu upraviteljicu imenuje se SNJEŽANA HOPP iz Daruvara, Antuna Matije </w:t>
      </w:r>
      <w:proofErr w:type="spellStart"/>
      <w:r>
        <w:rPr>
          <w:rFonts w:cs="Arial" w:hAnsi="Arial" w:ascii="Arial"/>
        </w:rPr>
        <w:t>Reljkovića</w:t>
      </w:r>
      <w:proofErr w:type="spellEnd"/>
      <w:r>
        <w:rPr>
          <w:rFonts w:cs="Arial" w:hAnsi="Arial" w:ascii="Arial"/>
        </w:rPr>
        <w:t xml:space="preserve"> 77, OIB 00950074200. </w:t>
      </w: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LABORATORIJ ZVUKA d.o.o. za djelatnost studija iz Zagreba, Nova </w:t>
      </w:r>
      <w:proofErr w:type="spellStart"/>
      <w:r>
        <w:rPr>
          <w:rFonts w:cs="Arial" w:hAnsi="Arial" w:ascii="Arial"/>
        </w:rPr>
        <w:t>Ves</w:t>
      </w:r>
      <w:proofErr w:type="spellEnd"/>
      <w:r>
        <w:rPr>
          <w:rFonts w:cs="Arial" w:hAnsi="Arial" w:ascii="Arial"/>
        </w:rPr>
        <w:t xml:space="preserve"> 45, MBS 080549547, OIB 95718111451.</w:t>
      </w:r>
    </w:p>
    <w:p w:rsidRDefault="00D22DAF" w:rsidP="00D22DAF" w:rsidR="00D22DA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07. rujna 2016. godine u 11,30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D22DAF" w:rsidP="00D22DAF" w:rsidR="00D22DAF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22DAF" w:rsidP="00D22DAF" w:rsidR="00D22DA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Zagrebu.</w:t>
      </w:r>
    </w:p>
    <w:p w:rsidRDefault="00D22DAF" w:rsidP="00D22DAF" w:rsidR="00D22DAF">
      <w:pPr>
        <w:jc w:val="both"/>
        <w:rPr>
          <w:rFonts w:cs="Arial" w:hAnsi="Arial" w:ascii="Arial"/>
        </w:rPr>
      </w:pPr>
    </w:p>
    <w:p w:rsidRDefault="00D22DAF" w:rsidP="00D22DAF" w:rsidR="00D22DA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22DAF" w:rsidP="00D22DAF" w:rsidR="00D22DAF">
      <w:pPr>
        <w:jc w:val="center"/>
        <w:rPr>
          <w:rFonts w:cs="Arial" w:hAnsi="Arial" w:ascii="Arial"/>
          <w:b/>
        </w:rPr>
      </w:pP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St-604/2016-2,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</w:p>
    <w:p w:rsidRDefault="00D22DAF" w:rsidP="00D22DAF" w:rsidR="00D22DA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stečajna upraviteljica pregledom poslovne dokumentacije i prostora dužnika, utvrdi da dužnik ima imovinu koja bi se mogla unovčiti, sukladno odredbi čl. </w:t>
      </w:r>
      <w:r>
        <w:rPr>
          <w:rFonts w:cs="Arial" w:hAnsi="Arial" w:ascii="Arial"/>
        </w:rPr>
        <w:lastRenderedPageBreak/>
        <w:t>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22DAF" w:rsidP="00D22DAF" w:rsidR="00D22DAF">
      <w:pPr>
        <w:pStyle w:val="Bezproreda"/>
        <w:ind w:firstLine="851"/>
        <w:jc w:val="both"/>
        <w:rPr>
          <w:rFonts w:cs="Arial" w:hAnsi="Arial" w:ascii="Arial"/>
        </w:rPr>
      </w:pPr>
    </w:p>
    <w:p w:rsidRDefault="00D22DAF" w:rsidP="00D22DAF" w:rsidR="00D22DA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D22DAF" w:rsidP="00D22DAF" w:rsidR="00D22DA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07. rujna 2016. godine</w:t>
      </w:r>
    </w:p>
    <w:p w:rsidRDefault="00D22DAF" w:rsidP="00D22DAF" w:rsidR="00D22DAF">
      <w:pPr>
        <w:rPr>
          <w:rFonts w:cs="Arial" w:hAnsi="Arial" w:ascii="Arial"/>
          <w:b/>
        </w:rPr>
      </w:pPr>
    </w:p>
    <w:p w:rsidRDefault="00D22DAF" w:rsidP="00D22DAF" w:rsidR="00D22DAF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22DAF" w:rsidP="00D22DAF" w:rsidR="00D22DAF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D22DAF" w:rsidP="00D22DAF" w:rsidR="00D22DAF">
      <w:pPr>
        <w:ind w:firstLine="4111"/>
        <w:jc w:val="both"/>
        <w:rPr>
          <w:rFonts w:cs="Arial" w:hAnsi="Arial" w:ascii="Arial"/>
        </w:rPr>
      </w:pPr>
    </w:p>
    <w:p w:rsidRDefault="00D22DAF" w:rsidP="00D22DAF" w:rsidR="00D22DAF">
      <w:pPr>
        <w:jc w:val="both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22DAF" w:rsidP="00D22DAF" w:rsidR="00D22DAF">
      <w:pPr>
        <w:jc w:val="both"/>
        <w:rPr>
          <w:rFonts w:cs="Arial" w:hAnsi="Arial" w:ascii="Arial"/>
        </w:rPr>
      </w:pPr>
    </w:p>
    <w:p w:rsidRDefault="00D22DAF" w:rsidP="00D22DAF" w:rsidR="00D22DAF">
      <w:pPr>
        <w:jc w:val="both"/>
        <w:rPr>
          <w:rFonts w:cs="Arial" w:hAnsi="Arial" w:ascii="Arial"/>
        </w:rPr>
      </w:pPr>
    </w:p>
    <w:p w:rsidRDefault="00D22DAF" w:rsidP="00D22DAF" w:rsidR="00D22DAF">
      <w:pPr>
        <w:jc w:val="both"/>
        <w:rPr>
          <w:rFonts w:cs="Arial" w:hAnsi="Arial" w:ascii="Arial"/>
        </w:rPr>
      </w:pPr>
    </w:p>
    <w:p w:rsidRDefault="00D22DAF" w:rsidP="00D22DAF" w:rsidR="00D22DA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e-oglasne ploče suda 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22DAF" w:rsidP="00D22DAF" w:rsidR="00D22DA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U Bjelovaru 07.09.2016.g.</w:t>
      </w:r>
    </w:p>
    <w:p w:rsidRDefault="00D22DAF" w:rsidP="00D22DAF" w:rsidR="00D22DAF">
      <w:pPr>
        <w:rPr>
          <w:rFonts w:cs="Arial" w:hAnsi="Arial" w:ascii="Arial"/>
        </w:rPr>
      </w:pPr>
    </w:p>
    <w:p w:rsidRDefault="00D22DAF" w:rsidP="00D22DAF" w:rsidR="00D22DAF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A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70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St-604/2016-4</izvorni_sadrzaj>
    <derivirana_varijabla naziv="DomainObject.Oznaka_1">St-604/2016-4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LABORATORIJ ZVUKA d.o.o. zastupanog po punomoćniku Zoran Mladenović</izvorni_sadrzaj>
    <derivirana_varijabla naziv="DomainObject.Predmet.ProtustrankaFormated_1">  LABORATORIJ ZVUKA d.o.o. zastupanog po punomoćniku Zoran Mladenović</derivirana_varijabla>
  </DomainObject.Predmet.ProtustrankaFormated>
  <DomainObject.Predmet.ProtustrankaFormatedOIB>
    <izvorni_sadrzaj>  LABORATORIJ ZVUKA d.o.o., OIB 95718111451 zastupanog po punomoćniku Zoran Mladenović</izvorni_sadrzaj>
    <derivirana_varijabla naziv="DomainObject.Predmet.ProtustrankaFormatedOIB_1">  LABORATORIJ ZVUKA d.o.o., OIB 95718111451 zastupanog po punomoćniku Zoran Mladenović</derivirana_varijabla>
  </DomainObject.Predmet.ProtustrankaFormatedOIB>
  <DomainObject.Predmet.ProtustrankaFormatedWithAdress>
    <izvorni_sadrzaj> LABORATORIJ ZVUKA d.o.o., Nova ves 45, 10000 Zagreb zastupanog po punomoćniku Zoran Mladenović</izvorni_sadrzaj>
    <derivirana_varijabla naziv="DomainObject.Predmet.ProtustrankaFormatedWithAdress_1"> LABORATORIJ ZVUKA d.o.o., Nova ves 45, 10000 Zagreb zastupanog po punomoćniku Zoran Mladenović</derivirana_varijabla>
  </DomainObject.Predmet.ProtustrankaFormatedWithAdress>
  <DomainObject.Predmet.ProtustrankaFormatedWithAdressOIB>
    <izvorni_sadrzaj> LABORATORIJ ZVUKA d.o.o., OIB 95718111451, Nova ves 45, 10000 Zagreb zastupanog po punomoćniku Zoran Mladenović</izvorni_sadrzaj>
    <derivirana_varijabla naziv="DomainObject.Predmet.ProtustrankaFormatedWithAdressOIB_1"> LABORATORIJ ZVUKA d.o.o., OIB 95718111451, Nova ves 45, 10000 Zagreb zastupanog po punomoćniku Zoran Mladenović</derivirana_varijabla>
  </DomainObject.Predmet.ProtustrankaFormatedWithAdressOIB>
  <DomainObject.Predmet.ProtustrankaWithAdress>
    <izvorni_sadrzaj>LABORATORIJ ZVUKA d.o.o. Nova ves 45, 10000 Zagreb</izvorni_sadrzaj>
    <derivirana_varijabla naziv="DomainObject.Predmet.ProtustrankaWithAdress_1">LABORATORIJ ZVUKA d.o.o. Nova ves 45, 10000 Zagreb</derivirana_varijabla>
  </DomainObject.Predmet.ProtustrankaWithAdress>
  <DomainObject.Predmet.ProtustrankaWithAdressOIB>
    <izvorni_sadrzaj>LABORATORIJ ZVUKA d.o.o., OIB 95718111451, Nova ves 45, 10000 Zagreb</izvorni_sadrzaj>
    <derivirana_varijabla naziv="DomainObject.Predmet.ProtustrankaWithAdressOIB_1">LABORATORIJ ZVUKA d.o.o., OIB 95718111451, Nova ves 45, 10000 Zagreb</derivirana_varijabla>
  </DomainObject.Predmet.ProtustrankaWithAdressOIB>
  <DomainObject.Predmet.ProtustrankaNazivFormated>
    <izvorni_sadrzaj>LABORATORIJ ZVUKA d.o.o.</izvorni_sadrzaj>
    <derivirana_varijabla naziv="DomainObject.Predmet.ProtustrankaNazivFormated_1">LABORATORIJ ZVUKA d.o.o.</derivirana_varijabla>
  </DomainObject.Predmet.ProtustrankaNazivFormated>
  <DomainObject.Predmet.ProtustrankaNazivFormatedOIB>
    <izvorni_sadrzaj>LABORATORIJ ZVUKA d.o.o., OIB 95718111451</izvorni_sadrzaj>
    <derivirana_varijabla naziv="DomainObject.Predmet.ProtustrankaNazivFormatedOIB_1">LABORATORIJ ZVUKA d.o.o., OIB 95718111451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LABORATORIJ ZVUKA d.o.o. zastupanog po punomoćniku Zoran Mladenović</item>
    </izvorni_sadrzaj>
    <derivirana_varijabla naziv="DomainObject.Predmet.ProtuStrankaListFormated_1">
      <item>LABORATORIJ ZVUKA d.o.o. zastupanog po punomoćniku Zoran Mladenović</item>
    </derivirana_varijabla>
  </DomainObject.Predmet.ProtuStrankaListFormated>
  <DomainObject.Predmet.ProtuStrankaListFormatedOIB>
    <izvorni_sadrzaj>
      <item>LABORATORIJ ZVUKA d.o.o., OIB 95718111451 zastupanog po punomoćniku Zoran Mladenović</item>
    </izvorni_sadrzaj>
    <derivirana_varijabla naziv="DomainObject.Predmet.ProtuStrankaListFormatedOIB_1">
      <item>LABORATORIJ ZVUKA d.o.o., OIB 95718111451 zastupanog po punomoćniku Zoran Mladenović</item>
    </derivirana_varijabla>
  </DomainObject.Predmet.ProtuStrankaListFormatedOIB>
  <DomainObject.Predmet.ProtuStrankaListFormatedWithAdress>
    <izvorni_sadrzaj>
      <item>LABORATORIJ ZVUKA d.o.o., Nova ves 45, 10000 Zagreb zastupanog po punomoćniku Zoran Mladenović</item>
    </izvorni_sadrzaj>
    <derivirana_varijabla naziv="DomainObject.Predmet.ProtuStrankaListFormatedWithAdress_1">
      <item>LABORATORIJ ZVUKA d.o.o., Nova ves 45, 10000 Zagreb zastupanog po punomoćniku Zoran Mladenović</item>
    </derivirana_varijabla>
  </DomainObject.Predmet.ProtuStrankaListFormatedWithAdress>
  <DomainObject.Predmet.ProtuStrankaListFormatedWithAdressOIB>
    <izvorni_sadrzaj>
      <item>LABORATORIJ ZVUKA d.o.o., OIB 95718111451, Nova ves 45, 10000 Zagreb zastupanog po punomoćniku Zoran Mladenović</item>
    </izvorni_sadrzaj>
    <derivirana_varijabla naziv="DomainObject.Predmet.ProtuStrankaListFormatedWithAdressOIB_1">
      <item>LABORATORIJ ZVUKA d.o.o., OIB 95718111451, Nova ves 45, 10000 Zagreb zastupanog po punomoćniku Zoran Mladenović</item>
    </derivirana_varijabla>
  </DomainObject.Predmet.ProtuStrankaListFormatedWithAdressOIB>
  <DomainObject.Predmet.ProtuStrankaListNazivFormated>
    <izvorni_sadrzaj>
      <item>LABORATORIJ ZVUKA d.o.o.</item>
    </izvorni_sadrzaj>
    <derivirana_varijabla naziv="DomainObject.Predmet.ProtuStrankaListNazivFormated_1">
      <item>LABORATORIJ ZVUKA d.o.o.</item>
    </derivirana_varijabla>
  </DomainObject.Predmet.ProtuStrankaListNazivFormated>
  <DomainObject.Predmet.ProtuStrankaListNazivFormatedOIB>
    <izvorni_sadrzaj>
      <item>LABORATORIJ ZVUKA d.o.o., OIB 95718111451</item>
    </izvorni_sadrzaj>
    <derivirana_varijabla naziv="DomainObject.Predmet.ProtuStrankaListNazivFormatedOIB_1">
      <item>LABORATORIJ ZVUKA d.o.o., OIB 95718111451</item>
    </derivirana_varijabla>
  </DomainObject.Predmet.ProtuStrankaListNazivFormatedOIB>
  <DomainObject.Predmet.OstaliListFormated>
    <izvorni_sadrzaj>
      <item>Zoran Mladenović punomoćnik sudionika u postupku LABORATORIJ ZVUKA d.o.o.</item>
    </izvorni_sadrzaj>
    <derivirana_varijabla naziv="DomainObject.Predmet.OstaliListFormated_1">
      <item>Zoran Mladenović punomoćnik sudionika u postupku LABORATORIJ ZVUKA d.o.o.</item>
    </derivirana_varijabla>
  </DomainObject.Predmet.OstaliListFormated>
  <DomainObject.Predmet.OstaliListFormatedOIB>
    <izvorni_sadrzaj>
      <item>Zoran Mladenović, OIB 55353459391 punomoćnik sudionika u postupku LABORATORIJ ZVUKA d.o.o.</item>
    </izvorni_sadrzaj>
    <derivirana_varijabla naziv="DomainObject.Predmet.OstaliListFormatedOIB_1">
      <item>Zoran Mladenović, OIB 55353459391 punomoćnik sudionika u postupku LABORATORIJ ZVUKA d.o.o.</item>
    </derivirana_varijabla>
  </DomainObject.Predmet.OstaliListFormatedOIB>
  <DomainObject.Predmet.OstaliListFormatedWithAdress>
    <izvorni_sadrzaj>
      <item>Zoran Mladenović, Korčulanska 12, 10000 Zagreb punomoćnik sudionika u postupku LABORATORIJ ZVUKA d.o.o.</item>
    </izvorni_sadrzaj>
    <derivirana_varijabla naziv="DomainObject.Predmet.OstaliListFormatedWithAdress_1">
      <item>Zoran Mladenović, Korčulanska 12, 10000 Zagreb punomoćnik sudionika u postupku LABORATORIJ ZVUKA d.o.o.</item>
    </derivirana_varijabla>
  </DomainObject.Predmet.OstaliListFormatedWithAdress>
  <DomainObject.Predmet.OstaliListFormatedWithAdressOIB>
    <izvorni_sadrzaj>
      <item>Zoran Mladenović, OIB 55353459391, Korčulanska 12, 10000 Zagreb punomoćnik sudionika u postupku LABORATORIJ ZVUKA d.o.o.</item>
    </izvorni_sadrzaj>
    <derivirana_varijabla naziv="DomainObject.Predmet.OstaliListFormatedWithAdressOIB_1">
      <item>Zoran Mladenović, OIB 55353459391, Korčulanska 12, 10000 Zagreb punomoćnik sudionika u postupku LABORATORIJ ZVUKA d.o.o.</item>
    </derivirana_varijabla>
  </DomainObject.Predmet.OstaliListFormatedWithAdressOIB>
  <DomainObject.Predmet.OstaliListNazivFormated>
    <izvorni_sadrzaj>
      <item>Zoran Mladenović</item>
    </izvorni_sadrzaj>
    <derivirana_varijabla naziv="DomainObject.Predmet.OstaliListNazivFormated_1">
      <item>Zoran Mladenović</item>
    </derivirana_varijabla>
  </DomainObject.Predmet.OstaliListNazivFormated>
  <DomainObject.Predmet.OstaliListNazivFormatedOIB>
    <izvorni_sadrzaj>
      <item>Zoran Mladenović, OIB 55353459391</item>
    </izvorni_sadrzaj>
    <derivirana_varijabla naziv="DomainObject.Predmet.OstaliListNazivFormatedOIB_1">
      <item>Zoran Mladenović, OIB 55353459391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St-604/2016-4</izvorni_sadrzaj>
    <derivirana_varijabla naziv="DomainObject.PoslovniBrojDokumenta_1">St-604/2016-4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LABORATORIJ ZVUKA d.o.o.</izvorni_sadrzaj>
    <derivirana_varijabla naziv="DomainObject.Predmet.ProtustrankaIDrugi_1">LABORATORIJ ZVUKA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LABORATORIJ ZVUKA d.o.o., OIB 95718111451, Nova ves 45, 10000 Zagreb</izvorni_sadrzaj>
    <derivirana_varijabla naziv="DomainObject.Predmet.ProtustrankaIDrugiAdressOIB_1">LABORATORIJ ZVUKA d.o.o., OIB 95718111451, Nova ves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LABORATORIJ ZVUKA d.o.o.</item>
      <item>FINA Regionalni centar Zagreb</item>
      <item>Zoran Mladenović</item>
    </izvorni_sadrzaj>
    <derivirana_varijabla naziv="DomainObject.Predmet.SudioniciListNaziv_1">
      <item>LABORATORIJ ZVUKA d.o.o.</item>
      <item>FINA Regionalni centar Zagreb</item>
      <item>Zoran Mladenović</item>
    </derivirana_varijabla>
  </DomainObject.Predmet.SudioniciListNaziv>
  <DomainObject.Predmet.SudioniciListAdressOIB>
    <izvorni_sadrzaj>
      <item>LABORATORIJ ZVUKA d.o.o., OIB 95718111451, Nova ves 45,10000 Zagreb</item>
      <item>FINA Regionalni centar Zagreb, OIB 85821130368, Trg svibanjskih žrtava 1995. 1,10000 Zagreb</item>
      <item>Zoran Mladenović, OIB 55353459391, Korčulanska 12,10000 Zagreb</item>
    </izvorni_sadrzaj>
    <derivirana_varijabla naziv="DomainObject.Predmet.SudioniciListAdressOIB_1">
      <item>LABORATORIJ ZVUKA d.o.o., OIB 95718111451, Nova ves 45,10000 Zagreb</item>
      <item>FINA Regionalni centar Zagreb, OIB 85821130368, Trg svibanjskih žrtava 1995. 1,10000 Zagreb</item>
      <item>Zoran Mladenović, OIB 55353459391, Korčulanska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8FB1F-E0F7-439F-81E3-6EFF178E2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731</properties:Words>
  <properties:Characters>3918</properties:Characters>
  <properties:Lines>109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2016-09-07T09:00:00Z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St-604/2016-4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