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74cc" w14:paraId="c1b74cc" w:rsidRDefault="00B75002" w:rsidP="005145C6" w:rsidR="00B75002" w:rsidRPr="005145C6">
      <w:pPr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145C6">
        <w:rPr>
          <w:rFonts w:cs="Times New Roman" w:hAnsi="Times New Roman" w:ascii="Times New Roman"/>
          <w:b/>
          <w:sz w:val="24"/>
          <w:szCs w:val="24"/>
        </w:rPr>
        <w:t xml:space="preserve">ZAHTJEV ZA </w:t>
      </w:r>
      <w:r w:rsidR="004A0A91" w:rsidRPr="005145C6">
        <w:rPr>
          <w:rFonts w:cs="Times New Roman" w:hAnsi="Times New Roman" w:ascii="Times New Roman"/>
          <w:b/>
          <w:sz w:val="24"/>
          <w:szCs w:val="24"/>
        </w:rPr>
        <w:t>PRODAJU</w:t>
      </w:r>
      <w:r w:rsidRPr="005145C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30E55" w:rsidRPr="005145C6">
        <w:rPr>
          <w:rFonts w:cs="Times New Roman" w:hAnsi="Times New Roman" w:ascii="Times New Roman"/>
          <w:b/>
          <w:sz w:val="24"/>
          <w:szCs w:val="24"/>
        </w:rPr>
        <w:t>PO</w:t>
      </w:r>
      <w:r w:rsidRPr="005145C6">
        <w:rPr>
          <w:rFonts w:cs="Times New Roman" w:hAnsi="Times New Roman" w:ascii="Times New Roman"/>
          <w:b/>
          <w:sz w:val="24"/>
          <w:szCs w:val="24"/>
        </w:rPr>
        <w:t>KRETNIN</w:t>
      </w:r>
      <w:r w:rsidR="004A0A91" w:rsidRPr="005145C6">
        <w:rPr>
          <w:rFonts w:cs="Times New Roman" w:hAnsi="Times New Roman" w:ascii="Times New Roman"/>
          <w:b/>
          <w:sz w:val="24"/>
          <w:szCs w:val="24"/>
        </w:rPr>
        <w:t>E</w:t>
      </w:r>
      <w:r w:rsidR="00130E55" w:rsidRPr="005145C6">
        <w:rPr>
          <w:rFonts w:cs="Times New Roman" w:hAnsi="Times New Roman" w:ascii="Times New Roman"/>
          <w:b/>
          <w:sz w:val="24"/>
          <w:szCs w:val="24"/>
        </w:rPr>
        <w:t>/PRAVA</w:t>
      </w:r>
      <w:r w:rsidRPr="005145C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EC4D83" w:rsidRPr="005145C6">
        <w:rPr>
          <w:rFonts w:cs="Times New Roman" w:hAnsi="Times New Roman" w:ascii="Times New Roman"/>
          <w:b/>
          <w:sz w:val="24"/>
          <w:szCs w:val="24"/>
        </w:rPr>
        <w:t>U</w:t>
      </w:r>
      <w:r w:rsidRPr="005145C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0744CE" w:rsidRPr="005145C6">
        <w:rPr>
          <w:rFonts w:cs="Times New Roman" w:hAnsi="Times New Roman" w:ascii="Times New Roman"/>
          <w:b/>
          <w:sz w:val="24"/>
          <w:szCs w:val="24"/>
        </w:rPr>
        <w:t>STEČAJ</w:t>
      </w:r>
      <w:r w:rsidRPr="005145C6">
        <w:rPr>
          <w:rFonts w:cs="Times New Roman" w:hAnsi="Times New Roman" w:ascii="Times New Roman"/>
          <w:b/>
          <w:sz w:val="24"/>
          <w:szCs w:val="24"/>
        </w:rPr>
        <w:t>NOM POSTUPKU</w:t>
      </w:r>
    </w:p>
    <w:p w:rsidRDefault="00BD615A" w:rsidP="00BD615A" w:rsidR="00282315">
      <w:pPr>
        <w:pStyle w:val="t-9-8-bez-uvl"/>
        <w:rPr>
          <w:color w:val="000000"/>
        </w:rPr>
      </w:pPr>
      <w:r>
        <w:rPr>
          <w:color w:val="000000"/>
        </w:rPr>
        <w:t xml:space="preserve">NAZIV I ADRESA NADLEŽNOG TIJELA </w:t>
      </w:r>
    </w:p>
    <w:p w:rsidRDefault="00282315" w:rsidP="00BD615A" w:rsidR="00BD615A">
      <w:pPr>
        <w:pStyle w:val="t-9-8-bez-uvl"/>
        <w:rPr>
          <w:color w:val="000000"/>
        </w:rPr>
      </w:pPr>
      <w:r>
        <w:rPr>
          <w:color w:val="000000"/>
        </w:rPr>
        <w:t>TRGOVAČKI SUD U ZADRU, Dr. Franje Tuđmana 35</w:t>
      </w:r>
    </w:p>
    <w:p w:rsidRDefault="00BD615A" w:rsidP="00BD615A" w:rsidR="003E54F6">
      <w:pPr>
        <w:pStyle w:val="t-9-8-bez-uvl"/>
        <w:rPr>
          <w:color w:val="000000"/>
        </w:rPr>
      </w:pPr>
      <w:r>
        <w:rPr>
          <w:color w:val="000000"/>
        </w:rPr>
        <w:t xml:space="preserve">POSLOVNI BROJ SPISA </w:t>
      </w:r>
    </w:p>
    <w:p w:rsidRDefault="00282315" w:rsidP="00BD615A" w:rsidR="00BD615A">
      <w:pPr>
        <w:pStyle w:val="t-9-8-bez-uvl"/>
        <w:rPr>
          <w:color w:val="000000"/>
        </w:rPr>
      </w:pPr>
      <w:r>
        <w:rPr>
          <w:color w:val="000000"/>
        </w:rPr>
        <w:t>1St-263/16</w:t>
      </w:r>
    </w:p>
    <w:p w:rsidRDefault="00BD615A" w:rsidP="00BD615A" w:rsidR="003E54F6">
      <w:pPr>
        <w:pStyle w:val="t-9-8-bez-uvl"/>
        <w:rPr>
          <w:color w:val="000000"/>
        </w:rPr>
      </w:pPr>
      <w:r>
        <w:rPr>
          <w:color w:val="000000"/>
        </w:rPr>
        <w:t xml:space="preserve">DATUM ZAHTJEVA ZA PRODAJU </w:t>
      </w:r>
    </w:p>
    <w:p w:rsidRDefault="00282315" w:rsidP="00BD615A" w:rsidR="00BD615A">
      <w:pPr>
        <w:pStyle w:val="t-9-8-bez-uvl"/>
        <w:rPr>
          <w:color w:val="000000"/>
        </w:rPr>
      </w:pPr>
      <w:r>
        <w:rPr>
          <w:color w:val="000000"/>
        </w:rPr>
        <w:t>23. studenoga 2016.</w:t>
      </w:r>
    </w:p>
    <w:p w:rsidRDefault="00BD615A" w:rsidP="00BD615A" w:rsidR="00BD615A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BD615A" w:rsidP="00BD615A" w:rsidR="00BD615A">
      <w:pPr>
        <w:pStyle w:val="t-9-8-bez-uvl"/>
        <w:rPr>
          <w:color w:val="000000"/>
        </w:rPr>
      </w:pPr>
      <w:r>
        <w:rPr>
          <w:color w:val="000000"/>
        </w:rPr>
        <w:t xml:space="preserve">STEČAJNI VJEROVNIK (ime i prezime/naziv, adresa, OIB) </w:t>
      </w:r>
    </w:p>
    <w:p w:rsidRDefault="00282315" w:rsidP="00BD615A" w:rsidR="00BD615A">
      <w:pPr>
        <w:pStyle w:val="t-9-8-bez-uvl"/>
        <w:rPr>
          <w:color w:val="000000"/>
        </w:rPr>
      </w:pPr>
      <w:r>
        <w:rPr>
          <w:color w:val="000000"/>
        </w:rPr>
        <w:t>ERSTE&amp;STEIERMARKISCHE BANK d.d., Rijeka, Jadranski trg 3/a, OIB: 23057039320</w:t>
      </w:r>
    </w:p>
    <w:p w:rsidRDefault="00BD615A" w:rsidP="00BD615A" w:rsidR="00BD615A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 ________________________________________________</w:t>
      </w:r>
    </w:p>
    <w:p w:rsidRDefault="00BD615A" w:rsidP="00282315" w:rsidR="00BD615A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</w:t>
      </w:r>
    </w:p>
    <w:p w:rsidRDefault="00282315" w:rsidP="00282315" w:rsidR="00282315">
      <w:pPr>
        <w:pStyle w:val="t-9-8-bez-uvl"/>
        <w:rPr>
          <w:color w:val="000000"/>
        </w:rPr>
      </w:pPr>
      <w:r>
        <w:rPr>
          <w:color w:val="000000"/>
        </w:rPr>
        <w:t>MERIDIJAN GRUPA d.o.o. u stečaju, Zadar, Ive Senjanina 14B, OIB: 39317990272</w:t>
      </w:r>
    </w:p>
    <w:p w:rsidRDefault="00BD615A" w:rsidP="00282315" w:rsidR="00BD615A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</w:t>
      </w:r>
    </w:p>
    <w:p w:rsidRDefault="00282315" w:rsidP="00282315" w:rsidR="00282315">
      <w:pPr>
        <w:pStyle w:val="t-9-8-bez-uvl"/>
        <w:rPr>
          <w:color w:val="000000"/>
        </w:rPr>
      </w:pPr>
      <w:r>
        <w:rPr>
          <w:color w:val="000000"/>
        </w:rPr>
        <w:t xml:space="preserve">Marica Nekić iz Zadra, </w:t>
      </w:r>
      <w:r w:rsidRPr="008E37E9">
        <w:t>Put Gazića 14A, OIB: 75245904208</w:t>
      </w:r>
      <w:r>
        <w:rPr>
          <w:color w:val="000000"/>
        </w:rPr>
        <w:t xml:space="preserve"> </w:t>
      </w:r>
    </w:p>
    <w:p w:rsidRDefault="00BD615A" w:rsidP="00BD615A" w:rsidR="00BD615A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DUŽNIKA (ime i prezime/naziv, adresa) ________________________________________________</w:t>
      </w:r>
    </w:p>
    <w:p w:rsidRDefault="00BD615A" w:rsidP="00BD615A" w:rsidR="00BD615A">
      <w:pPr>
        <w:pStyle w:val="t-9-8-bez-uvl"/>
        <w:rPr>
          <w:color w:val="000000"/>
        </w:rPr>
      </w:pPr>
      <w:r>
        <w:rPr>
          <w:color w:val="000000"/>
        </w:rPr>
        <w:t>___________________________________________________________________</w:t>
      </w:r>
    </w:p>
    <w:p w:rsidRDefault="00E92D70" w:rsidP="00B75002" w:rsidR="00B75002" w:rsidRPr="005145C6">
      <w:pPr>
        <w:rPr>
          <w:rFonts w:cs="Times New Roman" w:hAnsi="Times New Roman" w:ascii="Times New Roman"/>
          <w:b/>
          <w:sz w:val="24"/>
          <w:szCs w:val="24"/>
        </w:rPr>
      </w:pPr>
      <w:r w:rsidRPr="005145C6">
        <w:rPr>
          <w:rFonts w:cs="Times New Roman" w:hAnsi="Times New Roman" w:ascii="Times New Roman"/>
          <w:b/>
          <w:sz w:val="24"/>
          <w:szCs w:val="24"/>
        </w:rPr>
        <w:t>PODACI O PO</w:t>
      </w:r>
      <w:r w:rsidR="00B75002" w:rsidRPr="005145C6">
        <w:rPr>
          <w:rFonts w:cs="Times New Roman" w:hAnsi="Times New Roman" w:ascii="Times New Roman"/>
          <w:b/>
          <w:sz w:val="24"/>
          <w:szCs w:val="24"/>
        </w:rPr>
        <w:t>KRETNINI</w:t>
      </w:r>
      <w:r w:rsidRPr="005145C6">
        <w:rPr>
          <w:rFonts w:cs="Times New Roman" w:hAnsi="Times New Roman" w:ascii="Times New Roman"/>
          <w:b/>
          <w:sz w:val="24"/>
          <w:szCs w:val="24"/>
        </w:rPr>
        <w:t>/PRAVU</w:t>
      </w:r>
      <w:r w:rsidR="00B75002" w:rsidRPr="005145C6">
        <w:rPr>
          <w:rFonts w:cs="Times New Roman" w:hAnsi="Times New Roman" w:ascii="Times New Roman"/>
          <w:b/>
          <w:sz w:val="24"/>
          <w:szCs w:val="24"/>
        </w:rPr>
        <w:t>:</w:t>
      </w:r>
    </w:p>
    <w:tbl>
      <w:tblPr>
        <w:tblStyle w:val="Reetkatablice"/>
        <w:tblW w:type="dxa" w:w="9185"/>
        <w:tblCellSpacing w:type="dxa" w:w="2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6" w:themeColor="text1" w:color="000000" w:val="single"/>
          <w:insideV w:space="0" w:sz="6" w:themeColor="text1" w:color="000000" w:val="single"/>
        </w:tblBorders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565"/>
        <w:gridCol w:w="4620"/>
      </w:tblGrid>
      <w:tr w:rsidTr="00846B67" w:rsidR="00B75002" w:rsidRPr="005145C6">
        <w:trPr>
          <w:cantSplit/>
          <w:trHeight w:val="851"/>
          <w:tblCellSpacing w:type="dxa" w:w="28"/>
        </w:trPr>
        <w:tc>
          <w:tcPr>
            <w:tcW w:type="dxa" w:w="4564"/>
            <w:vAlign w:val="center"/>
          </w:tcPr>
          <w:p w:rsidRDefault="00E92D70" w:rsidP="00AB6E34" w:rsidR="00B75002" w:rsidRPr="005145C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145C6">
              <w:rPr>
                <w:rFonts w:cs="Times New Roman" w:hAnsi="Times New Roman" w:ascii="Times New Roman"/>
                <w:sz w:val="24"/>
                <w:szCs w:val="24"/>
              </w:rPr>
              <w:t>Opis pokretnine/prava</w:t>
            </w:r>
          </w:p>
        </w:tc>
        <w:tc>
          <w:tcPr>
            <w:tcW w:type="dxa" w:w="4621"/>
            <w:vAlign w:val="center"/>
          </w:tcPr>
          <w:p w:rsidRDefault="00282315" w:rsidP="008E3EF5" w:rsidR="00B75002" w:rsidRPr="005145C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Brodica marke </w:t>
            </w:r>
            <w:r w:rsidR="00B40F76">
              <w:rPr>
                <w:rFonts w:cs="Times New Roman" w:hAnsi="Times New Roman" w:ascii="Times New Roman"/>
                <w:sz w:val="24"/>
                <w:szCs w:val="24"/>
              </w:rPr>
              <w:t>Salona 40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3E54F6">
              <w:rPr>
                <w:rFonts w:cs="Times New Roman" w:hAnsi="Times New Roman" w:ascii="Times New Roman"/>
                <w:sz w:val="24"/>
                <w:szCs w:val="24"/>
              </w:rPr>
              <w:t xml:space="preserve">oznaka </w:t>
            </w:r>
            <w:r w:rsidR="008E3EF5">
              <w:rPr>
                <w:rFonts w:cs="Times New Roman" w:hAnsi="Times New Roman" w:ascii="Times New Roman"/>
                <w:sz w:val="24"/>
                <w:szCs w:val="24"/>
              </w:rPr>
              <w:t>1040</w:t>
            </w:r>
            <w:r w:rsidR="003E54F6">
              <w:rPr>
                <w:rFonts w:cs="Times New Roman" w:hAnsi="Times New Roman" w:ascii="Times New Roman"/>
                <w:sz w:val="24"/>
                <w:szCs w:val="24"/>
              </w:rPr>
              <w:t xml:space="preserve"> ZD, ime </w:t>
            </w:r>
            <w:r w:rsidR="008E3EF5">
              <w:rPr>
                <w:rFonts w:cs="Times New Roman" w:hAnsi="Times New Roman" w:ascii="Times New Roman"/>
                <w:sz w:val="24"/>
                <w:szCs w:val="24"/>
              </w:rPr>
              <w:t>ORCA</w:t>
            </w:r>
            <w:r w:rsidR="003E54F6">
              <w:rPr>
                <w:rFonts w:cs="Times New Roman" w:hAnsi="Times New Roman" w:ascii="Times New Roman"/>
                <w:sz w:val="24"/>
                <w:szCs w:val="24"/>
              </w:rPr>
              <w:t>, godina gradnje 200</w:t>
            </w:r>
            <w:r w:rsidR="008E3EF5">
              <w:rPr>
                <w:rFonts w:cs="Times New Roman" w:hAnsi="Times New Roman" w:ascii="Times New Roman"/>
                <w:sz w:val="24"/>
                <w:szCs w:val="24"/>
              </w:rPr>
              <w:t>4</w:t>
            </w:r>
            <w:r w:rsidR="003E54F6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</w:tr>
      <w:tr w:rsidTr="00846B67" w:rsidR="00C43297" w:rsidRPr="005145C6">
        <w:trPr>
          <w:cantSplit/>
          <w:trHeight w:val="851"/>
          <w:tblCellSpacing w:type="dxa" w:w="28"/>
        </w:trPr>
        <w:tc>
          <w:tcPr>
            <w:tcW w:type="dxa" w:w="4564"/>
            <w:vAlign w:val="center"/>
          </w:tcPr>
          <w:p w:rsidRDefault="00C43297" w:rsidP="00D1164B" w:rsidR="00C43297" w:rsidRPr="005145C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145C6">
              <w:rPr>
                <w:rFonts w:cs="Times New Roman" w:hAnsi="Times New Roman" w:ascii="Times New Roman"/>
                <w:sz w:val="24"/>
                <w:szCs w:val="24"/>
              </w:rPr>
              <w:t>Utvrđena vrijednost pokretnine/prava</w:t>
            </w:r>
          </w:p>
        </w:tc>
        <w:tc>
          <w:tcPr>
            <w:tcW w:type="dxa" w:w="4621"/>
            <w:vAlign w:val="center"/>
          </w:tcPr>
          <w:p w:rsidRDefault="008E3EF5" w:rsidP="00AB6E34" w:rsidR="00C43297" w:rsidRPr="005145C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418.003,75</w:t>
            </w:r>
            <w:r w:rsidR="003E54F6">
              <w:rPr>
                <w:rFonts w:cs="Times New Roman" w:hAnsi="Times New Roman" w:ascii="Times New Roman"/>
                <w:sz w:val="24"/>
                <w:szCs w:val="24"/>
              </w:rPr>
              <w:t xml:space="preserve"> kuna s PDV-om</w:t>
            </w:r>
          </w:p>
        </w:tc>
      </w:tr>
      <w:tr w:rsidTr="00846B67" w:rsidR="00C43297" w:rsidRPr="005145C6">
        <w:trPr>
          <w:cantSplit/>
          <w:trHeight w:val="851"/>
          <w:tblCellSpacing w:type="dxa" w:w="28"/>
        </w:trPr>
        <w:tc>
          <w:tcPr>
            <w:tcW w:type="dxa" w:w="4564"/>
            <w:vAlign w:val="center"/>
          </w:tcPr>
          <w:p w:rsidRDefault="00846B67" w:rsidP="00846B67" w:rsidR="00846B67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C43297" w:rsidP="00846B67" w:rsidR="00C43297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145C6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pokretnina/pravo ne može prodati</w:t>
            </w:r>
          </w:p>
          <w:p w:rsidRDefault="00846B67" w:rsidP="00846B67" w:rsidR="00846B67" w:rsidRPr="005145C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621"/>
            <w:vAlign w:val="center"/>
          </w:tcPr>
          <w:p w:rsidRDefault="003E54F6" w:rsidP="00AB6E34" w:rsidR="00C43297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1) </w:t>
            </w:r>
            <w:r w:rsidR="008E3EF5">
              <w:rPr>
                <w:rFonts w:cs="Times New Roman" w:hAnsi="Times New Roman" w:ascii="Times New Roman"/>
                <w:sz w:val="24"/>
                <w:szCs w:val="24"/>
              </w:rPr>
              <w:t>313.502,25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kuna</w:t>
            </w:r>
          </w:p>
          <w:p w:rsidRDefault="003E54F6" w:rsidP="00AB6E34" w:rsidR="003E54F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2) </w:t>
            </w:r>
            <w:r w:rsidR="008E3EF5">
              <w:rPr>
                <w:rFonts w:cs="Times New Roman" w:hAnsi="Times New Roman" w:ascii="Times New Roman"/>
                <w:sz w:val="24"/>
                <w:szCs w:val="24"/>
              </w:rPr>
              <w:t>209.001,87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kuna</w:t>
            </w:r>
          </w:p>
          <w:p w:rsidRDefault="003E54F6" w:rsidP="00AB6E34" w:rsidR="003E54F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3) </w:t>
            </w:r>
            <w:r w:rsidR="008E3EF5">
              <w:rPr>
                <w:rFonts w:cs="Times New Roman" w:hAnsi="Times New Roman" w:ascii="Times New Roman"/>
                <w:sz w:val="24"/>
                <w:szCs w:val="24"/>
              </w:rPr>
              <w:t>104.500,93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kuna</w:t>
            </w:r>
          </w:p>
          <w:p w:rsidRDefault="003E54F6" w:rsidP="00AB6E34" w:rsidR="003E54F6" w:rsidRPr="005145C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4) 1,00 kuna </w:t>
            </w:r>
          </w:p>
        </w:tc>
      </w:tr>
      <w:tr w:rsidTr="00846B67" w:rsidR="00C43297" w:rsidRPr="005145C6">
        <w:trPr>
          <w:cantSplit/>
          <w:trHeight w:val="851"/>
          <w:tblCellSpacing w:type="dxa" w:w="28"/>
        </w:trPr>
        <w:tc>
          <w:tcPr>
            <w:tcW w:type="dxa" w:w="4564"/>
            <w:vAlign w:val="center"/>
          </w:tcPr>
          <w:p w:rsidRDefault="00C43297" w:rsidP="00FE7EAD" w:rsidR="00C43297" w:rsidRPr="005145C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145C6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Početna cijena za </w:t>
            </w:r>
            <w:r w:rsidR="00FE7EAD" w:rsidRPr="005145C6">
              <w:rPr>
                <w:rFonts w:cs="Times New Roman" w:hAnsi="Times New Roman" w:ascii="Times New Roman"/>
                <w:sz w:val="24"/>
                <w:szCs w:val="24"/>
              </w:rPr>
              <w:t>n</w:t>
            </w:r>
            <w:r w:rsidRPr="005145C6">
              <w:rPr>
                <w:rFonts w:cs="Times New Roman" w:hAnsi="Times New Roman" w:ascii="Times New Roman"/>
                <w:sz w:val="24"/>
                <w:szCs w:val="24"/>
              </w:rPr>
              <w:t>admetanje</w:t>
            </w:r>
          </w:p>
        </w:tc>
        <w:tc>
          <w:tcPr>
            <w:tcW w:type="dxa" w:w="4621"/>
            <w:vAlign w:val="center"/>
          </w:tcPr>
          <w:p w:rsidRDefault="00B40F76" w:rsidP="008E3EF5" w:rsidR="008E3EF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1) </w:t>
            </w:r>
            <w:r w:rsidR="008E3EF5">
              <w:rPr>
                <w:rFonts w:cs="Times New Roman" w:hAnsi="Times New Roman" w:ascii="Times New Roman"/>
                <w:sz w:val="24"/>
                <w:szCs w:val="24"/>
              </w:rPr>
              <w:t>313.502,25 kuna</w:t>
            </w:r>
          </w:p>
          <w:p w:rsidRDefault="008E3EF5" w:rsidP="008E3EF5" w:rsidR="008E3EF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2) 209.001,87 kuna</w:t>
            </w:r>
          </w:p>
          <w:p w:rsidRDefault="008E3EF5" w:rsidP="008E3EF5" w:rsidR="008E3EF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3) 104.500,93 kuna</w:t>
            </w:r>
          </w:p>
          <w:p w:rsidRDefault="00B40F76" w:rsidP="00B40F76" w:rsidR="00C43297" w:rsidRPr="005145C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4) 1,00 kuna</w:t>
            </w:r>
          </w:p>
        </w:tc>
      </w:tr>
      <w:tr w:rsidTr="00846B67" w:rsidR="00C43297" w:rsidRPr="005145C6">
        <w:trPr>
          <w:cantSplit/>
          <w:trHeight w:val="851"/>
          <w:tblCellSpacing w:type="dxa" w:w="28"/>
        </w:trPr>
        <w:tc>
          <w:tcPr>
            <w:tcW w:type="dxa" w:w="4564"/>
            <w:vAlign w:val="center"/>
          </w:tcPr>
          <w:p w:rsidRDefault="00C43297" w:rsidP="00AB6E34" w:rsidR="00C43297" w:rsidRPr="005145C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145C6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621"/>
            <w:vAlign w:val="center"/>
          </w:tcPr>
          <w:p w:rsidRDefault="003E54F6" w:rsidP="00AB6E34" w:rsidR="00C43297" w:rsidRPr="005145C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1.000,00 kuna</w:t>
            </w:r>
          </w:p>
        </w:tc>
      </w:tr>
      <w:tr w:rsidTr="00846B67" w:rsidR="00C43297" w:rsidRPr="005145C6">
        <w:trPr>
          <w:cantSplit/>
          <w:trHeight w:val="851"/>
          <w:tblCellSpacing w:type="dxa" w:w="28"/>
        </w:trPr>
        <w:tc>
          <w:tcPr>
            <w:tcW w:type="dxa" w:w="4564"/>
            <w:vAlign w:val="center"/>
          </w:tcPr>
          <w:p w:rsidRDefault="00C43297" w:rsidP="00AB6E34" w:rsidR="00C43297" w:rsidRPr="005145C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145C6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621"/>
            <w:vAlign w:val="center"/>
          </w:tcPr>
          <w:p w:rsidRDefault="003E54F6" w:rsidP="00AB6E34" w:rsidR="00C43297" w:rsidRPr="005145C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1,2,3,4</w:t>
            </w:r>
          </w:p>
        </w:tc>
      </w:tr>
      <w:tr w:rsidTr="00846B67" w:rsidR="00C43297" w:rsidRPr="005145C6">
        <w:trPr>
          <w:cantSplit/>
          <w:trHeight w:val="851"/>
          <w:tblCellSpacing w:type="dxa" w:w="28"/>
        </w:trPr>
        <w:tc>
          <w:tcPr>
            <w:tcW w:type="dxa" w:w="4564"/>
            <w:vAlign w:val="center"/>
          </w:tcPr>
          <w:p w:rsidRDefault="00846B67" w:rsidP="00846B67" w:rsidR="00846B67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C43297" w:rsidP="00846B67" w:rsidR="00C43297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145C6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dražbe</w:t>
            </w:r>
          </w:p>
          <w:p w:rsidRDefault="00846B67" w:rsidP="00846B67" w:rsidR="00846B67" w:rsidRPr="005145C6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621"/>
            <w:vAlign w:val="center"/>
          </w:tcPr>
          <w:p w:rsidRDefault="003E54F6" w:rsidP="00AB6E34" w:rsidR="00C43297" w:rsidRPr="005145C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</w:tr>
      <w:tr w:rsidTr="00846B67" w:rsidR="00C43297" w:rsidRPr="005145C6">
        <w:trPr>
          <w:cantSplit/>
          <w:trHeight w:val="851"/>
          <w:tblCellSpacing w:type="dxa" w:w="28"/>
        </w:trPr>
        <w:tc>
          <w:tcPr>
            <w:tcW w:type="dxa" w:w="4564"/>
            <w:vAlign w:val="center"/>
          </w:tcPr>
          <w:p w:rsidRDefault="00846B67" w:rsidP="00AB6E34" w:rsidR="00846B67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46B67" w:rsidP="00846B67" w:rsidR="00C43297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</w:t>
            </w:r>
            <w:r w:rsidR="00C43297" w:rsidRPr="005145C6">
              <w:rPr>
                <w:rFonts w:cs="Times New Roman" w:hAnsi="Times New Roman" w:ascii="Times New Roman"/>
                <w:sz w:val="24"/>
                <w:szCs w:val="24"/>
              </w:rPr>
              <w:t>znos jamčevine koju ponuditelj mora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</w:t>
            </w:r>
            <w:r w:rsidR="00C43297" w:rsidRPr="005145C6">
              <w:rPr>
                <w:rFonts w:cs="Times New Roman" w:hAnsi="Times New Roman" w:ascii="Times New Roman"/>
                <w:sz w:val="24"/>
                <w:szCs w:val="24"/>
              </w:rPr>
              <w:t xml:space="preserve"> uplatiti</w:t>
            </w:r>
          </w:p>
          <w:p w:rsidRDefault="00846B67" w:rsidP="00AB6E34" w:rsidR="00846B67" w:rsidRPr="005145C6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621"/>
            <w:vAlign w:val="center"/>
          </w:tcPr>
          <w:p w:rsidRDefault="008E3EF5" w:rsidP="00AB6E34" w:rsidR="00C43297" w:rsidRPr="005145C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41.800,37</w:t>
            </w:r>
            <w:r w:rsidR="000C0303">
              <w:rPr>
                <w:rFonts w:cs="Times New Roman" w:hAnsi="Times New Roman" w:ascii="Times New Roman"/>
                <w:sz w:val="24"/>
                <w:szCs w:val="24"/>
              </w:rPr>
              <w:t xml:space="preserve"> kuna </w:t>
            </w:r>
          </w:p>
        </w:tc>
      </w:tr>
      <w:tr w:rsidTr="00846B67" w:rsidR="00C43297" w:rsidRPr="005145C6">
        <w:trPr>
          <w:cantSplit/>
          <w:trHeight w:val="851"/>
          <w:tblCellSpacing w:type="dxa" w:w="28"/>
        </w:trPr>
        <w:tc>
          <w:tcPr>
            <w:tcW w:type="dxa" w:w="4564"/>
            <w:vAlign w:val="center"/>
          </w:tcPr>
          <w:p w:rsidRDefault="00846B67" w:rsidP="00AB6E34" w:rsidR="00846B67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C43297" w:rsidP="00846B67" w:rsidR="00C43297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145C6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  <w:p w:rsidRDefault="00846B67" w:rsidP="00AB6E34" w:rsidR="00846B67" w:rsidRPr="005145C6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621"/>
            <w:vAlign w:val="center"/>
          </w:tcPr>
          <w:p w:rsidRDefault="003E54F6" w:rsidP="00AB6E34" w:rsidR="00C43297" w:rsidRPr="005145C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30 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  <w:t>dana od dostave rješenja o dosudi</w:t>
            </w:r>
          </w:p>
        </w:tc>
      </w:tr>
      <w:tr w:rsidTr="00846B67" w:rsidR="00992CB2" w:rsidRPr="005145C6">
        <w:trPr>
          <w:cantSplit/>
          <w:trHeight w:val="851"/>
          <w:tblCellSpacing w:type="dxa" w:w="28"/>
        </w:trPr>
        <w:tc>
          <w:tcPr>
            <w:tcW w:type="dxa" w:w="4564"/>
            <w:vAlign w:val="center"/>
          </w:tcPr>
          <w:p w:rsidRDefault="00846B67" w:rsidP="00AB6E34" w:rsidR="00846B67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92CB2" w:rsidP="00846B67" w:rsidR="00992CB2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145C6">
              <w:rPr>
                <w:rFonts w:cs="Times New Roman" w:hAnsi="Times New Roman" w:ascii="Times New Roman"/>
                <w:sz w:val="24"/>
                <w:szCs w:val="24"/>
              </w:rPr>
              <w:t xml:space="preserve">Podatak gdje se pokretnina nalazi na </w:t>
            </w:r>
            <w:r w:rsidR="00846B67">
              <w:rPr>
                <w:rFonts w:cs="Times New Roman" w:hAnsi="Times New Roman" w:ascii="Times New Roman"/>
                <w:sz w:val="24"/>
                <w:szCs w:val="24"/>
              </w:rPr>
              <w:t xml:space="preserve">   </w:t>
            </w:r>
            <w:r w:rsidRPr="005145C6">
              <w:rPr>
                <w:rFonts w:cs="Times New Roman" w:hAnsi="Times New Roman" w:ascii="Times New Roman"/>
                <w:sz w:val="24"/>
                <w:szCs w:val="24"/>
              </w:rPr>
              <w:t>čuvanju</w:t>
            </w:r>
          </w:p>
          <w:p w:rsidRDefault="00846B67" w:rsidP="00AB6E34" w:rsidR="00846B67" w:rsidRPr="005145C6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621"/>
            <w:vAlign w:val="center"/>
          </w:tcPr>
          <w:p w:rsidRDefault="000C0303" w:rsidP="00AB6E34" w:rsidR="00992CB2" w:rsidRPr="005145C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Kod stečajne upraviteljice</w:t>
            </w:r>
          </w:p>
        </w:tc>
      </w:tr>
      <w:tr w:rsidTr="00846B67" w:rsidR="00C43297" w:rsidRPr="005145C6">
        <w:trPr>
          <w:cantSplit/>
          <w:trHeight w:val="851"/>
          <w:tblCellSpacing w:type="dxa" w:w="28"/>
        </w:trPr>
        <w:tc>
          <w:tcPr>
            <w:tcW w:type="dxa" w:w="4564"/>
            <w:vAlign w:val="center"/>
          </w:tcPr>
          <w:p w:rsidRDefault="00846B67" w:rsidP="00A60493" w:rsidR="00846B67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C43297" w:rsidP="00A60493" w:rsidR="00C43297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5145C6">
              <w:rPr>
                <w:rFonts w:cs="Times New Roman" w:hAnsi="Times New Roman" w:ascii="Times New Roman"/>
                <w:sz w:val="24"/>
                <w:szCs w:val="24"/>
              </w:rPr>
              <w:t>Podaci o mjestu i</w:t>
            </w:r>
            <w:r w:rsidR="009E1A50" w:rsidRPr="005145C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5145C6">
              <w:rPr>
                <w:rFonts w:cs="Times New Roman" w:hAnsi="Times New Roman" w:ascii="Times New Roman"/>
                <w:sz w:val="24"/>
                <w:szCs w:val="24"/>
              </w:rPr>
              <w:t>vremenu razgledavanja te osobi zaduženoj za kontakt</w:t>
            </w:r>
          </w:p>
          <w:p w:rsidRDefault="00846B67" w:rsidP="00AB6E34" w:rsidR="00846B67" w:rsidRPr="005145C6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621"/>
            <w:vAlign w:val="center"/>
          </w:tcPr>
          <w:p w:rsidRDefault="003E54F6" w:rsidP="003E54F6" w:rsidR="00C43297" w:rsidRPr="005145C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E54F6">
              <w:rPr>
                <w:rFonts w:cs="Times New Roman" w:hAnsi="Times New Roman" w:ascii="Times New Roman"/>
                <w:sz w:val="24"/>
                <w:szCs w:val="24"/>
              </w:rPr>
              <w:t xml:space="preserve">Svaki radni dan od 09:00 do 14:00 sati,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Marica Nekić</w:t>
            </w:r>
            <w:r w:rsidRPr="003E54F6">
              <w:rPr>
                <w:rFonts w:cs="Times New Roman" w:hAnsi="Times New Roman" w:ascii="Times New Roman"/>
                <w:sz w:val="24"/>
                <w:szCs w:val="24"/>
              </w:rPr>
              <w:t xml:space="preserve">, mob: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091/7893-583</w:t>
            </w:r>
          </w:p>
        </w:tc>
      </w:tr>
      <w:tr w:rsidTr="00846B67" w:rsidR="00C43297" w:rsidRPr="005145C6">
        <w:trPr>
          <w:cantSplit/>
          <w:trHeight w:val="851"/>
          <w:tblCellSpacing w:type="dxa" w:w="28"/>
        </w:trPr>
        <w:tc>
          <w:tcPr>
            <w:tcW w:type="dxa" w:w="4564"/>
            <w:vAlign w:val="center"/>
          </w:tcPr>
          <w:p w:rsidRDefault="00C43297" w:rsidP="00AB6E34" w:rsidR="00C43297" w:rsidRPr="005145C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5145C6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621"/>
            <w:vAlign w:val="center"/>
          </w:tcPr>
          <w:p w:rsidRDefault="003E54F6" w:rsidP="00AB6E34" w:rsidR="00C43297" w:rsidRPr="005145C6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Nema</w:t>
            </w:r>
          </w:p>
        </w:tc>
      </w:tr>
    </w:tbl>
    <w:p w:rsidRDefault="00E42B11" w:rsidP="00835BF2" w:rsidR="00E42B11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A5A61" w:rsidP="00835BF2" w:rsidR="007A5A61" w:rsidRPr="005145C6">
      <w:pPr>
        <w:jc w:val="both"/>
        <w:rPr>
          <w:rFonts w:cs="Times New Roman" w:hAnsi="Times New Roman" w:ascii="Times New Roman"/>
          <w:sz w:val="24"/>
          <w:szCs w:val="24"/>
        </w:rPr>
      </w:pPr>
      <w:r w:rsidRPr="005145C6">
        <w:rPr>
          <w:rFonts w:cs="Times New Roman" w:hAnsi="Times New Roman" w:ascii="Times New Roman"/>
          <w:b/>
          <w:sz w:val="24"/>
          <w:szCs w:val="24"/>
        </w:rPr>
        <w:t>Napomena:</w:t>
      </w:r>
      <w:r w:rsidRPr="005145C6">
        <w:rPr>
          <w:rFonts w:cs="Times New Roman" w:hAnsi="Times New Roman" w:ascii="Times New Roman"/>
          <w:sz w:val="24"/>
          <w:szCs w:val="24"/>
        </w:rPr>
        <w:t xml:space="preserve"> Za svaki pojedinačni predmet prodaje potrebno je tablicu s podacima umnožiti i popuniti za svaki pojedinačni predmet prodaje</w:t>
      </w:r>
    </w:p>
    <w:sectPr w:rsidSect="005145C6" w:rsidR="007A5A61" w:rsidRPr="005145C6">
      <w:pgSz w:h="16838" w:w="11906"/>
      <w:pgMar w:gutter="0" w:footer="709" w:header="709" w:left="1814" w:bottom="851" w:right="1871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5002"/>
    <w:rsid w:val="00010029"/>
    <w:rsid w:val="00010804"/>
    <w:rsid w:val="000216FB"/>
    <w:rsid w:val="000269EC"/>
    <w:rsid w:val="00030A32"/>
    <w:rsid w:val="00036219"/>
    <w:rsid w:val="00050508"/>
    <w:rsid w:val="00051A13"/>
    <w:rsid w:val="0005638D"/>
    <w:rsid w:val="000720F7"/>
    <w:rsid w:val="000744CE"/>
    <w:rsid w:val="00091B5E"/>
    <w:rsid w:val="000A0D22"/>
    <w:rsid w:val="000B2BFD"/>
    <w:rsid w:val="000C0303"/>
    <w:rsid w:val="000C3F34"/>
    <w:rsid w:val="000E1630"/>
    <w:rsid w:val="000F3396"/>
    <w:rsid w:val="00103FCE"/>
    <w:rsid w:val="00110AD0"/>
    <w:rsid w:val="00115840"/>
    <w:rsid w:val="00116598"/>
    <w:rsid w:val="00121FC6"/>
    <w:rsid w:val="00130E55"/>
    <w:rsid w:val="0013293B"/>
    <w:rsid w:val="0016309C"/>
    <w:rsid w:val="0017273D"/>
    <w:rsid w:val="00176E0E"/>
    <w:rsid w:val="00183A40"/>
    <w:rsid w:val="00191865"/>
    <w:rsid w:val="001A2169"/>
    <w:rsid w:val="001B0C16"/>
    <w:rsid w:val="001B60E7"/>
    <w:rsid w:val="001C4E2C"/>
    <w:rsid w:val="001D012A"/>
    <w:rsid w:val="001D3918"/>
    <w:rsid w:val="001D488E"/>
    <w:rsid w:val="001D4ECA"/>
    <w:rsid w:val="001E1CCC"/>
    <w:rsid w:val="001E3A5E"/>
    <w:rsid w:val="001F093C"/>
    <w:rsid w:val="001F13A9"/>
    <w:rsid w:val="001F6DA6"/>
    <w:rsid w:val="001F7A09"/>
    <w:rsid w:val="002168A0"/>
    <w:rsid w:val="0021701A"/>
    <w:rsid w:val="00217F8C"/>
    <w:rsid w:val="00221E62"/>
    <w:rsid w:val="00223605"/>
    <w:rsid w:val="00237F77"/>
    <w:rsid w:val="002629AC"/>
    <w:rsid w:val="00262B8F"/>
    <w:rsid w:val="00266E87"/>
    <w:rsid w:val="002773A5"/>
    <w:rsid w:val="00282315"/>
    <w:rsid w:val="002B2795"/>
    <w:rsid w:val="002C5E56"/>
    <w:rsid w:val="002D1CFA"/>
    <w:rsid w:val="002E4CF2"/>
    <w:rsid w:val="002E4E11"/>
    <w:rsid w:val="002E5B04"/>
    <w:rsid w:val="002E7421"/>
    <w:rsid w:val="002F30CA"/>
    <w:rsid w:val="00301FF1"/>
    <w:rsid w:val="00303B79"/>
    <w:rsid w:val="00304D08"/>
    <w:rsid w:val="003156AD"/>
    <w:rsid w:val="00322D66"/>
    <w:rsid w:val="0032376B"/>
    <w:rsid w:val="00325FB8"/>
    <w:rsid w:val="00326184"/>
    <w:rsid w:val="003557E3"/>
    <w:rsid w:val="00363987"/>
    <w:rsid w:val="00391259"/>
    <w:rsid w:val="00396C6C"/>
    <w:rsid w:val="00397066"/>
    <w:rsid w:val="003A2FAB"/>
    <w:rsid w:val="003B4D6A"/>
    <w:rsid w:val="003C3200"/>
    <w:rsid w:val="003D12EE"/>
    <w:rsid w:val="003D3391"/>
    <w:rsid w:val="003E54F6"/>
    <w:rsid w:val="003E77A0"/>
    <w:rsid w:val="003F1F39"/>
    <w:rsid w:val="00410B0C"/>
    <w:rsid w:val="00422181"/>
    <w:rsid w:val="00426862"/>
    <w:rsid w:val="00427F49"/>
    <w:rsid w:val="00445FB9"/>
    <w:rsid w:val="00450951"/>
    <w:rsid w:val="004515D3"/>
    <w:rsid w:val="00451B57"/>
    <w:rsid w:val="00455BF8"/>
    <w:rsid w:val="004562EB"/>
    <w:rsid w:val="00474AD1"/>
    <w:rsid w:val="004818E2"/>
    <w:rsid w:val="004A0A91"/>
    <w:rsid w:val="004B6C3E"/>
    <w:rsid w:val="004C39B6"/>
    <w:rsid w:val="004F20F2"/>
    <w:rsid w:val="004F6E64"/>
    <w:rsid w:val="00500E50"/>
    <w:rsid w:val="005055B6"/>
    <w:rsid w:val="00506679"/>
    <w:rsid w:val="005078C8"/>
    <w:rsid w:val="005145C6"/>
    <w:rsid w:val="0052151B"/>
    <w:rsid w:val="005216CA"/>
    <w:rsid w:val="005239C5"/>
    <w:rsid w:val="0052561F"/>
    <w:rsid w:val="005326DC"/>
    <w:rsid w:val="00541B8A"/>
    <w:rsid w:val="005446AF"/>
    <w:rsid w:val="00554F45"/>
    <w:rsid w:val="0056179F"/>
    <w:rsid w:val="005648B2"/>
    <w:rsid w:val="00585F46"/>
    <w:rsid w:val="0059356D"/>
    <w:rsid w:val="00594BA5"/>
    <w:rsid w:val="00595045"/>
    <w:rsid w:val="005958F2"/>
    <w:rsid w:val="005A4ED4"/>
    <w:rsid w:val="005B16DD"/>
    <w:rsid w:val="005B58C7"/>
    <w:rsid w:val="005B60C2"/>
    <w:rsid w:val="005B67DA"/>
    <w:rsid w:val="005C62A4"/>
    <w:rsid w:val="005F7C28"/>
    <w:rsid w:val="00611407"/>
    <w:rsid w:val="00623EE5"/>
    <w:rsid w:val="00647F2E"/>
    <w:rsid w:val="00651DB3"/>
    <w:rsid w:val="00652DA3"/>
    <w:rsid w:val="006619A0"/>
    <w:rsid w:val="00662725"/>
    <w:rsid w:val="00664056"/>
    <w:rsid w:val="00673E5E"/>
    <w:rsid w:val="0067495E"/>
    <w:rsid w:val="006867C7"/>
    <w:rsid w:val="006B79B6"/>
    <w:rsid w:val="006C02B1"/>
    <w:rsid w:val="006C18A9"/>
    <w:rsid w:val="006D2872"/>
    <w:rsid w:val="006F2AF5"/>
    <w:rsid w:val="006F3836"/>
    <w:rsid w:val="006F73BE"/>
    <w:rsid w:val="007176A8"/>
    <w:rsid w:val="0072366B"/>
    <w:rsid w:val="00727CB3"/>
    <w:rsid w:val="0073136C"/>
    <w:rsid w:val="007416DE"/>
    <w:rsid w:val="00745D4D"/>
    <w:rsid w:val="007467DE"/>
    <w:rsid w:val="007543F2"/>
    <w:rsid w:val="00766662"/>
    <w:rsid w:val="0077235E"/>
    <w:rsid w:val="00792674"/>
    <w:rsid w:val="00792B2B"/>
    <w:rsid w:val="007A33D9"/>
    <w:rsid w:val="007A5A61"/>
    <w:rsid w:val="007A6DEA"/>
    <w:rsid w:val="007B636D"/>
    <w:rsid w:val="007B7772"/>
    <w:rsid w:val="007C3650"/>
    <w:rsid w:val="007C4DA6"/>
    <w:rsid w:val="007C6C39"/>
    <w:rsid w:val="007E3A97"/>
    <w:rsid w:val="007E4530"/>
    <w:rsid w:val="007F0EA5"/>
    <w:rsid w:val="007F7587"/>
    <w:rsid w:val="008000A3"/>
    <w:rsid w:val="00816BD3"/>
    <w:rsid w:val="00822DA3"/>
    <w:rsid w:val="0083108C"/>
    <w:rsid w:val="0083417C"/>
    <w:rsid w:val="00835BF2"/>
    <w:rsid w:val="00837248"/>
    <w:rsid w:val="00837D54"/>
    <w:rsid w:val="0084469C"/>
    <w:rsid w:val="00846B67"/>
    <w:rsid w:val="0087299D"/>
    <w:rsid w:val="0087513B"/>
    <w:rsid w:val="008772D1"/>
    <w:rsid w:val="00887C0B"/>
    <w:rsid w:val="00892529"/>
    <w:rsid w:val="00892FBC"/>
    <w:rsid w:val="00896B57"/>
    <w:rsid w:val="008A082B"/>
    <w:rsid w:val="008A5739"/>
    <w:rsid w:val="008A6468"/>
    <w:rsid w:val="008B21A5"/>
    <w:rsid w:val="008B3BAC"/>
    <w:rsid w:val="008B7B7D"/>
    <w:rsid w:val="008C6000"/>
    <w:rsid w:val="008D26CA"/>
    <w:rsid w:val="008D2816"/>
    <w:rsid w:val="008D2B91"/>
    <w:rsid w:val="008E3EF5"/>
    <w:rsid w:val="008F2602"/>
    <w:rsid w:val="008F2F16"/>
    <w:rsid w:val="008F300D"/>
    <w:rsid w:val="008F36D4"/>
    <w:rsid w:val="008F690F"/>
    <w:rsid w:val="00902CE4"/>
    <w:rsid w:val="00915527"/>
    <w:rsid w:val="00920352"/>
    <w:rsid w:val="009221E5"/>
    <w:rsid w:val="00927CFE"/>
    <w:rsid w:val="00936685"/>
    <w:rsid w:val="009406EF"/>
    <w:rsid w:val="0094627A"/>
    <w:rsid w:val="00950130"/>
    <w:rsid w:val="009526E8"/>
    <w:rsid w:val="00952DF6"/>
    <w:rsid w:val="00977C76"/>
    <w:rsid w:val="00980F4B"/>
    <w:rsid w:val="00992CB2"/>
    <w:rsid w:val="009A19B8"/>
    <w:rsid w:val="009A45DF"/>
    <w:rsid w:val="009A4F8F"/>
    <w:rsid w:val="009B27C2"/>
    <w:rsid w:val="009C08BA"/>
    <w:rsid w:val="009D5519"/>
    <w:rsid w:val="009E1A50"/>
    <w:rsid w:val="009F1A4B"/>
    <w:rsid w:val="00A1089F"/>
    <w:rsid w:val="00A11C8B"/>
    <w:rsid w:val="00A2176A"/>
    <w:rsid w:val="00A23F04"/>
    <w:rsid w:val="00A241F7"/>
    <w:rsid w:val="00A41E41"/>
    <w:rsid w:val="00A42598"/>
    <w:rsid w:val="00A46DA5"/>
    <w:rsid w:val="00A47698"/>
    <w:rsid w:val="00A5053C"/>
    <w:rsid w:val="00A60493"/>
    <w:rsid w:val="00A760EC"/>
    <w:rsid w:val="00A80702"/>
    <w:rsid w:val="00A80BAF"/>
    <w:rsid w:val="00A814C9"/>
    <w:rsid w:val="00A87620"/>
    <w:rsid w:val="00A951F0"/>
    <w:rsid w:val="00A97177"/>
    <w:rsid w:val="00AA0A9F"/>
    <w:rsid w:val="00AB030A"/>
    <w:rsid w:val="00AB4DDF"/>
    <w:rsid w:val="00AC0C6E"/>
    <w:rsid w:val="00AD16DF"/>
    <w:rsid w:val="00AE1A0C"/>
    <w:rsid w:val="00AE76BF"/>
    <w:rsid w:val="00AF73C1"/>
    <w:rsid w:val="00B023D0"/>
    <w:rsid w:val="00B07F5E"/>
    <w:rsid w:val="00B10188"/>
    <w:rsid w:val="00B15B4C"/>
    <w:rsid w:val="00B163AE"/>
    <w:rsid w:val="00B213BF"/>
    <w:rsid w:val="00B40F23"/>
    <w:rsid w:val="00B40F76"/>
    <w:rsid w:val="00B42255"/>
    <w:rsid w:val="00B425A1"/>
    <w:rsid w:val="00B463A1"/>
    <w:rsid w:val="00B52314"/>
    <w:rsid w:val="00B52F3D"/>
    <w:rsid w:val="00B6698B"/>
    <w:rsid w:val="00B75002"/>
    <w:rsid w:val="00B80851"/>
    <w:rsid w:val="00B81B7C"/>
    <w:rsid w:val="00B83BAA"/>
    <w:rsid w:val="00B90501"/>
    <w:rsid w:val="00B97A6F"/>
    <w:rsid w:val="00BA14BA"/>
    <w:rsid w:val="00BA1AF0"/>
    <w:rsid w:val="00BB6F78"/>
    <w:rsid w:val="00BC07B6"/>
    <w:rsid w:val="00BD0B84"/>
    <w:rsid w:val="00BD1CBC"/>
    <w:rsid w:val="00BD615A"/>
    <w:rsid w:val="00BD76C4"/>
    <w:rsid w:val="00BE064D"/>
    <w:rsid w:val="00BE4993"/>
    <w:rsid w:val="00BE4EF1"/>
    <w:rsid w:val="00C126BA"/>
    <w:rsid w:val="00C13AF0"/>
    <w:rsid w:val="00C161F2"/>
    <w:rsid w:val="00C23088"/>
    <w:rsid w:val="00C36D24"/>
    <w:rsid w:val="00C43297"/>
    <w:rsid w:val="00C47A62"/>
    <w:rsid w:val="00C53C4F"/>
    <w:rsid w:val="00C54F72"/>
    <w:rsid w:val="00C55A2D"/>
    <w:rsid w:val="00C5696A"/>
    <w:rsid w:val="00C5738D"/>
    <w:rsid w:val="00C618F3"/>
    <w:rsid w:val="00C63D7C"/>
    <w:rsid w:val="00C70DFA"/>
    <w:rsid w:val="00C7428B"/>
    <w:rsid w:val="00C76797"/>
    <w:rsid w:val="00C80600"/>
    <w:rsid w:val="00C811DA"/>
    <w:rsid w:val="00C82418"/>
    <w:rsid w:val="00C871E2"/>
    <w:rsid w:val="00C874BC"/>
    <w:rsid w:val="00C97C7D"/>
    <w:rsid w:val="00CA0843"/>
    <w:rsid w:val="00CA3D26"/>
    <w:rsid w:val="00CA5980"/>
    <w:rsid w:val="00CB22E4"/>
    <w:rsid w:val="00CB5FB7"/>
    <w:rsid w:val="00CB7072"/>
    <w:rsid w:val="00CB76CC"/>
    <w:rsid w:val="00CD1436"/>
    <w:rsid w:val="00CE4C6E"/>
    <w:rsid w:val="00D1156B"/>
    <w:rsid w:val="00D2577C"/>
    <w:rsid w:val="00D44951"/>
    <w:rsid w:val="00D46E7F"/>
    <w:rsid w:val="00D51F6E"/>
    <w:rsid w:val="00D63C50"/>
    <w:rsid w:val="00D71DEE"/>
    <w:rsid w:val="00D83B9D"/>
    <w:rsid w:val="00D86E10"/>
    <w:rsid w:val="00D908B8"/>
    <w:rsid w:val="00DA2874"/>
    <w:rsid w:val="00DA3576"/>
    <w:rsid w:val="00DA388C"/>
    <w:rsid w:val="00DC0535"/>
    <w:rsid w:val="00DC28D4"/>
    <w:rsid w:val="00DC638A"/>
    <w:rsid w:val="00DC7C8D"/>
    <w:rsid w:val="00DD3920"/>
    <w:rsid w:val="00DD696B"/>
    <w:rsid w:val="00DE0593"/>
    <w:rsid w:val="00DE60FC"/>
    <w:rsid w:val="00DF1A6B"/>
    <w:rsid w:val="00DF489C"/>
    <w:rsid w:val="00E1027A"/>
    <w:rsid w:val="00E16A66"/>
    <w:rsid w:val="00E2473C"/>
    <w:rsid w:val="00E276B6"/>
    <w:rsid w:val="00E345ED"/>
    <w:rsid w:val="00E40F1C"/>
    <w:rsid w:val="00E41033"/>
    <w:rsid w:val="00E42415"/>
    <w:rsid w:val="00E42B11"/>
    <w:rsid w:val="00E504AF"/>
    <w:rsid w:val="00E52905"/>
    <w:rsid w:val="00E52D3E"/>
    <w:rsid w:val="00E63532"/>
    <w:rsid w:val="00E6396B"/>
    <w:rsid w:val="00E66C0C"/>
    <w:rsid w:val="00E67C1D"/>
    <w:rsid w:val="00E70208"/>
    <w:rsid w:val="00E7186A"/>
    <w:rsid w:val="00E730FC"/>
    <w:rsid w:val="00E849E2"/>
    <w:rsid w:val="00E92D70"/>
    <w:rsid w:val="00EA2002"/>
    <w:rsid w:val="00EB6179"/>
    <w:rsid w:val="00EC4D83"/>
    <w:rsid w:val="00ED6D40"/>
    <w:rsid w:val="00EF15B7"/>
    <w:rsid w:val="00EF5994"/>
    <w:rsid w:val="00F002FC"/>
    <w:rsid w:val="00F10203"/>
    <w:rsid w:val="00F1350A"/>
    <w:rsid w:val="00F1523B"/>
    <w:rsid w:val="00F227EB"/>
    <w:rsid w:val="00F2294D"/>
    <w:rsid w:val="00F23331"/>
    <w:rsid w:val="00F25030"/>
    <w:rsid w:val="00F26C3B"/>
    <w:rsid w:val="00F358DF"/>
    <w:rsid w:val="00F35D92"/>
    <w:rsid w:val="00F44573"/>
    <w:rsid w:val="00F4663F"/>
    <w:rsid w:val="00F53AC2"/>
    <w:rsid w:val="00F62D8C"/>
    <w:rsid w:val="00F64295"/>
    <w:rsid w:val="00F75D2D"/>
    <w:rsid w:val="00F77C59"/>
    <w:rsid w:val="00F806A7"/>
    <w:rsid w:val="00F83C62"/>
    <w:rsid w:val="00F903D8"/>
    <w:rsid w:val="00F904BB"/>
    <w:rsid w:val="00FA0CA3"/>
    <w:rsid w:val="00FA0F3D"/>
    <w:rsid w:val="00FB174B"/>
    <w:rsid w:val="00FB1CD6"/>
    <w:rsid w:val="00FB74FC"/>
    <w:rsid w:val="00FC55AC"/>
    <w:rsid w:val="00FD37D0"/>
    <w:rsid w:val="00FD45E2"/>
    <w:rsid w:val="00FE4F37"/>
    <w:rsid w:val="00FE6310"/>
    <w:rsid w:val="00FE7EAD"/>
    <w:rsid w:val="00FF2381"/>
    <w:rsid w:val="00FF3CCD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B75002"/>
    <w:pPr>
      <w:spacing w:lineRule="auto" w:line="240" w:after="0"/>
    </w:pPr>
    <w:tblPr>
      <w:tblInd w:type="dxa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-9-8-bez-uvl" w:type="paragraph">
    <w:name w:val="t-9-8-bez-uvl"/>
    <w:basedOn w:val="Normal"/>
    <w:rsid w:val="00BD615A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</w:rPr>
  </w:style>
  <w:style w:customStyle="true" w:styleId="bold1" w:type="character">
    <w:name w:val="bold1"/>
    <w:basedOn w:val="Zadanifontodlomka"/>
    <w:rsid w:val="00BD615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2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D8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D8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D8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D8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B75002"/>
    <w:pPr>
      <w:spacing w:after="0" w:line="240" w:lineRule="auto"/>
    </w:pPr>
    <w:tblPr>
      <w:tblInd w:type="dxa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-9-8-bez-uvl" w:type="paragraph">
    <w:name w:val="t-9-8-bez-uvl"/>
    <w:basedOn w:val="Normal"/>
    <w:rsid w:val="00BD615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customStyle="1" w:styleId="bold1" w:type="character">
    <w:name w:val="bold1"/>
    <w:basedOn w:val="Zadanifontodlomka"/>
    <w:rsid w:val="00BD615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2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D8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D8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D8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D8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3790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9482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246981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259</properties:Words>
  <properties:Characters>1731</properties:Characters>
  <properties:Lines>76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2016-11-24T13:16:00Z</dcterms:created>
  <dc:creator>Tea Janjiš Šabić</dc:creator>
  <cp:lastModifiedBy>wsadmin</cp:lastModifiedBy>
  <dcterms:modified xmlns:xsi="http://www.w3.org/2001/XMLSchema-instance" xsi:type="dcterms:W3CDTF">2016-11-28T10:20:00Z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