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5fe24" w14:paraId="935fe24" w:rsidRDefault="00E64F26" w:rsidP="000A2CA0" w:rsidR="000A2CA0" w:rsidRPr="005C6BC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2CA0" w:rsidP="000A2CA0" w:rsidR="000A2CA0" w:rsidRPr="005C6BCD">
      <w:r w:rsidRPr="005C6BCD">
        <w:t xml:space="preserve">REPUBLIKA HRVATSKA </w:t>
      </w:r>
    </w:p>
    <w:p w:rsidRDefault="000A2CA0" w:rsidP="00E64F26" w:rsidR="000A2CA0" w:rsidRPr="005C6BCD">
      <w:pPr>
        <w:tabs>
          <w:tab w:pos="7350" w:val="left"/>
        </w:tabs>
      </w:pPr>
      <w:r w:rsidRPr="005C6BCD">
        <w:t>TRGOVAČKI SUD U ZAGREBU</w:t>
      </w:r>
      <w:r w:rsidR="00E64F26">
        <w:tab/>
      </w:r>
      <w:r w:rsidR="00E64F26" w:rsidRPr="00E64F26">
        <w:t>4St-1540/15</w:t>
      </w:r>
    </w:p>
    <w:p w:rsidRDefault="000A2CA0" w:rsidP="000A2CA0" w:rsidR="000A2CA0" w:rsidRPr="005C6BCD">
      <w:r w:rsidRPr="005C6BCD">
        <w:t xml:space="preserve">STALNA SLUŽBA </w:t>
      </w:r>
    </w:p>
    <w:p w:rsidRDefault="000A2CA0" w:rsidP="000A2CA0" w:rsidR="000A2CA0" w:rsidRPr="005C6BCD">
      <w:r w:rsidRPr="005C6BCD">
        <w:t xml:space="preserve">Karlovac, </w:t>
      </w:r>
      <w:r w:rsidR="0039056D" w:rsidRPr="005C6BCD">
        <w:t>Ljudevita Šestića 4</w:t>
      </w:r>
    </w:p>
    <w:p w:rsidRDefault="000A2CA0" w:rsidP="000A2CA0" w:rsidR="000A2CA0" w:rsidRPr="005C6BCD">
      <w:pPr>
        <w:jc w:val="center"/>
      </w:pPr>
    </w:p>
    <w:p w:rsidRDefault="000A2CA0" w:rsidP="000A2CA0" w:rsidR="000A2CA0" w:rsidRPr="00E64F26">
      <w:pPr>
        <w:jc w:val="center"/>
      </w:pPr>
      <w:r w:rsidRPr="00E64F26">
        <w:t>R</w:t>
      </w:r>
      <w:r w:rsidR="00E64F26">
        <w:t xml:space="preserve"> </w:t>
      </w:r>
      <w:r w:rsidRPr="00E64F26">
        <w:t>E</w:t>
      </w:r>
      <w:r w:rsidR="00E64F26">
        <w:t xml:space="preserve"> </w:t>
      </w:r>
      <w:r w:rsidRPr="00E64F26">
        <w:t>P</w:t>
      </w:r>
      <w:r w:rsidR="00E64F26">
        <w:t xml:space="preserve"> </w:t>
      </w:r>
      <w:r w:rsidRPr="00E64F26">
        <w:t>U</w:t>
      </w:r>
      <w:r w:rsidR="00E64F26">
        <w:t xml:space="preserve"> </w:t>
      </w:r>
      <w:r w:rsidRPr="00E64F26">
        <w:t>B</w:t>
      </w:r>
      <w:r w:rsidR="00E64F26">
        <w:t xml:space="preserve"> </w:t>
      </w:r>
      <w:r w:rsidRPr="00E64F26">
        <w:t>L</w:t>
      </w:r>
      <w:r w:rsidR="00E64F26">
        <w:t xml:space="preserve"> </w:t>
      </w:r>
      <w:r w:rsidRPr="00E64F26">
        <w:t>I</w:t>
      </w:r>
      <w:r w:rsidR="00E64F26">
        <w:t xml:space="preserve"> </w:t>
      </w:r>
      <w:r w:rsidRPr="00E64F26">
        <w:t>K</w:t>
      </w:r>
      <w:r w:rsidR="00E64F26">
        <w:t xml:space="preserve"> </w:t>
      </w:r>
      <w:r w:rsidRPr="00E64F26">
        <w:t>A</w:t>
      </w:r>
      <w:r w:rsidR="00E64F26">
        <w:t xml:space="preserve">  </w:t>
      </w:r>
      <w:r w:rsidRPr="00E64F26">
        <w:t xml:space="preserve"> H</w:t>
      </w:r>
      <w:r w:rsidR="00E64F26">
        <w:t xml:space="preserve"> </w:t>
      </w:r>
      <w:r w:rsidRPr="00E64F26">
        <w:t>R</w:t>
      </w:r>
      <w:r w:rsidR="00E64F26">
        <w:t xml:space="preserve"> </w:t>
      </w:r>
      <w:r w:rsidRPr="00E64F26">
        <w:t>V</w:t>
      </w:r>
      <w:r w:rsidR="00E64F26">
        <w:t xml:space="preserve"> </w:t>
      </w:r>
      <w:r w:rsidRPr="00E64F26">
        <w:t>A</w:t>
      </w:r>
      <w:r w:rsidR="00E64F26">
        <w:t xml:space="preserve"> </w:t>
      </w:r>
      <w:r w:rsidRPr="00E64F26">
        <w:t>T</w:t>
      </w:r>
      <w:r w:rsidR="00E64F26">
        <w:t xml:space="preserve"> </w:t>
      </w:r>
      <w:r w:rsidRPr="00E64F26">
        <w:t>S</w:t>
      </w:r>
      <w:r w:rsidR="00E64F26">
        <w:t xml:space="preserve"> </w:t>
      </w:r>
      <w:r w:rsidRPr="00E64F26">
        <w:t>K</w:t>
      </w:r>
      <w:r w:rsidR="00E64F26">
        <w:t xml:space="preserve"> </w:t>
      </w:r>
      <w:r w:rsidRPr="00E64F26">
        <w:t>A</w:t>
      </w:r>
    </w:p>
    <w:p w:rsidRDefault="000A2CA0" w:rsidP="000A2CA0" w:rsidR="000A2CA0" w:rsidRPr="00E64F26">
      <w:pPr>
        <w:jc w:val="center"/>
      </w:pPr>
      <w:r w:rsidRPr="00E64F26">
        <w:t>R</w:t>
      </w:r>
      <w:r w:rsidR="00E64F26">
        <w:t xml:space="preserve"> </w:t>
      </w:r>
      <w:r w:rsidRPr="00E64F26">
        <w:t>J</w:t>
      </w:r>
      <w:r w:rsidR="00E64F26">
        <w:t xml:space="preserve"> </w:t>
      </w:r>
      <w:r w:rsidRPr="00E64F26">
        <w:t>E</w:t>
      </w:r>
      <w:r w:rsidR="00E64F26">
        <w:t xml:space="preserve"> </w:t>
      </w:r>
      <w:r w:rsidRPr="00E64F26">
        <w:t>Š</w:t>
      </w:r>
      <w:r w:rsidR="00E64F26">
        <w:t xml:space="preserve"> </w:t>
      </w:r>
      <w:r w:rsidRPr="00E64F26">
        <w:t>E</w:t>
      </w:r>
      <w:r w:rsidR="00E64F26">
        <w:t xml:space="preserve"> </w:t>
      </w:r>
      <w:r w:rsidRPr="00E64F26">
        <w:t>NJ</w:t>
      </w:r>
      <w:r w:rsidR="00E64F26">
        <w:t xml:space="preserve"> </w:t>
      </w:r>
      <w:r w:rsidRPr="00E64F26">
        <w:t>E</w:t>
      </w:r>
      <w:r w:rsidR="00E64F26">
        <w:t xml:space="preserve">  </w:t>
      </w:r>
      <w:r w:rsidRPr="00E64F26">
        <w:t xml:space="preserve"> I</w:t>
      </w:r>
      <w:r w:rsidR="00E64F26">
        <w:t xml:space="preserve">  </w:t>
      </w:r>
      <w:r w:rsidRPr="00E64F26">
        <w:t xml:space="preserve"> Z</w:t>
      </w:r>
      <w:r w:rsidR="00E64F26">
        <w:t xml:space="preserve"> </w:t>
      </w:r>
      <w:r w:rsidRPr="00E64F26">
        <w:t>A</w:t>
      </w:r>
      <w:r w:rsidR="00E64F26">
        <w:t xml:space="preserve"> </w:t>
      </w:r>
      <w:r w:rsidRPr="00E64F26">
        <w:t>K</w:t>
      </w:r>
      <w:r w:rsidR="00E64F26">
        <w:t xml:space="preserve"> </w:t>
      </w:r>
      <w:r w:rsidRPr="00E64F26">
        <w:t>L</w:t>
      </w:r>
      <w:r w:rsidR="00E64F26">
        <w:t xml:space="preserve"> </w:t>
      </w:r>
      <w:r w:rsidRPr="00E64F26">
        <w:t>J</w:t>
      </w:r>
      <w:r w:rsidR="00E64F26">
        <w:t xml:space="preserve"> </w:t>
      </w:r>
      <w:r w:rsidRPr="00E64F26">
        <w:t>U</w:t>
      </w:r>
      <w:r w:rsidR="00E64F26">
        <w:t xml:space="preserve"> </w:t>
      </w:r>
      <w:r w:rsidRPr="00E64F26">
        <w:t>Č</w:t>
      </w:r>
      <w:r w:rsidR="00E64F26">
        <w:t xml:space="preserve"> </w:t>
      </w:r>
      <w:r w:rsidRPr="00E64F26">
        <w:t>A</w:t>
      </w:r>
      <w:r w:rsidR="00E64F26">
        <w:t xml:space="preserve"> </w:t>
      </w:r>
      <w:r w:rsidRPr="00E64F26">
        <w:t>K</w:t>
      </w:r>
    </w:p>
    <w:p w:rsidRDefault="000A2CA0" w:rsidP="000A2CA0" w:rsidR="000A2CA0" w:rsidRPr="005C6BCD">
      <w:pPr>
        <w:jc w:val="center"/>
        <w:rPr>
          <w:b/>
        </w:rPr>
      </w:pPr>
    </w:p>
    <w:p w:rsidRDefault="000A2CA0" w:rsidP="000A2CA0" w:rsidR="000A2CA0" w:rsidRPr="005C6BCD">
      <w:pPr>
        <w:ind w:firstLine="708"/>
        <w:jc w:val="both"/>
      </w:pPr>
      <w:r w:rsidRPr="005C6BCD">
        <w:t xml:space="preserve">TRGOVAČKI SUD U ZAGREBU, STALNA SLUŽBA po sucu Goranki Boljkovac, kao stečajnom sucu, u povodu prijedloga predlagatelja FINANCIJSKA AGENCIJA, Zagreb, </w:t>
      </w:r>
      <w:r w:rsidR="00DE04B4">
        <w:t>Ulica grada Vukovara 70</w:t>
      </w:r>
      <w:r w:rsidRPr="005C6BCD">
        <w:t xml:space="preserve">, za otvaranje stečajnog postupka nad dužnikom </w:t>
      </w:r>
      <w:r w:rsidR="0039056D" w:rsidRPr="005C6BCD">
        <w:t>SUPER LIFT d.o.o. Zagreb, Trnjanska cesta 45</w:t>
      </w:r>
      <w:r w:rsidRPr="005C6BCD">
        <w:t xml:space="preserve">, OIB </w:t>
      </w:r>
      <w:r w:rsidR="0039056D" w:rsidRPr="005C6BCD">
        <w:t>70832640132</w:t>
      </w:r>
      <w:r w:rsidRPr="005C6BCD">
        <w:t xml:space="preserve">, dana </w:t>
      </w:r>
      <w:r w:rsidR="0039056D" w:rsidRPr="005C6BCD">
        <w:t>19. studenog</w:t>
      </w:r>
      <w:r w:rsidRPr="005C6BCD">
        <w:t xml:space="preserve"> 2015. godine </w:t>
      </w:r>
    </w:p>
    <w:p w:rsidRDefault="000A2CA0" w:rsidP="000A2CA0" w:rsidR="000A2CA0" w:rsidRPr="005C6BCD">
      <w:pPr>
        <w:jc w:val="both"/>
      </w:pPr>
    </w:p>
    <w:p w:rsidRDefault="000A2CA0" w:rsidP="000A2CA0" w:rsidR="000A2CA0" w:rsidRPr="005C6BCD">
      <w:pPr>
        <w:jc w:val="center"/>
      </w:pPr>
      <w:r w:rsidRPr="005C6BCD">
        <w:t>r i j e š i o    j e</w:t>
      </w:r>
    </w:p>
    <w:p w:rsidRDefault="000A2CA0" w:rsidP="000A2CA0" w:rsidR="000A2CA0" w:rsidRPr="005C6BCD">
      <w:pPr>
        <w:jc w:val="both"/>
      </w:pPr>
    </w:p>
    <w:p w:rsidRDefault="000A2CA0" w:rsidP="000A2CA0" w:rsidR="000A2CA0" w:rsidRPr="005C6BCD">
      <w:pPr>
        <w:ind w:firstLine="708"/>
        <w:jc w:val="both"/>
      </w:pPr>
      <w:r w:rsidRPr="005C6BCD">
        <w:t xml:space="preserve">Pokreće se postupak radi utvrđivanja </w:t>
      </w:r>
      <w:r w:rsidR="0039056D" w:rsidRPr="005C6BCD">
        <w:t>pretpostavki</w:t>
      </w:r>
      <w:r w:rsidRPr="005C6BCD">
        <w:t xml:space="preserve"> za otvaranje stečajnog postupka nad </w:t>
      </w:r>
      <w:r w:rsidR="0039056D" w:rsidRPr="005C6BCD">
        <w:t xml:space="preserve">dužnikom SUPER LIFT d.o.o. Zagreb, Trnjanska cesta 45, OIB 70832640132, </w:t>
      </w:r>
      <w:r w:rsidRPr="005C6BCD">
        <w:t xml:space="preserve">MBS </w:t>
      </w:r>
      <w:r w:rsidR="0039056D" w:rsidRPr="005C6BCD">
        <w:t>080512674</w:t>
      </w:r>
      <w:r w:rsidRPr="005C6BCD">
        <w:t>.</w:t>
      </w:r>
    </w:p>
    <w:p w:rsidRDefault="000A2CA0" w:rsidP="000A2CA0" w:rsidR="000A2CA0" w:rsidRPr="005C6BCD">
      <w:pPr>
        <w:ind w:firstLine="708"/>
        <w:jc w:val="both"/>
      </w:pPr>
    </w:p>
    <w:p w:rsidRDefault="000A2CA0" w:rsidP="000A2CA0" w:rsidR="000A2CA0" w:rsidRPr="005C6BCD">
      <w:pPr>
        <w:jc w:val="center"/>
      </w:pPr>
      <w:r w:rsidRPr="005C6BCD">
        <w:t>z a k l j u č i o  j e</w:t>
      </w:r>
    </w:p>
    <w:p w:rsidRDefault="000A2CA0" w:rsidP="000A2CA0" w:rsidR="000A2CA0" w:rsidRPr="005C6BCD">
      <w:pPr>
        <w:ind w:firstLine="708"/>
        <w:jc w:val="both"/>
      </w:pPr>
    </w:p>
    <w:p w:rsidRDefault="000A2CA0" w:rsidP="000A2CA0" w:rsidR="000A2CA0" w:rsidRPr="005C6BCD">
      <w:pPr>
        <w:ind w:firstLine="708"/>
        <w:jc w:val="both"/>
      </w:pPr>
      <w:r w:rsidRPr="005C6BCD">
        <w:t xml:space="preserve">I. Nalaže se direktoru dužnika </w:t>
      </w:r>
      <w:r w:rsidR="0039056D" w:rsidRPr="005C6BCD">
        <w:t>Vilimu Hiršlu</w:t>
      </w:r>
      <w:r w:rsidRPr="005C6BCD">
        <w:t xml:space="preserve">, iz Zagreba, </w:t>
      </w:r>
      <w:r w:rsidR="0039056D" w:rsidRPr="005C6BCD">
        <w:t>Trg Ivana Kukuljevića 13</w:t>
      </w:r>
      <w:r w:rsidRPr="005C6BCD">
        <w:t xml:space="preserve">, OIB </w:t>
      </w:r>
      <w:r w:rsidR="0039056D" w:rsidRPr="005C6BCD">
        <w:t>65174078908</w:t>
      </w:r>
      <w:r w:rsidRPr="005C6BCD">
        <w:t xml:space="preserve">, da u roku 8 dana dostaviti ovom sudu pisano izvješće o financijsko – gospodarskom stanju dužnika </w:t>
      </w:r>
      <w:r w:rsidR="0039056D" w:rsidRPr="005C6BCD">
        <w:t>SUPER LIFT d.o.o. Zagreb, Trnjanska cesta 45, OIB 70832640132</w:t>
      </w:r>
      <w:r w:rsidRPr="005C6BCD">
        <w:t xml:space="preserve">, u kojem će, među ostalim, biti naznačeni podaci o imovini dužnika, a posebice: </w:t>
      </w:r>
    </w:p>
    <w:p w:rsidRDefault="000A2CA0" w:rsidP="000A2CA0" w:rsidR="000A2CA0" w:rsidRPr="005C6BCD">
      <w:pPr>
        <w:ind w:firstLine="555"/>
        <w:jc w:val="both"/>
      </w:pPr>
      <w:r w:rsidRPr="005C6BCD">
        <w:t>-popis  nekretnina i pokretnina koje čine imovinu dužnika, te gdje se nalaze,</w:t>
      </w:r>
    </w:p>
    <w:p w:rsidRDefault="000A2CA0" w:rsidP="000A2CA0" w:rsidR="000A2CA0" w:rsidRPr="005C6BCD">
      <w:pPr>
        <w:ind w:firstLine="555"/>
        <w:jc w:val="both"/>
      </w:pPr>
      <w:r w:rsidRPr="005C6BCD">
        <w:t xml:space="preserve">-gdje se nalaze i kome pripadaju tuđe stvari na kojima dužnik ima određena imovinska  </w:t>
      </w:r>
    </w:p>
    <w:p w:rsidRDefault="000A2CA0" w:rsidP="000A2CA0" w:rsidR="000A2CA0" w:rsidRPr="005C6BCD">
      <w:pPr>
        <w:ind w:firstLine="555"/>
        <w:jc w:val="both"/>
      </w:pPr>
      <w:r w:rsidRPr="005C6BCD">
        <w:t xml:space="preserve">  prava, </w:t>
      </w:r>
    </w:p>
    <w:p w:rsidRDefault="000A2CA0" w:rsidP="000A2CA0" w:rsidR="000A2CA0" w:rsidRPr="005C6BCD">
      <w:pPr>
        <w:ind w:firstLine="555"/>
        <w:jc w:val="both"/>
      </w:pPr>
      <w:r w:rsidRPr="005C6BCD">
        <w:t xml:space="preserve">-prema kome dužnik ima kakvu novčanu ili koju drugu tražbinu, </w:t>
      </w:r>
    </w:p>
    <w:p w:rsidRDefault="000A2CA0" w:rsidP="000A2CA0" w:rsidR="000A2CA0" w:rsidRPr="005C6BCD">
      <w:pPr>
        <w:ind w:firstLine="555"/>
        <w:jc w:val="both"/>
      </w:pPr>
      <w:r w:rsidRPr="005C6BCD">
        <w:t xml:space="preserve">-koja druga prava čine dužnikovu imovinu, </w:t>
      </w:r>
    </w:p>
    <w:p w:rsidRDefault="000A2CA0" w:rsidP="000A2CA0" w:rsidR="000A2CA0" w:rsidRPr="005C6BCD">
      <w:pPr>
        <w:ind w:firstLine="555"/>
        <w:jc w:val="both"/>
      </w:pPr>
      <w:r w:rsidRPr="005C6BCD">
        <w:t>-ima li na računima dužnika i kod koga novčana sredstva,</w:t>
      </w:r>
    </w:p>
    <w:p w:rsidRDefault="000A2CA0" w:rsidP="000A2CA0" w:rsidR="000A2CA0" w:rsidRPr="005C6BCD">
      <w:pPr>
        <w:ind w:firstLine="555"/>
        <w:jc w:val="both"/>
      </w:pPr>
      <w:r w:rsidRPr="005C6BCD">
        <w:t>-ima li dužnik  kakvu drugu imovinu.</w:t>
      </w:r>
    </w:p>
    <w:p w:rsidRDefault="000A2CA0" w:rsidP="000A2CA0" w:rsidR="000A2CA0" w:rsidRPr="005C6BCD">
      <w:pPr>
        <w:jc w:val="both"/>
      </w:pPr>
    </w:p>
    <w:p w:rsidRDefault="000A2CA0" w:rsidP="000A2CA0" w:rsidR="000A2CA0" w:rsidRPr="005C6BCD">
      <w:pPr>
        <w:ind w:firstLine="708"/>
        <w:jc w:val="both"/>
      </w:pPr>
      <w:r w:rsidRPr="005C6BCD">
        <w:t>II. Ako direktor dužnika u roku iz točke I. ovog zaključka ne dostavi pisano izvješće o financijsko-gospodarskom stanju sud će mu izreći novčanu kaznu iznosu od 1.000,00 kn, s tim da u slučaju opetovanog propuštanja dostave izvješća naredna novčana kazna mož</w:t>
      </w:r>
      <w:r w:rsidR="005C6BCD" w:rsidRPr="005C6BCD">
        <w:t>e biti zaprijećena u iznosu do 1</w:t>
      </w:r>
      <w:r w:rsidRPr="005C6BCD">
        <w:t>0.000,00 kn.</w:t>
      </w:r>
    </w:p>
    <w:p w:rsidRDefault="000A2CA0" w:rsidP="000A2CA0" w:rsidR="000A2CA0" w:rsidRPr="005C6BCD">
      <w:pPr>
        <w:jc w:val="both"/>
      </w:pPr>
    </w:p>
    <w:p w:rsidRDefault="000A2CA0" w:rsidP="000A2CA0" w:rsidR="000A2CA0" w:rsidRPr="005C6BCD">
      <w:pPr>
        <w:ind w:firstLine="708"/>
        <w:jc w:val="both"/>
      </w:pPr>
      <w:r w:rsidRPr="005C6BCD">
        <w:t xml:space="preserve">III. Ako direktor dužnika u dodijeljenom roku uskrati dostaviti pisano izvješće ili dostavi netočno ili nepotpuno izvješće odgovara </w:t>
      </w:r>
      <w:r w:rsidR="005C6BCD" w:rsidRPr="005C6BCD">
        <w:t xml:space="preserve">osobno </w:t>
      </w:r>
      <w:r w:rsidRPr="005C6BCD">
        <w:t>vjerovnicima za</w:t>
      </w:r>
      <w:r w:rsidR="005C6BCD" w:rsidRPr="005C6BCD">
        <w:t xml:space="preserve"> naknadu</w:t>
      </w:r>
      <w:r w:rsidRPr="005C6BCD">
        <w:t xml:space="preserve"> štetu koju im je prouzročio.</w:t>
      </w:r>
    </w:p>
    <w:p w:rsidRDefault="005C6BCD" w:rsidP="000A2CA0" w:rsidR="005C6BCD">
      <w:pPr>
        <w:ind w:firstLine="708"/>
        <w:jc w:val="both"/>
      </w:pPr>
    </w:p>
    <w:p w:rsidRDefault="000A2CA0" w:rsidP="000A2CA0" w:rsidR="000A2CA0">
      <w:pPr>
        <w:ind w:firstLine="708"/>
        <w:jc w:val="both"/>
      </w:pPr>
      <w:r w:rsidRPr="005C6BCD">
        <w:t>IV. Direktor dužnika odgovara kazneno za davanje netočnih ili nepotpunih podataka, obavijesti</w:t>
      </w:r>
      <w:r w:rsidR="005C6BCD" w:rsidRPr="005C6BCD">
        <w:t xml:space="preserve"> i</w:t>
      </w:r>
      <w:r w:rsidRPr="005C6BCD">
        <w:t xml:space="preserve"> izviješća </w:t>
      </w:r>
      <w:r w:rsidR="005C6BCD" w:rsidRPr="005C6BCD">
        <w:t>kao za davanje lažnog iskaza u</w:t>
      </w:r>
      <w:r w:rsidRPr="005C6BCD">
        <w:t xml:space="preserve"> postupku</w:t>
      </w:r>
      <w:r w:rsidR="005C6BCD" w:rsidRPr="005C6BCD">
        <w:t xml:space="preserve"> pred sudom</w:t>
      </w:r>
      <w:r w:rsidRPr="005C6BCD">
        <w:t xml:space="preserve">. </w:t>
      </w:r>
    </w:p>
    <w:p w:rsidRDefault="005C6BCD" w:rsidP="000A2CA0" w:rsidR="005C6BCD" w:rsidRPr="005C6BCD">
      <w:pPr>
        <w:ind w:firstLine="708"/>
        <w:jc w:val="both"/>
      </w:pPr>
    </w:p>
    <w:p w:rsidRDefault="000A2CA0" w:rsidP="000A2CA0" w:rsidR="000A2CA0" w:rsidRPr="005C6BCD">
      <w:pPr>
        <w:ind w:firstLine="708"/>
        <w:jc w:val="both"/>
      </w:pPr>
      <w:r w:rsidRPr="005C6BCD">
        <w:lastRenderedPageBreak/>
        <w:t xml:space="preserve">V. Određuje se ročište radi </w:t>
      </w:r>
      <w:r w:rsidR="005C6BCD" w:rsidRPr="005C6BCD">
        <w:t>očitovanja</w:t>
      </w:r>
      <w:r w:rsidRPr="005C6BCD">
        <w:t xml:space="preserve"> o prijedlogu za otvaranje stečajnog</w:t>
      </w:r>
      <w:r w:rsidR="005C6BCD" w:rsidRPr="005C6BCD">
        <w:t>a</w:t>
      </w:r>
      <w:r w:rsidRPr="005C6BCD">
        <w:t xml:space="preserve"> postupka  za dan: </w:t>
      </w:r>
    </w:p>
    <w:p w:rsidRDefault="000A2CA0" w:rsidP="000A2CA0" w:rsidR="000A2CA0" w:rsidRPr="005C6BCD">
      <w:pPr>
        <w:jc w:val="both"/>
      </w:pPr>
    </w:p>
    <w:p w:rsidRDefault="00E64F26" w:rsidP="000A2CA0" w:rsidR="000A2CA0" w:rsidRPr="005C6BCD">
      <w:pPr>
        <w:jc w:val="both"/>
        <w:rPr>
          <w:b/>
        </w:rPr>
      </w:pPr>
      <w:r>
        <w:rPr>
          <w:b/>
        </w:rPr>
        <w:t>21. prosinca</w:t>
      </w:r>
      <w:r w:rsidR="000A2CA0" w:rsidRPr="005C6BCD">
        <w:rPr>
          <w:b/>
        </w:rPr>
        <w:t xml:space="preserve"> 2015. godine u </w:t>
      </w:r>
      <w:r>
        <w:rPr>
          <w:b/>
        </w:rPr>
        <w:t>13,00</w:t>
      </w:r>
      <w:r w:rsidR="000A2CA0" w:rsidRPr="005C6BCD">
        <w:rPr>
          <w:b/>
        </w:rPr>
        <w:t xml:space="preserve"> sati </w:t>
      </w:r>
      <w:r w:rsidR="000A2CA0" w:rsidRPr="005C6BCD">
        <w:t>u zgradi Trgovačkog suda u Zagrebu, Stalna služba</w:t>
      </w:r>
      <w:r w:rsidR="000A2CA0" w:rsidRPr="005C6BCD">
        <w:rPr>
          <w:b/>
        </w:rPr>
        <w:t xml:space="preserve">, Karlovac, </w:t>
      </w:r>
      <w:r>
        <w:rPr>
          <w:b/>
        </w:rPr>
        <w:t>Ljudevita Šestića 4</w:t>
      </w:r>
      <w:r w:rsidR="000A2CA0" w:rsidRPr="005C6BCD">
        <w:rPr>
          <w:b/>
        </w:rPr>
        <w:t>, soba broj 3.</w:t>
      </w:r>
    </w:p>
    <w:p w:rsidRDefault="000A2CA0" w:rsidP="000A2CA0" w:rsidR="000A2CA0" w:rsidRPr="005C6BCD"/>
    <w:p w:rsidRDefault="000A2CA0" w:rsidP="000A2CA0" w:rsidR="000A2CA0" w:rsidRPr="005C6BCD">
      <w:r w:rsidRPr="005C6BCD">
        <w:t>na koje ročište se dostavom ovog zaključka pozivaju:</w:t>
      </w:r>
    </w:p>
    <w:p w:rsidRDefault="000A2CA0" w:rsidP="000A2CA0" w:rsidR="000A2CA0" w:rsidRPr="005C6BCD">
      <w:r w:rsidRPr="005C6BCD">
        <w:t xml:space="preserve">- dužnik </w:t>
      </w:r>
      <w:r w:rsidR="005C6BCD" w:rsidRPr="005C6BCD">
        <w:t>SUPER LIFT d.o.o. Zagreb</w:t>
      </w:r>
    </w:p>
    <w:p w:rsidRDefault="000A2CA0" w:rsidP="000A2CA0" w:rsidR="000A2CA0" w:rsidRPr="005C6BCD">
      <w:r w:rsidRPr="005C6BCD">
        <w:t>-</w:t>
      </w:r>
      <w:r w:rsidR="005C6BCD" w:rsidRPr="005C6BCD">
        <w:t xml:space="preserve"> zakonski zastupnik dužnika</w:t>
      </w:r>
      <w:r w:rsidRPr="005C6BCD">
        <w:t xml:space="preserve"> </w:t>
      </w:r>
      <w:r w:rsidR="005C6BCD" w:rsidRPr="005C6BCD">
        <w:t>Vilim Hiršl</w:t>
      </w:r>
      <w:r w:rsidRPr="005C6BCD">
        <w:t xml:space="preserve">  </w:t>
      </w:r>
    </w:p>
    <w:p w:rsidRDefault="000A2CA0" w:rsidP="000A2CA0" w:rsidR="000A2CA0" w:rsidRPr="005C6BCD">
      <w:r w:rsidRPr="005C6BCD">
        <w:t>- FINA</w:t>
      </w:r>
    </w:p>
    <w:p w:rsidRDefault="000A2CA0" w:rsidP="000A2CA0" w:rsidR="000A2CA0" w:rsidRPr="005C6BCD">
      <w:r w:rsidRPr="005C6BCD">
        <w:t xml:space="preserve">  </w:t>
      </w:r>
    </w:p>
    <w:p w:rsidRDefault="000A2CA0" w:rsidP="000A2CA0" w:rsidR="000A2CA0" w:rsidRPr="005C6BCD">
      <w:pPr>
        <w:ind w:firstLine="708"/>
      </w:pPr>
      <w:r w:rsidRPr="005C6BCD">
        <w:t xml:space="preserve">VI. Pozvane osobe mogu se o prijedlogu i  pisano izjasniti. </w:t>
      </w:r>
    </w:p>
    <w:p w:rsidRDefault="000A2CA0" w:rsidP="000A2CA0" w:rsidR="000A2CA0" w:rsidRPr="005C6BCD"/>
    <w:p w:rsidRDefault="000A2CA0" w:rsidP="000A2CA0" w:rsidR="000A2CA0" w:rsidRPr="005C6BCD"/>
    <w:p w:rsidRDefault="000A2CA0" w:rsidP="000A2CA0" w:rsidR="000A2CA0" w:rsidRPr="005C6BCD">
      <w:pPr>
        <w:jc w:val="center"/>
      </w:pPr>
      <w:r w:rsidRPr="005C6BCD">
        <w:t>Obrazloženje</w:t>
      </w:r>
    </w:p>
    <w:p w:rsidRDefault="000A2CA0" w:rsidP="000A2CA0" w:rsidR="000A2CA0" w:rsidRPr="005C6BCD"/>
    <w:p w:rsidRDefault="000A2CA0" w:rsidP="000A2CA0" w:rsidR="000A2CA0" w:rsidRPr="005C6BCD">
      <w:r w:rsidRPr="005C6BCD">
        <w:t>U odnosu rješenje</w:t>
      </w:r>
    </w:p>
    <w:p w:rsidRDefault="000A2CA0" w:rsidP="000A2CA0" w:rsidR="000A2CA0" w:rsidRPr="005C6BCD">
      <w:pPr>
        <w:ind w:firstLine="708"/>
        <w:jc w:val="both"/>
      </w:pPr>
    </w:p>
    <w:p w:rsidRDefault="000A2CA0" w:rsidP="000A2CA0" w:rsidR="000A2CA0" w:rsidRPr="005C6BCD">
      <w:pPr>
        <w:ind w:firstLine="708"/>
        <w:jc w:val="both"/>
      </w:pPr>
      <w:r w:rsidRPr="005C6BCD">
        <w:t xml:space="preserve">FINA-a Regionalni centar Zagreb, podnijela je ovom sudu dana </w:t>
      </w:r>
      <w:r w:rsidR="0075040F">
        <w:t>25. rujna</w:t>
      </w:r>
      <w:r w:rsidRPr="005C6BCD">
        <w:t xml:space="preserve"> 2015. prijedlog za otvaranje stečajnog postupka nad dužnikom </w:t>
      </w:r>
      <w:r w:rsidR="005C6BCD" w:rsidRPr="005C6BCD">
        <w:t>SUPER LIFT d.o.o. Zagreb, Trnjanska cesta 45, OIB 70832640132</w:t>
      </w:r>
      <w:r w:rsidRPr="005C6BCD">
        <w:t>.</w:t>
      </w:r>
    </w:p>
    <w:p w:rsidRDefault="000A2CA0" w:rsidP="000A2CA0" w:rsidR="000A2CA0" w:rsidRPr="005C6BCD">
      <w:pPr>
        <w:ind w:firstLine="708"/>
        <w:jc w:val="both"/>
      </w:pPr>
    </w:p>
    <w:p w:rsidRDefault="000A2CA0" w:rsidP="000A2CA0" w:rsidR="000A2CA0" w:rsidRPr="005C6BCD">
      <w:pPr>
        <w:ind w:firstLine="708"/>
        <w:jc w:val="both"/>
      </w:pPr>
      <w:r w:rsidRPr="005C6BCD">
        <w:t xml:space="preserve">Prijedlog je podnesen temeljem odredbe članka 49. stavak 2. Zakona o financijskom poslovanju i predstečajnoj nagodbi (Narodne novine broj 108/12, 144/12, 81/13, 112/13, dalje: ZFPPN-a) obzirom da je rješenjem FINA-e od </w:t>
      </w:r>
      <w:r w:rsidR="00BE1919">
        <w:t>31. kolovoza</w:t>
      </w:r>
      <w:r w:rsidRPr="005C6BCD">
        <w:t xml:space="preserve"> 2015. godine Klasa: UP-I/110/07/</w:t>
      </w:r>
      <w:r w:rsidR="00BE1919">
        <w:t>15</w:t>
      </w:r>
      <w:r w:rsidRPr="005C6BCD">
        <w:t>-01/</w:t>
      </w:r>
      <w:r w:rsidR="00BE1919">
        <w:t>8269</w:t>
      </w:r>
      <w:r w:rsidRPr="005C6BCD">
        <w:t>, Ur.br.: 04-06-15-</w:t>
      </w:r>
      <w:r w:rsidR="00BE1919">
        <w:t>8269-4</w:t>
      </w:r>
      <w:r w:rsidRPr="005C6BCD">
        <w:t xml:space="preserve"> nagodbeno vijeće odbacilo prijedlog ovdje dužnika za otvaranje postupka predstečajne nagodbe, a temeljem odredbe čl. 49. st. 1. točka 4. ZFPPN-a.</w:t>
      </w:r>
    </w:p>
    <w:p w:rsidRDefault="000A2CA0" w:rsidP="000A2CA0" w:rsidR="000A2CA0" w:rsidRPr="005C6BCD">
      <w:pPr>
        <w:ind w:firstLine="708"/>
        <w:jc w:val="both"/>
      </w:pPr>
    </w:p>
    <w:p w:rsidRDefault="000A2CA0" w:rsidP="000A2CA0" w:rsidR="000A2CA0" w:rsidRPr="005C6BCD">
      <w:pPr>
        <w:ind w:firstLine="708"/>
        <w:jc w:val="both"/>
      </w:pPr>
      <w:r w:rsidRPr="005C6BCD">
        <w:t xml:space="preserve">FINA je uz prijedlog za otvaranje stečajnog postupka nad dužnikom dostavila: </w:t>
      </w:r>
      <w:r w:rsidR="00BE1919" w:rsidRPr="005C6BCD">
        <w:t xml:space="preserve">potvrdu od </w:t>
      </w:r>
      <w:r w:rsidR="00BE1919">
        <w:t>31. kolovoza</w:t>
      </w:r>
      <w:r w:rsidR="00BE1919" w:rsidRPr="005C6BCD">
        <w:t xml:space="preserve"> 2015. godine</w:t>
      </w:r>
      <w:r w:rsidR="00BE1919">
        <w:t xml:space="preserve">, </w:t>
      </w:r>
      <w:r w:rsidR="00BE1919" w:rsidRPr="005C6BCD">
        <w:t>prijedlog za otvaranje skraćenog postupka predstečajne nagodbe,</w:t>
      </w:r>
      <w:r w:rsidR="00BE1919">
        <w:t xml:space="preserve"> </w:t>
      </w:r>
      <w:r w:rsidRPr="005C6BCD">
        <w:t xml:space="preserve">rješenje o odbacivanju prijedloga za otvaranje postupka predstečajne nagodbe od </w:t>
      </w:r>
      <w:r w:rsidR="00BE1919">
        <w:t>31. kolovoza</w:t>
      </w:r>
      <w:r w:rsidRPr="005C6BCD">
        <w:t xml:space="preserve"> 2015. godine, zakl</w:t>
      </w:r>
      <w:r w:rsidR="00BE1919">
        <w:t>jučak o nadopuni prijedloga od 8. srpnja 2015</w:t>
      </w:r>
      <w:r w:rsidRPr="005C6BCD">
        <w:t>. godine, odnosno cjelokupni spis koji se vodi kod FINA-e pod brojem Klasa: UP-I/110/07/1</w:t>
      </w:r>
      <w:r w:rsidR="00BE1919">
        <w:t>5</w:t>
      </w:r>
      <w:r w:rsidRPr="005C6BCD">
        <w:t>-01/</w:t>
      </w:r>
      <w:r w:rsidR="00BE1919">
        <w:t>8269</w:t>
      </w:r>
      <w:r w:rsidRPr="005C6BCD">
        <w:t xml:space="preserve">. </w:t>
      </w:r>
    </w:p>
    <w:p w:rsidRDefault="000A2CA0" w:rsidP="000A2CA0" w:rsidR="000A2CA0" w:rsidRPr="005C6BCD">
      <w:pPr>
        <w:ind w:firstLine="708"/>
        <w:jc w:val="both"/>
      </w:pPr>
    </w:p>
    <w:p w:rsidRDefault="000A2CA0" w:rsidP="000A2CA0" w:rsidR="000A2CA0" w:rsidRPr="005C6BCD">
      <w:pPr>
        <w:ind w:firstLine="708"/>
        <w:jc w:val="both"/>
      </w:pPr>
      <w:r w:rsidRPr="005C6BCD">
        <w:t xml:space="preserve">Dakle, FINA je uz prijedlog za otvaranje stečajnog postupka nad dužnikom dostavila potvrdu od </w:t>
      </w:r>
      <w:r w:rsidR="00BE1919">
        <w:t>31. kolovoza</w:t>
      </w:r>
      <w:r w:rsidRPr="005C6BCD">
        <w:t xml:space="preserve"> 2015. godine iz čl. </w:t>
      </w:r>
      <w:r w:rsidR="00A031C0">
        <w:t>6</w:t>
      </w:r>
      <w:r w:rsidRPr="005C6BCD">
        <w:t xml:space="preserve">. st. </w:t>
      </w:r>
      <w:r w:rsidR="00A031C0">
        <w:t>2. i 4</w:t>
      </w:r>
      <w:r w:rsidRPr="005C6BCD">
        <w:t xml:space="preserve">. Stečajnog zakona (Narodne novine broj </w:t>
      </w:r>
      <w:r w:rsidR="00A031C0">
        <w:t>71/15</w:t>
      </w:r>
      <w:r w:rsidRPr="005C6BCD">
        <w:t>, dalje: SZ-a).</w:t>
      </w:r>
    </w:p>
    <w:p w:rsidRDefault="000A2CA0" w:rsidP="000A2CA0" w:rsidR="000A2CA0" w:rsidRPr="005C6BCD"/>
    <w:p w:rsidRDefault="000A2CA0" w:rsidP="000A2CA0" w:rsidR="000A2CA0" w:rsidRPr="005C6BCD">
      <w:pPr>
        <w:ind w:firstLine="708"/>
        <w:jc w:val="both"/>
      </w:pPr>
      <w:r w:rsidRPr="005C6BCD">
        <w:t xml:space="preserve">Prema odredbi članka </w:t>
      </w:r>
      <w:r w:rsidR="00A031C0">
        <w:t>115.</w:t>
      </w:r>
      <w:r w:rsidRPr="005C6BCD">
        <w:t xml:space="preserve"> stavak 1. SZ-a na temelju prijedloga za otvaranje stečajnog postupka stečajni sudac donosi rješenje o pokretanju </w:t>
      </w:r>
      <w:r w:rsidR="00A031C0">
        <w:t xml:space="preserve">prethodnoga </w:t>
      </w:r>
      <w:r w:rsidRPr="005C6BCD">
        <w:t xml:space="preserve">postupka radi utvrđenja </w:t>
      </w:r>
      <w:r w:rsidR="00A031C0">
        <w:t>pretpostavki</w:t>
      </w:r>
      <w:r w:rsidRPr="005C6BCD">
        <w:t xml:space="preserve"> za otvaranje stečajnog postupka (prethodni postupak). </w:t>
      </w:r>
    </w:p>
    <w:p w:rsidRDefault="000A2CA0" w:rsidP="000A2CA0" w:rsidR="000A2CA0" w:rsidRPr="005C6BCD">
      <w:pPr>
        <w:ind w:firstLine="708"/>
        <w:jc w:val="both"/>
      </w:pPr>
    </w:p>
    <w:p w:rsidRDefault="000A2CA0" w:rsidP="000A2CA0" w:rsidR="000A2CA0" w:rsidRPr="005C6BCD">
      <w:pPr>
        <w:ind w:firstLine="708"/>
        <w:jc w:val="both"/>
      </w:pPr>
      <w:r w:rsidRPr="005C6BCD">
        <w:t xml:space="preserve">Kako je dakle ovlašteni predlagatelj FINA sukladno odredbi članka 49. stavak 1. točka 4. ZFPPN-a rješenjem od </w:t>
      </w:r>
      <w:r w:rsidR="00A031C0">
        <w:t>31. kolovoza</w:t>
      </w:r>
      <w:r w:rsidRPr="005C6BCD">
        <w:t xml:space="preserve"> 2015. godine, a koje je postalo izvršno </w:t>
      </w:r>
      <w:r w:rsidR="00A031C0">
        <w:t>17. rujna</w:t>
      </w:r>
      <w:r w:rsidRPr="005C6BCD">
        <w:t xml:space="preserve"> 2015. godine, odbacio prijedlog ovdje dužnika za otvaranje postupka predstečajne nagodbe, to je temeljem odredbe članka </w:t>
      </w:r>
      <w:r w:rsidR="00A031C0">
        <w:t>115</w:t>
      </w:r>
      <w:r w:rsidRPr="005C6BCD">
        <w:t xml:space="preserve">. stavak 1. SZ-a riješeno kao u izreci ovog rješenja. </w:t>
      </w:r>
    </w:p>
    <w:p w:rsidRDefault="000A2CA0" w:rsidP="000A2CA0" w:rsidR="000A2CA0"/>
    <w:p w:rsidRDefault="00E64F26" w:rsidP="000A2CA0" w:rsidR="00E64F26"/>
    <w:p w:rsidRDefault="00E64F26" w:rsidP="000A2CA0" w:rsidR="00E64F26" w:rsidRPr="005C6BCD"/>
    <w:p w:rsidRDefault="000A2CA0" w:rsidP="000A2CA0" w:rsidR="000A2CA0" w:rsidRPr="005C6BCD">
      <w:r w:rsidRPr="005C6BCD">
        <w:lastRenderedPageBreak/>
        <w:t xml:space="preserve">U odnosu na zaključak </w:t>
      </w:r>
    </w:p>
    <w:p w:rsidRDefault="000A2CA0" w:rsidP="000A2CA0" w:rsidR="000A2CA0" w:rsidRPr="005C6BCD">
      <w:pPr>
        <w:ind w:firstLine="708"/>
        <w:jc w:val="both"/>
      </w:pPr>
    </w:p>
    <w:p w:rsidRDefault="000A2CA0" w:rsidP="000A2CA0" w:rsidR="000A2CA0" w:rsidRPr="005C6BCD">
      <w:pPr>
        <w:ind w:firstLine="708"/>
        <w:jc w:val="both"/>
      </w:pPr>
      <w:r w:rsidRPr="005C6BCD">
        <w:t xml:space="preserve">Prema odredbi članka 27. stavak 6. ZFPPN-a u slučaju kada FINA podnosi prijedlog za pokretanje stečajnog postupka, oslobođena je plaćanja pristojbi i troškova vezanih za pokretanje stečajnog postupka. </w:t>
      </w:r>
    </w:p>
    <w:p w:rsidRDefault="000A2CA0" w:rsidP="000A2CA0" w:rsidR="000A2CA0" w:rsidRPr="005C6BCD">
      <w:pPr>
        <w:ind w:firstLine="708"/>
        <w:jc w:val="both"/>
      </w:pPr>
    </w:p>
    <w:p w:rsidRDefault="000A2CA0" w:rsidP="000A2CA0" w:rsidR="000A2CA0" w:rsidRPr="005C6BCD">
      <w:pPr>
        <w:ind w:firstLine="708"/>
        <w:jc w:val="both"/>
      </w:pPr>
      <w:r w:rsidRPr="005C6BCD">
        <w:t xml:space="preserve">Prema odredbi članka </w:t>
      </w:r>
      <w:r w:rsidR="00A031C0">
        <w:t>117</w:t>
      </w:r>
      <w:r w:rsidRPr="005C6BCD">
        <w:t>. stavak 2. SZ-a stečajni sudac može, ako ocijeni da je to potrebno, zaključkom narediti osobama</w:t>
      </w:r>
      <w:r w:rsidR="00A031C0">
        <w:t xml:space="preserve"> ovlaštenim za zastupanje dužnika po zakonu te članovima tijela dužnika da u određenom roku </w:t>
      </w:r>
      <w:r w:rsidRPr="005C6BCD">
        <w:t>predaju sudu pisano izvješć</w:t>
      </w:r>
      <w:r w:rsidR="00A031C0">
        <w:t>e</w:t>
      </w:r>
      <w:r w:rsidRPr="005C6BCD">
        <w:t xml:space="preserve"> o financijsko – gospodarskom stanju dužnika.</w:t>
      </w:r>
    </w:p>
    <w:p w:rsidRDefault="000A2CA0" w:rsidP="000A2CA0" w:rsidR="000A2CA0" w:rsidRPr="005C6BCD">
      <w:pPr>
        <w:ind w:firstLine="708"/>
        <w:jc w:val="both"/>
      </w:pPr>
    </w:p>
    <w:p w:rsidRDefault="000A2CA0" w:rsidP="000A2CA0" w:rsidR="000A2CA0" w:rsidRPr="005C6BCD">
      <w:pPr>
        <w:ind w:firstLine="708"/>
        <w:jc w:val="both"/>
      </w:pPr>
      <w:r w:rsidRPr="005C6BCD">
        <w:t xml:space="preserve">Kako je dakle, zbog zakonske privilegije iz članka 27. stavak 6. ZFPPN-a, FINA oslobođena plaćanja pristojbi i troškova, što za posljedicu ima nedostatak sredstava za plaćanje nagrade privremenom stečajnom upravitelju kojeg je moguće imenovati sukladno odredbi članka </w:t>
      </w:r>
      <w:r w:rsidR="00A031C0">
        <w:t>115</w:t>
      </w:r>
      <w:r w:rsidRPr="005C6BCD">
        <w:t xml:space="preserve">. stavak 2. SZ-a, te kako na drugi način nije moguće utvrditi imovinu dužnika, valjalo je uz odgovarajuću primjenu naprijed citiranog stavka 2. članka </w:t>
      </w:r>
      <w:r w:rsidR="00A031C0">
        <w:t>117</w:t>
      </w:r>
      <w:r w:rsidRPr="005C6BCD">
        <w:t>. SZ-a pozvati direktora dužnika na dostavu izvješća o financijsko – gospodarskom stanju.</w:t>
      </w:r>
    </w:p>
    <w:p w:rsidRDefault="000A2CA0" w:rsidP="000A2CA0" w:rsidR="000A2CA0" w:rsidRPr="005C6BCD"/>
    <w:p w:rsidRDefault="000A2CA0" w:rsidP="000A2CA0" w:rsidR="000A2CA0" w:rsidRPr="005C6BCD">
      <w:pPr>
        <w:ind w:firstLine="708"/>
        <w:jc w:val="both"/>
      </w:pPr>
      <w:r w:rsidRPr="005C6BCD">
        <w:t>Točk</w:t>
      </w:r>
      <w:r w:rsidR="00C0305E">
        <w:t xml:space="preserve">e II., III. i IV. </w:t>
      </w:r>
      <w:r w:rsidRPr="005C6BCD">
        <w:t>zaključka utemeljen</w:t>
      </w:r>
      <w:r w:rsidR="00C0305E">
        <w:t>e</w:t>
      </w:r>
      <w:r w:rsidRPr="005C6BCD">
        <w:t xml:space="preserve"> </w:t>
      </w:r>
      <w:r w:rsidR="00C0305E">
        <w:t>su</w:t>
      </w:r>
      <w:r w:rsidRPr="005C6BCD">
        <w:t xml:space="preserve"> na odredbi članka </w:t>
      </w:r>
      <w:r w:rsidR="00C0305E">
        <w:t>117</w:t>
      </w:r>
      <w:r w:rsidRPr="005C6BCD">
        <w:t xml:space="preserve">. stavak </w:t>
      </w:r>
      <w:r w:rsidR="00C0305E">
        <w:t>1.,</w:t>
      </w:r>
      <w:r w:rsidR="00A031C0">
        <w:t xml:space="preserve"> </w:t>
      </w:r>
      <w:r w:rsidR="00C0305E">
        <w:t xml:space="preserve">2., 3. i 4. </w:t>
      </w:r>
      <w:r w:rsidRPr="005C6BCD">
        <w:t xml:space="preserve">SZ-a u vezi sa člankom </w:t>
      </w:r>
      <w:r w:rsidR="00C0305E">
        <w:t>177., 178. i 180</w:t>
      </w:r>
      <w:r w:rsidR="00C0305E" w:rsidRPr="005C6BCD">
        <w:t>.</w:t>
      </w:r>
      <w:r w:rsidR="00C0305E">
        <w:t xml:space="preserve"> SZ-a</w:t>
      </w:r>
      <w:r w:rsidR="00C0305E" w:rsidRPr="005C6BCD">
        <w:t>,</w:t>
      </w:r>
      <w:r w:rsidRPr="005C6BCD">
        <w:t xml:space="preserve"> te članka 262. Ovršnog zakona (Narodne novine broj 112/12, 93/14).</w:t>
      </w:r>
    </w:p>
    <w:p w:rsidRDefault="000A2CA0" w:rsidP="000A2CA0" w:rsidR="000A2CA0" w:rsidRPr="005C6BCD">
      <w:pPr>
        <w:ind w:firstLine="708"/>
      </w:pPr>
    </w:p>
    <w:p w:rsidRDefault="00C0305E" w:rsidP="000A2CA0" w:rsidR="000A2CA0" w:rsidRPr="005C6BCD">
      <w:pPr>
        <w:ind w:firstLine="708"/>
        <w:jc w:val="both"/>
      </w:pPr>
      <w:r>
        <w:t>Odredbom</w:t>
      </w:r>
      <w:r w:rsidR="000A2CA0" w:rsidRPr="005C6BCD">
        <w:t xml:space="preserve"> članka </w:t>
      </w:r>
      <w:r>
        <w:t>123</w:t>
      </w:r>
      <w:r w:rsidR="000A2CA0" w:rsidRPr="005C6BCD">
        <w:t>. stavak 1. SZ-a</w:t>
      </w:r>
      <w:r>
        <w:t xml:space="preserve"> propisano je da će sud</w:t>
      </w:r>
      <w:r w:rsidR="000A2CA0" w:rsidRPr="005C6BCD">
        <w:t xml:space="preserve"> u rješenju o pokretanju prethodnog postupka odmah zakazati ročište na koje će pozvati </w:t>
      </w:r>
      <w:r>
        <w:t>osobe ovlaštene za zastupanje dužnika</w:t>
      </w:r>
      <w:r w:rsidR="000A2CA0" w:rsidRPr="005C6BCD">
        <w:t xml:space="preserve"> po zakonu, odnosno dužnika pojedinca, p</w:t>
      </w:r>
      <w:r>
        <w:t>odnositelja prijedloga</w:t>
      </w:r>
      <w:r w:rsidR="000A2CA0" w:rsidRPr="005C6BCD">
        <w:t>, pravn</w:t>
      </w:r>
      <w:r>
        <w:t xml:space="preserve">ih </w:t>
      </w:r>
      <w:r w:rsidR="000A2CA0" w:rsidRPr="005C6BCD">
        <w:t>osob</w:t>
      </w:r>
      <w:r>
        <w:t>a</w:t>
      </w:r>
      <w:r w:rsidR="000A2CA0" w:rsidRPr="005C6BCD">
        <w:t xml:space="preserve"> koje za dužnika obavljaju poslove platnog prometa</w:t>
      </w:r>
      <w:r>
        <w:t xml:space="preserve"> i </w:t>
      </w:r>
      <w:r w:rsidR="000A2CA0" w:rsidRPr="005C6BCD">
        <w:t>privremenog</w:t>
      </w:r>
      <w:r>
        <w:t>a</w:t>
      </w:r>
      <w:r w:rsidR="000A2CA0" w:rsidRPr="005C6BCD">
        <w:t xml:space="preserve"> stečajnog upravitelja, a </w:t>
      </w:r>
      <w:r>
        <w:t>prema potrebi i druge osobe; stavkom 2. istog članka propisano je da će se na ročištu iz stavka 1. pozvane osobe</w:t>
      </w:r>
      <w:r w:rsidR="000A2CA0" w:rsidRPr="005C6BCD">
        <w:t xml:space="preserve"> </w:t>
      </w:r>
      <w:r>
        <w:t>očitovati o prijedlogu za otvaranje stečajnog postupka, a one se o prijedlogu mogu očitovati i pisano.</w:t>
      </w:r>
    </w:p>
    <w:p w:rsidRDefault="000A2CA0" w:rsidP="000A2CA0" w:rsidR="000A2CA0" w:rsidRPr="005C6BCD">
      <w:pPr>
        <w:ind w:firstLine="708"/>
        <w:jc w:val="both"/>
      </w:pPr>
    </w:p>
    <w:p w:rsidRDefault="00C0305E" w:rsidP="000A2CA0" w:rsidR="000A2CA0" w:rsidRPr="005C6BCD">
      <w:pPr>
        <w:ind w:firstLine="708"/>
        <w:jc w:val="both"/>
      </w:pPr>
      <w:r>
        <w:t xml:space="preserve">Slijedom navedenog, sud je sukladno čl. 123. st. 1. SZ-a zakazao ročište radi očitovanja o prijedlogu za otvaranje stečajnoga postupka, te riješio kao pod točkama V. i VI. izreke ovog zaključka. </w:t>
      </w:r>
    </w:p>
    <w:p w:rsidRDefault="000A2CA0" w:rsidP="000A2CA0" w:rsidR="000A2CA0" w:rsidRPr="005C6BCD"/>
    <w:p w:rsidRDefault="000A2CA0" w:rsidP="000A2CA0" w:rsidR="000A2CA0" w:rsidRPr="005C6BCD">
      <w:pPr>
        <w:jc w:val="center"/>
      </w:pPr>
      <w:r w:rsidRPr="005C6BCD">
        <w:t xml:space="preserve">U Karlovcu, </w:t>
      </w:r>
      <w:r w:rsidR="00C0305E">
        <w:t>19. studenog</w:t>
      </w:r>
      <w:r w:rsidRPr="005C6BCD">
        <w:t xml:space="preserve"> 2015. godine</w:t>
      </w:r>
    </w:p>
    <w:p w:rsidRDefault="000A2CA0" w:rsidP="000A2CA0" w:rsidR="000A2CA0" w:rsidRPr="005C6BCD">
      <w:r w:rsidRPr="005C6BCD">
        <w:t xml:space="preserve">                                   </w:t>
      </w:r>
    </w:p>
    <w:p w:rsidRDefault="000A2CA0" w:rsidP="000A2CA0" w:rsidR="000A2CA0" w:rsidRPr="005C6BCD">
      <w:r w:rsidRPr="005C6BCD">
        <w:t xml:space="preserve">                                                                                                          </w:t>
      </w:r>
      <w:r w:rsidR="00C0305E">
        <w:t xml:space="preserve">    </w:t>
      </w:r>
      <w:r w:rsidRPr="005C6BCD">
        <w:t xml:space="preserve">  Sudac: </w:t>
      </w:r>
    </w:p>
    <w:p w:rsidRDefault="000A2CA0" w:rsidP="000A2CA0" w:rsidR="000A2CA0" w:rsidRPr="005C6BCD">
      <w:r w:rsidRPr="005C6BCD">
        <w:t xml:space="preserve">                                                                                                </w:t>
      </w:r>
      <w:r w:rsidR="00C0305E">
        <w:t xml:space="preserve">              </w:t>
      </w:r>
      <w:r w:rsidRPr="005C6BCD">
        <w:t xml:space="preserve">  Goranka Boljkovac</w:t>
      </w:r>
    </w:p>
    <w:p w:rsidRDefault="00801A6D" w:rsidP="000A2CA0" w:rsidR="00801A6D" w:rsidRPr="005C6BCD"/>
    <w:p w:rsidRDefault="00801A6D" w:rsidP="00DE04B4" w:rsidR="00DE04B4" w:rsidRPr="005C6BCD">
      <w:pPr>
        <w:tabs>
          <w:tab w:pos="6900" w:val="left"/>
        </w:tabs>
        <w:jc w:val="both"/>
      </w:pPr>
      <w:r w:rsidRPr="005C6BCD">
        <w:tab/>
      </w:r>
    </w:p>
    <w:p w:rsidRDefault="000A2CA0" w:rsidP="00801A6D" w:rsidR="000A2CA0" w:rsidRPr="005C6BCD">
      <w:pPr>
        <w:tabs>
          <w:tab w:pos="6190" w:val="left"/>
        </w:tabs>
      </w:pPr>
      <w:r w:rsidRPr="005C6BCD">
        <w:t xml:space="preserve"> </w:t>
      </w:r>
    </w:p>
    <w:p w:rsidRDefault="000A2CA0" w:rsidP="000A2CA0" w:rsidR="000A2CA0" w:rsidRPr="005C6BCD">
      <w:r w:rsidRPr="005C6BCD">
        <w:t>Uputa o pravnom lijeku:</w:t>
      </w:r>
    </w:p>
    <w:p w:rsidRDefault="000A2CA0" w:rsidP="000A2CA0" w:rsidR="000A2CA0" w:rsidRPr="005C6BCD">
      <w:r w:rsidRPr="005C6BCD">
        <w:t>Protiv rješenja nije dopuštena žalba (čl.</w:t>
      </w:r>
      <w:r w:rsidR="00C0305E">
        <w:t>115</w:t>
      </w:r>
      <w:r w:rsidRPr="005C6BCD">
        <w:t>. st</w:t>
      </w:r>
      <w:r w:rsidR="00C0305E">
        <w:t>.</w:t>
      </w:r>
      <w:r w:rsidRPr="005C6BCD">
        <w:t xml:space="preserve"> 1. SZ-a).</w:t>
      </w:r>
    </w:p>
    <w:p w:rsidRDefault="000A2CA0" w:rsidP="000A2CA0" w:rsidR="000A2CA0" w:rsidRPr="005C6BCD">
      <w:r w:rsidRPr="005C6BCD">
        <w:t xml:space="preserve">Protiv zaključka nije dopuštena žalba (čl. </w:t>
      </w:r>
      <w:r w:rsidR="00C0305E">
        <w:t>19</w:t>
      </w:r>
      <w:r w:rsidRPr="005C6BCD">
        <w:t>. st</w:t>
      </w:r>
      <w:r w:rsidR="00C0305E">
        <w:t>. 7</w:t>
      </w:r>
      <w:r w:rsidRPr="005C6BCD">
        <w:t>. SZ-a)</w:t>
      </w:r>
    </w:p>
    <w:p w:rsidRDefault="000A2CA0" w:rsidP="000A2CA0" w:rsidR="000A2CA0" w:rsidRPr="005C6BCD">
      <w:r w:rsidRPr="005C6BCD">
        <w:t xml:space="preserve">Dna: </w:t>
      </w:r>
    </w:p>
    <w:p w:rsidRDefault="000A2CA0" w:rsidP="000A2CA0" w:rsidR="000A2CA0" w:rsidRPr="005C6BCD">
      <w:r w:rsidRPr="005C6BCD">
        <w:t>1. Predlagatelju FINA, Zagreb</w:t>
      </w:r>
    </w:p>
    <w:p w:rsidRDefault="000A2CA0" w:rsidP="000A2CA0" w:rsidR="000A2CA0" w:rsidRPr="005C6BCD">
      <w:r w:rsidRPr="005C6BCD">
        <w:t xml:space="preserve">2. Dužniku </w:t>
      </w:r>
      <w:r w:rsidR="00C0305E">
        <w:t xml:space="preserve">Super lift </w:t>
      </w:r>
      <w:r w:rsidRPr="005C6BCD">
        <w:t>d.o.o. Zagreb</w:t>
      </w:r>
    </w:p>
    <w:p w:rsidRDefault="000A2CA0" w:rsidP="000A2CA0" w:rsidR="002D49A0" w:rsidRPr="005C6BCD">
      <w:r w:rsidRPr="005C6BCD">
        <w:t xml:space="preserve">3. Zakonskom zastupniku dužnika </w:t>
      </w:r>
      <w:r w:rsidR="00C0305E">
        <w:t>Vilim Hiršl</w:t>
      </w:r>
      <w:r w:rsidRPr="005C6BCD">
        <w:t xml:space="preserve">  </w:t>
      </w:r>
    </w:p>
    <w:sectPr w:rsidSect="004D27C4" w:rsidR="002D49A0" w:rsidRPr="005C6BCD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641" w:rsidR="006E6641">
      <w:r>
        <w:separator/>
      </w:r>
    </w:p>
  </w:endnote>
  <w:endnote w:id="0" w:type="continuationSeparator">
    <w:p w:rsidRDefault="006E6641" w:rsidR="006E66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641" w:rsidR="006E6641">
      <w:r>
        <w:separator/>
      </w:r>
    </w:p>
  </w:footnote>
  <w:footnote w:id="0" w:type="continuationSeparator">
    <w:p w:rsidRDefault="006E6641" w:rsidR="006E66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101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3126C7">
      <w:t>1</w:t>
    </w:r>
    <w:r w:rsidR="005C6BCD">
      <w:t>540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24A8F"/>
    <w:rsid w:val="000A2CA0"/>
    <w:rsid w:val="000B4426"/>
    <w:rsid w:val="000E7C58"/>
    <w:rsid w:val="000F0A0A"/>
    <w:rsid w:val="001E2CB6"/>
    <w:rsid w:val="00217CDB"/>
    <w:rsid w:val="0027227B"/>
    <w:rsid w:val="00277F8E"/>
    <w:rsid w:val="0028644D"/>
    <w:rsid w:val="00295F32"/>
    <w:rsid w:val="002D16B2"/>
    <w:rsid w:val="002D49A0"/>
    <w:rsid w:val="003126C7"/>
    <w:rsid w:val="00343119"/>
    <w:rsid w:val="003746BE"/>
    <w:rsid w:val="0039056D"/>
    <w:rsid w:val="003A46FC"/>
    <w:rsid w:val="004B4514"/>
    <w:rsid w:val="004D27C4"/>
    <w:rsid w:val="0053264E"/>
    <w:rsid w:val="005C6BCD"/>
    <w:rsid w:val="00683588"/>
    <w:rsid w:val="006E6641"/>
    <w:rsid w:val="00725DA9"/>
    <w:rsid w:val="0075040F"/>
    <w:rsid w:val="00757A14"/>
    <w:rsid w:val="007C1019"/>
    <w:rsid w:val="00801A6D"/>
    <w:rsid w:val="00874E6C"/>
    <w:rsid w:val="00906436"/>
    <w:rsid w:val="00945F2A"/>
    <w:rsid w:val="009A0E71"/>
    <w:rsid w:val="00A031C0"/>
    <w:rsid w:val="00B1314F"/>
    <w:rsid w:val="00B334EE"/>
    <w:rsid w:val="00BE1919"/>
    <w:rsid w:val="00BE3247"/>
    <w:rsid w:val="00C0305E"/>
    <w:rsid w:val="00DE04B4"/>
    <w:rsid w:val="00E64F26"/>
    <w:rsid w:val="00F11929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10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0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0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0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0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10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0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0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0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0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0824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1540</izvorni_sadrzaj>
    <derivirana_varijabla naziv="DomainObject.Predmet.Broj_1">1540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St-1540/2015</izvorni_sadrzaj>
    <derivirana_varijabla naziv="DomainObject.Predmet.OznakaBroj_1">St-1540/2015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LIFT d.o.o.</izvorni_sadrzaj>
    <derivirana_varijabla naziv="DomainObject.Predmet.ProtustrankaFormated_1">  SUPER LIFT d.o.o.</derivirana_varijabla>
  </DomainObject.Predmet.ProtustrankaFormated>
  <DomainObject.Predmet.ProtustrankaFormatedOIB>
    <izvorni_sadrzaj>  SUPER LIFT d.o.o., OIB 70832640132</izvorni_sadrzaj>
    <derivirana_varijabla naziv="DomainObject.Predmet.ProtustrankaFormatedOIB_1">  SUPER LIFT d.o.o., OIB 70832640132</derivirana_varijabla>
  </DomainObject.Predmet.ProtustrankaFormatedOIB>
  <DomainObject.Predmet.ProtustrankaFormatedWithAdress>
    <izvorni_sadrzaj> SUPER LIFT d.o.o., Trnjanska cesta 45, 10000 Zagreb</izvorni_sadrzaj>
    <derivirana_varijabla naziv="DomainObject.Predmet.ProtustrankaFormatedWithAdress_1"> SUPER LIFT d.o.o., Trnjanska cesta 45, 10000 Zagreb</derivirana_varijabla>
  </DomainObject.Predmet.ProtustrankaFormatedWithAdress>
  <DomainObject.Predmet.ProtustrankaFormatedWithAdressOIB>
    <izvorni_sadrzaj> SUPER LIFT d.o.o., OIB 70832640132, Trnjanska cesta 45, 10000 Zagreb</izvorni_sadrzaj>
    <derivirana_varijabla naziv="DomainObject.Predmet.ProtustrankaFormatedWithAdressOIB_1"> SUPER LIFT d.o.o., OIB 70832640132, Trnjanska cesta 45, 10000 Zagreb</derivirana_varijabla>
  </DomainObject.Predmet.ProtustrankaFormatedWithAdressOIB>
  <DomainObject.Predmet.ProtustrankaWithAdress>
    <izvorni_sadrzaj>SUPER LIFT d.o.o. Trnjanska cesta 45, 10000 Zagreb</izvorni_sadrzaj>
    <derivirana_varijabla naziv="DomainObject.Predmet.ProtustrankaWithAdress_1">SUPER LIFT d.o.o. Trnjanska cesta 45, 10000 Zagreb</derivirana_varijabla>
  </DomainObject.Predmet.ProtustrankaWithAdress>
  <DomainObject.Predmet.ProtustrankaWithAdressOIB>
    <izvorni_sadrzaj>SUPER LIFT d.o.o., OIB 70832640132, Trnjanska cesta 45, 10000 Zagreb</izvorni_sadrzaj>
    <derivirana_varijabla naziv="DomainObject.Predmet.ProtustrankaWithAdressOIB_1">SUPER LIFT d.o.o., OIB 70832640132, Trnjanska cesta 45, 10000 Zagreb</derivirana_varijabla>
  </DomainObject.Predmet.ProtustrankaWithAdressOIB>
  <DomainObject.Predmet.ProtustrankaNazivFormated>
    <izvorni_sadrzaj>SUPER LIFT d.o.o.</izvorni_sadrzaj>
    <derivirana_varijabla naziv="DomainObject.Predmet.ProtustrankaNazivFormated_1">SUPER LIFT d.o.o.</derivirana_varijabla>
  </DomainObject.Predmet.ProtustrankaNazivFormated>
  <DomainObject.Predmet.ProtustrankaNazivFormatedOIB>
    <izvorni_sadrzaj>SUPER LIFT d.o.o., OIB 70832640132</izvorni_sadrzaj>
    <derivirana_varijabla naziv="DomainObject.Predmet.ProtustrankaNazivFormatedOIB_1">SUPER LIFT d.o.o., OIB 70832640132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LIFT d.o.o.</item>
    </izvorni_sadrzaj>
    <derivirana_varijabla naziv="DomainObject.Predmet.ProtuStrankaListFormated_1">
      <item>SUPER LIFT d.o.o.</item>
    </derivirana_varijabla>
  </DomainObject.Predmet.ProtuStrankaListFormated>
  <DomainObject.Predmet.ProtuStrankaListFormatedOIB>
    <izvorni_sadrzaj>
      <item>SUPER LIFT d.o.o., OIB 70832640132</item>
    </izvorni_sadrzaj>
    <derivirana_varijabla naziv="DomainObject.Predmet.ProtuStrankaListFormatedOIB_1">
      <item>SUPER LIFT d.o.o., OIB 70832640132</item>
    </derivirana_varijabla>
  </DomainObject.Predmet.ProtuStrankaListFormatedOIB>
  <DomainObject.Predmet.ProtuStrankaListFormatedWithAdress>
    <izvorni_sadrzaj>
      <item>SUPER LIFT d.o.o., Trnjanska cesta 45, 10000 Zagreb</item>
    </izvorni_sadrzaj>
    <derivirana_varijabla naziv="DomainObject.Predmet.ProtuStrankaListFormatedWithAdress_1">
      <item>SUPER LIFT d.o.o., Trnjanska cesta 45, 10000 Zagreb</item>
    </derivirana_varijabla>
  </DomainObject.Predmet.ProtuStrankaListFormatedWithAdress>
  <DomainObject.Predmet.ProtuStrankaListFormatedWithAdressOIB>
    <izvorni_sadrzaj>
      <item>SUPER LIFT d.o.o., OIB 70832640132, Trnjanska cesta 45, 10000 Zagreb</item>
    </izvorni_sadrzaj>
    <derivirana_varijabla naziv="DomainObject.Predmet.ProtuStrankaListFormatedWithAdressOIB_1">
      <item>SUPER LIFT d.o.o., OIB 70832640132, Trnjanska cesta 45, 10000 Zagreb</item>
    </derivirana_varijabla>
  </DomainObject.Predmet.ProtuStrankaListFormatedWithAdressOIB>
  <DomainObject.Predmet.ProtuStrankaListNazivFormated>
    <izvorni_sadrzaj>
      <item>SUPER LIFT d.o.o.</item>
    </izvorni_sadrzaj>
    <derivirana_varijabla naziv="DomainObject.Predmet.ProtuStrankaListNazivFormated_1">
      <item>SUPER LIFT d.o.o.</item>
    </derivirana_varijabla>
  </DomainObject.Predmet.ProtuStrankaListNazivFormated>
  <DomainObject.Predmet.ProtuStrankaListNazivFormatedOIB>
    <izvorni_sadrzaj>
      <item>SUPER LIFT d.o.o., OIB 70832640132</item>
    </izvorni_sadrzaj>
    <derivirana_varijabla naziv="DomainObject.Predmet.ProtuStrankaListNazivFormatedOIB_1">
      <item>SUPER LIFT d.o.o., OIB 70832640132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LIFT d.o.o.</izvorni_sadrzaj>
    <derivirana_varijabla naziv="DomainObject.Predmet.ProtustrankaIDrugi_1">SUPER LIFT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SUPER LIFT d.o.o., OIB 70832640132, Trnjanska cesta 45, 10000 Zagreb</izvorni_sadrzaj>
    <derivirana_varijabla naziv="DomainObject.Predmet.ProtustrankaIDrugiAdressOIB_1">SUPER LIFT d.o.o., OIB 70832640132, Trnjanska cesta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 LIFT d.o.o.</item>
    </izvorni_sadrzaj>
    <derivirana_varijabla naziv="DomainObject.Predmet.SudioniciListNaziv_1">
      <item>FINA Regionalni centar Zagreb</item>
      <item>SUPER LIFT d.o.o.</item>
    </derivirana_varijabla>
  </DomainObject.Predmet.SudioniciListNaziv>
  <DomainObject.Predmet.SudioniciListAdressOIB>
    <izvorni_sadrzaj>
      <item>FINA Regionalni centar Zagreb, OIB 85821130368, Ilica 307,10000 Zagreb</item>
      <item>SUPER LIFT d.o.o., OIB 70832640132, Trnjanska cesta 45,10000 Zagreb</item>
    </izvorni_sadrzaj>
    <derivirana_varijabla naziv="DomainObject.Predmet.SudioniciListAdressOIB_1">
      <item>FINA Regionalni centar Zagreb, OIB 85821130368, Ilica 307,10000 Zagreb</item>
      <item>SUPER LIFT d.o.o., OIB 70832640132, Trnjanska cesta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70832640132</item>
    </izvorni_sadrzaj>
    <derivirana_varijabla naziv="DomainObject.Predmet.SudioniciListNazivOIB_1">
      <item>, OIB 85821130368</item>
      <item>, OIB 70832640132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1032</properties:Words>
  <properties:Characters>5653</properties:Characters>
  <properties:Lines>144</properties:Lines>
  <properties:Paragraphs>53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6938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2015-11-19T09:42:00Z</dcterms:created>
  <dc:creator>gboljkovac</dc:creator>
  <cp:lastModifiedBy>Goranka Boljkovac</cp:lastModifiedBy>
  <cp:lastPrinted>2015-11-19T10:10:00Z</cp:lastPrinted>
  <dcterms:modified xmlns:xsi="http://www.w3.org/2001/XMLSchema-instance" xsi:type="dcterms:W3CDTF">2015-11-19T10:15:00Z</dcterms:modified>
  <cp:revision>8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