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5af7" w14:paraId="ce75af7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 xml:space="preserve">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20. St-5431/16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>
        <w:rPr>
          <w:lang w:val="pt-BR"/>
        </w:rPr>
        <w:t>GLER DOMINUM društvo s ograničenom odgovornošću za trgovinu i usluge, Zagreb, Folnegovićeva 6 A, OIB 30502261530</w:t>
      </w:r>
      <w:r>
        <w:t>, dana 17.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>
        <w:rPr>
          <w:lang w:val="pt-BR"/>
        </w:rPr>
        <w:t>GLER DOMINUM društvo s ograničenom odgovornošću za trgovinu i usluge, Zagreb, Folnegovićeva 6 A, OIB 30502261530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HR9223900011300000460, model 05, poziv na broj 543116.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>
        <w:rPr>
          <w:lang w:val="pt-BR"/>
        </w:rPr>
        <w:t>GLER DOMINUM društvo s ograničenom odgovornošću za trgovinu i usluge, Zagreb, Folnegovićeva 6 A, OIB 30502261530</w:t>
      </w:r>
      <w: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AC775F" w:rsidP="00AC775F" w:rsidR="00AC775F">
      <w:pPr>
        <w:ind w:firstLine="708"/>
      </w:pPr>
      <w:r>
        <w:t>Sud je rješenjem St-5431/16 od 28. studenog 2017. pokrenuo prethodni postupak nad dužnikom, te odredio i održao ročište radi očitovanja o prijedlogu za otvaranje stečajnog postupka. Podnositelj prijedloga je pisanim putem dostavio očitovanje za ročište (list 7 spisa) te je u cijelosti ostao kod navoda iz podnesenog prijedloga za otvaranje stečajnog postupka. Zakonski zastupnik dužnika uredno pozvan na ročište nije pristupio, ali je  za ročište dostavio  pisano očitovanje- izjavu (list 9 spisa) u kojoj navodi da dužnik nema nikakve imovine, kao ni prava na stvarima u tuđem vlasništvu, nikakvih pokretnina kao ni potraživanja.</w:t>
      </w:r>
    </w:p>
    <w:p w:rsidRDefault="00AC775F" w:rsidP="00AC775F" w:rsidR="00AC775F">
      <w:pPr>
        <w:pStyle w:val="Tijeloteksta"/>
        <w:ind w:firstLine="708"/>
      </w:pPr>
    </w:p>
    <w:p w:rsidRDefault="00AC775F" w:rsidP="00AC775F" w:rsidR="00AC775F">
      <w:pPr>
        <w:pStyle w:val="Tijeloteksta"/>
        <w:tabs>
          <w:tab w:pos="1129" w:val="left"/>
        </w:tabs>
      </w:pPr>
      <w:r>
        <w:tab/>
        <w:t>Izvršenim elektronskim pretraživanjem u e-nekretnine, a u odnosu na popis nekretnina ovog dužnika utvrđeno je da  isti ne raspolaže nikakvim nekretninama (list 10 spisa).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AC775F" w:rsidP="00AC775F" w:rsidR="00AC775F">
      <w:pPr>
        <w:jc w:val="center"/>
      </w:pPr>
      <w:r>
        <w:t xml:space="preserve">U Zagrebu 17. siječnja  2017.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AC775F" w:rsidP="00AC775F" w:rsidR="00AC775F">
      <w:pPr>
        <w:jc w:val="right"/>
      </w:pPr>
      <w:r>
        <w:t xml:space="preserve">              Sudac:</w:t>
      </w:r>
    </w:p>
    <w:p w:rsidRDefault="00AC775F" w:rsidP="00AC775F" w:rsidR="00AC775F">
      <w:pPr>
        <w:jc w:val="right"/>
      </w:pPr>
      <w:r>
        <w:t>Lucija Butigan</w:t>
      </w:r>
      <w:r w:rsidR="00D574D5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D574D5" w:rsidP="008D02DE" w:rsidR="00D574D5">
      <w:r>
        <w:t>Za točnost otpravka-ovlašteni službenik</w:t>
      </w:r>
    </w:p>
    <w:p w:rsidRDefault="00D574D5" w:rsidP="008D02DE" w:rsidR="00D574D5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4D5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20. St-5431/16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2B4A0D"/>
    <w:rsid w:val="00AC775F"/>
    <w:rsid w:val="00B229F0"/>
    <w:rsid w:val="00D5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4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4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4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4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4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4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4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4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5431</izvorni_sadrzaj>
    <derivirana_varijabla naziv="DomainObject.Predmet.Broj_1">5431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St-5431/2016</izvorni_sadrzaj>
    <derivirana_varijabla naziv="DomainObject.Predmet.OznakaBroj_1">St-5431/2016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GLER DOMINUM d.o.o. zastupanog po punomoćniku Gordan Duh</izvorni_sadrzaj>
    <derivirana_varijabla naziv="DomainObject.Predmet.ProtustrankaFormated_1">  GLER DOMINUM d.o.o. zastupanog po punomoćniku Gordan Duh</derivirana_varijabla>
  </DomainObject.Predmet.ProtustrankaFormated>
  <DomainObject.Predmet.ProtustrankaFormatedOIB>
    <izvorni_sadrzaj>  GLER DOMINUM d.o.o., OIB 30502261530 zastupanog po punomoćniku Gordan Duh</izvorni_sadrzaj>
    <derivirana_varijabla naziv="DomainObject.Predmet.ProtustrankaFormatedOIB_1">  GLER DOMINUM d.o.o., OIB 30502261530 zastupanog po punomoćniku Gordan Duh</derivirana_varijabla>
  </DomainObject.Predmet.ProtustrankaFormatedOIB>
  <DomainObject.Predmet.ProtustrankaFormatedWithAdress>
    <izvorni_sadrzaj> GLER DOMINUM d.o.o., Folnegovićeva 6 A, 10000 Zagreb zastupanog po punomoćniku Gordan Duh</izvorni_sadrzaj>
    <derivirana_varijabla naziv="DomainObject.Predmet.ProtustrankaFormatedWithAdress_1"> GLER DOMINUM d.o.o., Folnegovićeva 6 A, 10000 Zagreb zastupanog po punomoćniku Gordan Duh</derivirana_varijabla>
  </DomainObject.Predmet.ProtustrankaFormatedWithAdress>
  <DomainObject.Predmet.ProtustrankaFormatedWithAdressOIB>
    <izvorni_sadrzaj> GLER DOMINUM d.o.o., OIB 30502261530, Folnegovićeva 6 A, 10000 Zagreb zastupanog po punomoćniku Gordan Duh</izvorni_sadrzaj>
    <derivirana_varijabla naziv="DomainObject.Predmet.ProtustrankaFormatedWithAdressOIB_1"> GLER DOMINUM d.o.o., OIB 30502261530, Folnegovićeva 6 A, 10000 Zagreb zastupanog po punomoćniku Gordan Duh</derivirana_varijabla>
  </DomainObject.Predmet.ProtustrankaFormatedWithAdressOIB>
  <DomainObject.Predmet.ProtustrankaWithAdress>
    <izvorni_sadrzaj>GLER DOMINUM d.o.o. Folnegovićeva 6 A, 10000 Zagreb</izvorni_sadrzaj>
    <derivirana_varijabla naziv="DomainObject.Predmet.ProtustrankaWithAdress_1">GLER DOMINUM d.o.o. Folnegovićeva 6 A, 10000 Zagreb</derivirana_varijabla>
  </DomainObject.Predmet.ProtustrankaWithAdress>
  <DomainObject.Predmet.ProtustrankaWithAdressOIB>
    <izvorni_sadrzaj>GLER DOMINUM d.o.o., OIB 30502261530, Folnegovićeva 6 A, 10000 Zagreb</izvorni_sadrzaj>
    <derivirana_varijabla naziv="DomainObject.Predmet.ProtustrankaWithAdressOIB_1">GLER DOMINUM d.o.o., OIB 30502261530, Folnegovićeva 6 A, 10000 Zagreb</derivirana_varijabla>
  </DomainObject.Predmet.ProtustrankaWithAdressOIB>
  <DomainObject.Predmet.ProtustrankaNazivFormated>
    <izvorni_sadrzaj>GLER DOMINUM d.o.o.</izvorni_sadrzaj>
    <derivirana_varijabla naziv="DomainObject.Predmet.ProtustrankaNazivFormated_1">GLER DOMINUM d.o.o.</derivirana_varijabla>
  </DomainObject.Predmet.ProtustrankaNazivFormated>
  <DomainObject.Predmet.ProtustrankaNazivFormatedOIB>
    <izvorni_sadrzaj>GLER DOMINUM d.o.o., OIB 30502261530</izvorni_sadrzaj>
    <derivirana_varijabla naziv="DomainObject.Predmet.ProtustrankaNazivFormatedOIB_1">GLER DOMINUM d.o.o., OIB 30502261530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GLER DOMINUM d.o.o. zastupanog po punomoćniku Gordan Duh</item>
    </izvorni_sadrzaj>
    <derivirana_varijabla naziv="DomainObject.Predmet.ProtuStrankaListFormated_1">
      <item>GLER DOMINUM d.o.o. zastupanog po punomoćniku Gordan Duh</item>
    </derivirana_varijabla>
  </DomainObject.Predmet.ProtuStrankaListFormated>
  <DomainObject.Predmet.ProtuStrankaListFormatedOIB>
    <izvorni_sadrzaj>
      <item>GLER DOMINUM d.o.o., OIB 30502261530 zastupanog po punomoćniku Gordan Duh</item>
    </izvorni_sadrzaj>
    <derivirana_varijabla naziv="DomainObject.Predmet.ProtuStrankaListFormatedOIB_1">
      <item>GLER DOMINUM d.o.o., OIB 30502261530 zastupanog po punomoćniku Gordan Duh</item>
    </derivirana_varijabla>
  </DomainObject.Predmet.ProtuStrankaListFormatedOIB>
  <DomainObject.Predmet.ProtuStrankaListFormatedWithAdress>
    <izvorni_sadrzaj>
      <item>GLER DOMINUM d.o.o., Folnegovićeva 6 A, 10000 Zagreb zastupanog po punomoćniku Gordan Duh</item>
    </izvorni_sadrzaj>
    <derivirana_varijabla naziv="DomainObject.Predmet.ProtuStrankaListFormatedWithAdress_1">
      <item>GLER DOMINUM d.o.o., Folnegovićeva 6 A, 10000 Zagreb zastupanog po punomoćniku Gordan Duh</item>
    </derivirana_varijabla>
  </DomainObject.Predmet.ProtuStrankaListFormatedWithAdress>
  <DomainObject.Predmet.ProtuStrankaListFormatedWithAdressOIB>
    <izvorni_sadrzaj>
      <item>GLER DOMINUM d.o.o., OIB 30502261530, Folnegovićeva 6 A, 10000 Zagreb zastupanog po punomoćniku Gordan Duh</item>
    </izvorni_sadrzaj>
    <derivirana_varijabla naziv="DomainObject.Predmet.ProtuStrankaListFormatedWithAdressOIB_1">
      <item>GLER DOMINUM d.o.o., OIB 30502261530, Folnegovićeva 6 A, 10000 Zagreb zastupanog po punomoćniku Gordan Duh</item>
    </derivirana_varijabla>
  </DomainObject.Predmet.ProtuStrankaListFormatedWithAdressOIB>
  <DomainObject.Predmet.ProtuStrankaListNazivFormated>
    <izvorni_sadrzaj>
      <item>GLER DOMINUM d.o.o.</item>
    </izvorni_sadrzaj>
    <derivirana_varijabla naziv="DomainObject.Predmet.ProtuStrankaListNazivFormated_1">
      <item>GLER DOMINUM d.o.o.</item>
    </derivirana_varijabla>
  </DomainObject.Predmet.ProtuStrankaListNazivFormated>
  <DomainObject.Predmet.ProtuStrankaListNazivFormatedOIB>
    <izvorni_sadrzaj>
      <item>GLER DOMINUM d.o.o., OIB 30502261530</item>
    </izvorni_sadrzaj>
    <derivirana_varijabla naziv="DomainObject.Predmet.ProtuStrankaListNazivFormatedOIB_1">
      <item>GLER DOMINUM d.o.o., OIB 30502261530</item>
    </derivirana_varijabla>
  </DomainObject.Predmet.ProtuStrankaListNazivFormatedOIB>
  <DomainObject.Predmet.OstaliListFormated>
    <izvorni_sadrzaj>
      <item>Gordan Duh punomoćnik sudionika u postupku GLER DOMINUM d.o.o.</item>
    </izvorni_sadrzaj>
    <derivirana_varijabla naziv="DomainObject.Predmet.OstaliListFormated_1">
      <item>Gordan Duh punomoćnik sudionika u postupku GLER DOMINUM d.o.o.</item>
    </derivirana_varijabla>
  </DomainObject.Predmet.OstaliListFormated>
  <DomainObject.Predmet.OstaliListFormatedOIB>
    <izvorni_sadrzaj>
      <item>Gordan Duh, OIB 09131068004 punomoćnik sudionika u postupku GLER DOMINUM d.o.o.</item>
    </izvorni_sadrzaj>
    <derivirana_varijabla naziv="DomainObject.Predmet.OstaliListFormatedOIB_1">
      <item>Gordan Duh, OIB 09131068004 punomoćnik sudionika u postupku GLER DOMINUM d.o.o.</item>
    </derivirana_varijabla>
  </DomainObject.Predmet.OstaliListFormatedOIB>
  <DomainObject.Predmet.OstaliListFormatedWithAdress>
    <izvorni_sadrzaj>
      <item>Gordan Duh, Ulica Hinka Wuertha 14, 10000 Zagreb punomoćnik sudionika u postupku GLER DOMINUM d.o.o.</item>
    </izvorni_sadrzaj>
    <derivirana_varijabla naziv="DomainObject.Predmet.OstaliListFormatedWithAdress_1">
      <item>Gordan Duh, Ulica Hinka Wuertha 14, 10000 Zagreb punomoćnik sudionika u postupku GLER DOMINUM d.o.o.</item>
    </derivirana_varijabla>
  </DomainObject.Predmet.OstaliListFormatedWithAdress>
  <DomainObject.Predmet.OstaliListFormatedWithAdressOIB>
    <izvorni_sadrzaj>
      <item>Gordan Duh, OIB 09131068004, Ulica Hinka Wuertha 14, 10000 Zagreb punomoćnik sudionika u postupku GLER DOMINUM d.o.o.</item>
    </izvorni_sadrzaj>
    <derivirana_varijabla naziv="DomainObject.Predmet.OstaliListFormatedWithAdressOIB_1">
      <item>Gordan Duh, OIB 09131068004, Ulica Hinka Wuertha 14, 10000 Zagreb punomoćnik sudionika u postupku GLER DOMINUM d.o.o.</item>
    </derivirana_varijabla>
  </DomainObject.Predmet.OstaliListFormatedWithAdressOIB>
  <DomainObject.Predmet.OstaliListNazivFormated>
    <izvorni_sadrzaj>
      <item>Gordan Duh</item>
    </izvorni_sadrzaj>
    <derivirana_varijabla naziv="DomainObject.Predmet.OstaliListNazivFormated_1">
      <item>Gordan Duh</item>
    </derivirana_varijabla>
  </DomainObject.Predmet.OstaliListNazivFormated>
  <DomainObject.Predmet.OstaliListNazivFormatedOIB>
    <izvorni_sadrzaj>
      <item>Gordan Duh, OIB 09131068004</item>
    </izvorni_sadrzaj>
    <derivirana_varijabla naziv="DomainObject.Predmet.OstaliListNazivFormatedOIB_1">
      <item>Gordan Duh, OIB 09131068004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GLER DOMINUM d.o.o.</izvorni_sadrzaj>
    <derivirana_varijabla naziv="DomainObject.Predmet.ProtustrankaIDrugi_1">GLER DOMINUM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GLER DOMINUM d.o.o., OIB 30502261530, Folnegovićeva 6 A, 10000 Zagreb</izvorni_sadrzaj>
    <derivirana_varijabla naziv="DomainObject.Predmet.ProtustrankaIDrugiAdressOIB_1">GLER DOMINUM d.o.o., OIB 30502261530, Folnegovićeva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GLER DOMINUM d.o.o.</item>
      <item>Gordan Duh</item>
    </izvorni_sadrzaj>
    <derivirana_varijabla naziv="DomainObject.Predmet.SudioniciListNaziv_1">
      <item>FINA Regionalni centar Zagreb</item>
      <item>GLER DOMINUM d.o.o.</item>
      <item>Gordan Duh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GLER DOMINUM d.o.o., OIB 30502261530, Folnegovićeva 6 A,10000 Zagreb</item>
      <item>Gordan Duh, OIB 09131068004, Ulica Hinka Wuertha 14,10000 Zagreb</item>
    </izvorni_sadrzaj>
    <derivirana_varijabla naziv="DomainObject.Predmet.SudioniciListAdressOIB_1">
      <item>FINA Regionalni centar Zagreb, OIB 85821130368, Trg svibanjskih žrtava 1995. br. 1,10000 Zagreb</item>
      <item>GLER DOMINUM d.o.o., OIB 30502261530, Folnegovićeva 6 A,10000 Zagreb</item>
      <item>Gordan Duh, OIB 09131068004, Ulica Hinka Wuertha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30502261530</item>
      <item>, OIB 09131068004</item>
    </izvorni_sadrzaj>
    <derivirana_varijabla naziv="DomainObject.Predmet.SudioniciListNazivOIB_1">
      <item>, OIB 85821130368</item>
      <item>, OIB 30502261530</item>
      <item>, OIB 09131068004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3905</properties:Characters>
  <properties:Lines>88</properties:Lines>
  <properties:Paragraphs>25</properties:Paragraphs>
  <properties:TotalTime>6</properties:TotalTime>
  <properties:ScaleCrop>false</properties:ScaleCrop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2018-01-17T09:04:00Z</dcterms:created>
  <dc:creator>Monika Grbac</dc:creator>
  <cp:lastModifiedBy>Monika Grbac</cp:lastModifiedBy>
  <dcterms:modified xmlns:xsi="http://www.w3.org/2001/XMLSchema-instance" xsi:type="dcterms:W3CDTF">2018-01-17T09:11:00Z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