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d4744" w14:paraId="8ad4744" w:rsidRDefault="00AE649C" w:rsidP="009B2BB2" w:rsidR="00AE649C" w:rsidRPr="00B76F3C">
      <w:pPr>
        <w:pStyle w:val="Naslov3"/>
        <w:spacing w:after="0"/>
        <w15:collapsed w:val="false"/>
      </w:pPr>
      <w:bookmarkStart w:name="_GoBack" w:id="0"/>
      <w:bookmarkEnd w:id="0"/>
    </w:p>
    <w:p w:rsidRDefault="009B2BB2" w:rsidP="009B2BB2" w:rsidR="00AE649C" w:rsidRPr="00B76F3C">
      <w:pPr>
        <w:pStyle w:val="SudNaziv"/>
        <w:ind w:firstLine="708" w:left="4956"/>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9B2BB2"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t>Poslovni broj: 4 St-177/13-15</w:t>
      </w:r>
      <w:r w:rsidR="00EA1C6D">
        <w:tab/>
      </w:r>
    </w:p>
    <w:p w:rsidRDefault="009B2BB2" w:rsidP="009B2BB2" w:rsidR="009B2BB2">
      <w:pPr>
        <w:tabs>
          <w:tab w:pos="516" w:val="left"/>
        </w:tabs>
        <w:spacing w:after="0"/>
        <w:rPr>
          <w:bCs/>
        </w:rPr>
      </w:pPr>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Pr>
          <w:bCs/>
        </w:rPr>
        <w:tab/>
      </w:r>
    </w:p>
    <w:p w:rsidRDefault="009B2BB2" w:rsidP="009B2BB2" w:rsidR="009B2BB2">
      <w:pPr>
        <w:spacing w:after="0"/>
      </w:pPr>
    </w:p>
    <w:p w:rsidRDefault="009B2BB2" w:rsidP="009B2BB2" w:rsidR="009B2BB2">
      <w:pPr>
        <w:spacing w:after="0"/>
        <w:ind w:firstLine="720"/>
        <w:rPr>
          <w:b/>
        </w:rPr>
      </w:pPr>
    </w:p>
    <w:p w:rsidRDefault="009B2BB2" w:rsidP="009B2BB2" w:rsidR="009B2BB2">
      <w:pPr>
        <w:spacing w:after="0"/>
        <w:ind w:firstLine="720"/>
        <w:rPr>
          <w:b/>
        </w:rPr>
      </w:pPr>
    </w:p>
    <w:p w:rsidRDefault="009B2BB2" w:rsidP="009B2BB2" w:rsidR="009B2BB2">
      <w:pPr>
        <w:spacing w:after="0"/>
        <w:rPr>
          <w:b/>
        </w:rPr>
      </w:pPr>
      <w:r>
        <w:rPr>
          <w:b/>
        </w:rPr>
        <w:t xml:space="preserve">       REPUBLIKA HRVATSKA</w:t>
      </w:r>
    </w:p>
    <w:p w:rsidRDefault="009B2BB2" w:rsidP="009B2BB2" w:rsidR="009B2BB2">
      <w:pPr>
        <w:spacing w:after="0"/>
        <w:rPr>
          <w:b/>
        </w:rPr>
      </w:pPr>
      <w:r>
        <w:t>TRGOVAČKI SUD U VARAŽDINU</w:t>
      </w:r>
    </w:p>
    <w:p w:rsidRDefault="009B2BB2" w:rsidP="009B2BB2" w:rsidR="009B2BB2">
      <w:pPr>
        <w:spacing w:after="0"/>
      </w:pPr>
      <w:r>
        <w:t xml:space="preserve">                 Braće Radića 2</w:t>
      </w:r>
    </w:p>
    <w:p w:rsidRDefault="009B2BB2" w:rsidP="009B2BB2" w:rsidR="009B2BB2">
      <w:pPr>
        <w:spacing w:after="0"/>
      </w:pPr>
    </w:p>
    <w:p w:rsidRDefault="009B2BB2" w:rsidP="009B2BB2" w:rsidR="009B2BB2">
      <w:pPr>
        <w:spacing w:after="0"/>
      </w:pPr>
      <w:r>
        <w:t xml:space="preserve">                                                                                                                                                                                                                                                                                                                                                                                                                                                                                                                                                                                                                                </w:t>
      </w:r>
    </w:p>
    <w:p w:rsidRDefault="009B2BB2" w:rsidP="009B2BB2" w:rsidR="009B2BB2">
      <w:pPr>
        <w:pStyle w:val="ABCNaslov"/>
        <w:spacing w:after="0" w:before="0"/>
      </w:pPr>
      <w:r>
        <w:t>REPUBLIKA HRVATSKA</w:t>
      </w:r>
    </w:p>
    <w:p w:rsidRDefault="009B2BB2" w:rsidP="009B2BB2" w:rsidR="009B2BB2">
      <w:pPr>
        <w:spacing w:after="0"/>
      </w:pPr>
    </w:p>
    <w:p w:rsidRDefault="009B2BB2" w:rsidP="009B2BB2" w:rsidR="009B2BB2">
      <w:pPr>
        <w:pStyle w:val="ABCNaslov"/>
        <w:spacing w:after="0" w:before="0"/>
      </w:pPr>
      <w:r>
        <w:t>rješenje</w:t>
      </w:r>
    </w:p>
    <w:p w:rsidRDefault="009B2BB2" w:rsidP="009B2BB2" w:rsidR="009B2BB2">
      <w:pPr>
        <w:spacing w:after="0"/>
      </w:pPr>
    </w:p>
    <w:p w:rsidRDefault="009B2BB2" w:rsidP="009B2BB2" w:rsidR="009B2BB2">
      <w:pPr>
        <w:spacing w:after="0"/>
        <w:rPr>
          <w:lang w:eastAsia="hr-HR"/>
        </w:rPr>
      </w:pPr>
    </w:p>
    <w:p w:rsidRDefault="009B2BB2" w:rsidP="009B2BB2" w:rsidR="009B2BB2">
      <w:pPr>
        <w:spacing w:after="0"/>
        <w:ind w:firstLine="708"/>
        <w:jc w:val="both"/>
      </w:pPr>
      <w:r>
        <w:t>TRGOVAČKI SUD U VARAŽDINU, po sucu toga suda Iris Hatvalić Nemec, kao stečajnom sucu u stečajnom predmetu koji se vodi nad dužnikom INŽENJERIJSKI BIRO MIHA d.o.o. iz Gornjeg Kneginca, Toplička br. 149, OIB: 44569967148, dana 2. svibnja 2016.</w:t>
      </w:r>
    </w:p>
    <w:p w:rsidRDefault="009B2BB2" w:rsidP="009B2BB2" w:rsidR="009B2BB2">
      <w:pPr>
        <w:spacing w:after="0"/>
        <w:jc w:val="both"/>
        <w:rPr>
          <w:b/>
        </w:rPr>
      </w:pPr>
    </w:p>
    <w:p w:rsidRDefault="009B2BB2" w:rsidP="009B2BB2" w:rsidR="009B2BB2">
      <w:pPr>
        <w:spacing w:after="0"/>
        <w:jc w:val="center"/>
      </w:pPr>
      <w:r>
        <w:t>r i j e š i o   j e :</w:t>
      </w:r>
    </w:p>
    <w:p w:rsidRDefault="009B2BB2" w:rsidP="009B2BB2" w:rsidR="009B2BB2">
      <w:pPr>
        <w:spacing w:after="0"/>
        <w:jc w:val="both"/>
      </w:pPr>
    </w:p>
    <w:p w:rsidRDefault="009B2BB2" w:rsidP="009B2BB2" w:rsidR="009B2BB2">
      <w:pPr>
        <w:numPr>
          <w:ilvl w:val="0"/>
          <w:numId w:val="47"/>
        </w:numPr>
        <w:tabs>
          <w:tab w:pos="0" w:val="num"/>
        </w:tabs>
        <w:overflowPunct w:val="false"/>
        <w:autoSpaceDE w:val="false"/>
        <w:autoSpaceDN w:val="false"/>
        <w:adjustRightInd w:val="false"/>
        <w:spacing w:after="0"/>
        <w:ind w:firstLine="708" w:left="0"/>
        <w:jc w:val="both"/>
      </w:pPr>
      <w:r>
        <w:t>Ispravlja se ovosudno rješenje broj St-177/13-10 od 16. svinja 2014. tako da u četvrtom redu uvoda rješenja, prvom redu I. točke izreke rješenja, prvom redu II. točke izreke rješenja, prvom redu IV. točke izreke rješenja iza riječi dužnik umjesto riječi „INŽENJERSKI BIRO MIHA d.o.o.“ ispravno treba stajati „INŽENJERIJSKI BIRO MIHA d.o.o.“</w:t>
      </w:r>
    </w:p>
    <w:p w:rsidRDefault="009B2BB2" w:rsidP="009B2BB2" w:rsidR="009B2BB2">
      <w:pPr>
        <w:spacing w:after="0"/>
        <w:ind w:left="1428"/>
        <w:jc w:val="both"/>
      </w:pPr>
    </w:p>
    <w:p w:rsidRDefault="009B2BB2" w:rsidP="009B2BB2" w:rsidR="009B2BB2">
      <w:pPr>
        <w:numPr>
          <w:ilvl w:val="0"/>
          <w:numId w:val="47"/>
        </w:numPr>
        <w:tabs>
          <w:tab w:pos="0" w:val="num"/>
        </w:tabs>
        <w:overflowPunct w:val="false"/>
        <w:autoSpaceDE w:val="false"/>
        <w:autoSpaceDN w:val="false"/>
        <w:adjustRightInd w:val="false"/>
        <w:spacing w:after="0"/>
        <w:ind w:firstLine="708" w:left="0"/>
        <w:jc w:val="both"/>
      </w:pPr>
      <w:r>
        <w:t xml:space="preserve">U preostalom dijelu rješenje broj St-177/13-10 od 16. svibnja 2014. ostaje  neizmijenjeno. </w:t>
      </w:r>
    </w:p>
    <w:p w:rsidRDefault="009B2BB2" w:rsidP="009B2BB2" w:rsidR="009B2BB2">
      <w:pPr>
        <w:spacing w:after="0"/>
        <w:jc w:val="both"/>
      </w:pPr>
    </w:p>
    <w:p w:rsidRDefault="009B2BB2" w:rsidP="009B2BB2" w:rsidR="009B2BB2">
      <w:pPr>
        <w:spacing w:after="0"/>
        <w:jc w:val="center"/>
      </w:pPr>
      <w:r>
        <w:t>Obrazloženje:</w:t>
      </w:r>
    </w:p>
    <w:p w:rsidRDefault="009B2BB2" w:rsidP="009B2BB2" w:rsidR="009B2BB2">
      <w:pPr>
        <w:spacing w:after="0"/>
        <w:rPr>
          <w:b/>
        </w:rPr>
      </w:pPr>
    </w:p>
    <w:p w:rsidRDefault="009B2BB2" w:rsidP="009B2BB2" w:rsidR="009B2BB2">
      <w:pPr>
        <w:spacing w:after="0"/>
        <w:jc w:val="both"/>
      </w:pPr>
      <w:r>
        <w:tab/>
        <w:t xml:space="preserve">Pri pisanju Rješenja broj St-177/13-10 od 16. svibnja 2014. došlo je do očite pogreške u pisanju djela teksta, jer je u četvrtom redu uvoda rješenja, prvom redu I. točke izreke rješenja, prvom redu II. točke izreke rješenja, prvom redu IV. točke izreke rješenja pogrešno napisana tvrtka dužnika INŽENJERIJSKI BIRO MIHA d.o.o. </w:t>
      </w:r>
    </w:p>
    <w:p w:rsidRDefault="009B2BB2" w:rsidP="009B2BB2" w:rsidR="009B2BB2">
      <w:pPr>
        <w:spacing w:after="0"/>
        <w:jc w:val="both"/>
      </w:pPr>
    </w:p>
    <w:p w:rsidRDefault="009B2BB2" w:rsidP="009B2BB2" w:rsidR="009B2BB2">
      <w:pPr>
        <w:spacing w:after="0"/>
        <w:jc w:val="both"/>
      </w:pPr>
      <w:r>
        <w:tab/>
        <w:t>Budući se radi o očitoj pogrešci prilikom pisanja tvrtke dužnika, valjalo je donijeti rješenje kojim se ispravlja Rješenje broj St-177/13-10 od 16. svibnja 2014. u smislu čl. 342. Zakona o parničnom postupku (NN 53/91, 91/92, 112/99, 88/01, 117/03, 88/05, 2/07, 84/08, 123/08, 57/11, 148/11 i 25/13, dalje ZPP).</w:t>
      </w:r>
    </w:p>
    <w:p w:rsidRDefault="009B2BB2" w:rsidP="009B2BB2" w:rsidR="009B2BB2">
      <w:pPr>
        <w:spacing w:after="0"/>
        <w:jc w:val="both"/>
      </w:pPr>
    </w:p>
    <w:p w:rsidRDefault="009B2BB2" w:rsidP="009B2BB2" w:rsidR="009B2BB2">
      <w:pPr>
        <w:spacing w:after="0"/>
        <w:jc w:val="center"/>
        <w:rPr>
          <w:b/>
        </w:rPr>
      </w:pPr>
      <w:r>
        <w:t>U Varaždinu, 2. svibnja 2016.</w:t>
      </w:r>
      <w:r>
        <w:rPr>
          <w:b/>
        </w:rPr>
        <w:t xml:space="preserve"> </w:t>
      </w:r>
    </w:p>
    <w:p w:rsidRDefault="009B2BB2" w:rsidP="009B2BB2" w:rsidR="009B2BB2">
      <w:pPr>
        <w:spacing w:after="0"/>
        <w:ind w:firstLine="720"/>
        <w:jc w:val="right"/>
        <w:rPr>
          <w:b/>
        </w:rPr>
      </w:pPr>
    </w:p>
    <w:p w:rsidRDefault="009B2BB2" w:rsidP="009B2BB2" w:rsidR="009B2BB2">
      <w:pPr>
        <w:spacing w:after="0"/>
        <w:ind w:firstLine="720"/>
        <w:jc w:val="center"/>
      </w:pPr>
      <w:r>
        <w:rPr>
          <w:b/>
        </w:rPr>
        <w:t xml:space="preserve">                                                                        </w:t>
      </w:r>
      <w:r>
        <w:t>SUDAC</w:t>
      </w:r>
    </w:p>
    <w:p w:rsidRDefault="009B2BB2" w:rsidP="009B2BB2" w:rsidR="009B2BB2">
      <w:pPr>
        <w:spacing w:after="0"/>
      </w:pPr>
    </w:p>
    <w:p w:rsidRDefault="009B2BB2" w:rsidP="009B2BB2" w:rsidR="009B2BB2">
      <w:pPr>
        <w:spacing w:after="0"/>
        <w:ind w:firstLine="708" w:left="4956"/>
      </w:pPr>
      <w:r>
        <w:lastRenderedPageBreak/>
        <w:t xml:space="preserve">     Iris Hatvalić Nemec, v.r.</w:t>
      </w:r>
    </w:p>
    <w:p w:rsidRDefault="009B2BB2" w:rsidP="009B2BB2" w:rsidR="009B2BB2">
      <w:pPr>
        <w:spacing w:after="0"/>
        <w:ind w:firstLine="708" w:left="4956"/>
      </w:pPr>
    </w:p>
    <w:p w:rsidRDefault="009B2BB2" w:rsidP="009B2BB2" w:rsidR="009B2BB2">
      <w:pPr>
        <w:spacing w:after="0"/>
        <w:ind w:left="4956"/>
      </w:pPr>
      <w:r>
        <w:t xml:space="preserve">Za točnost optravka-ovlašteni službenik: </w:t>
      </w:r>
    </w:p>
    <w:p w:rsidRDefault="009B2BB2" w:rsidP="009B2BB2" w:rsidR="009B2BB2">
      <w:pPr>
        <w:spacing w:after="0"/>
        <w:ind w:firstLine="708" w:left="4956"/>
      </w:pPr>
      <w:r>
        <w:t xml:space="preserve"> </w:t>
      </w:r>
    </w:p>
    <w:p w:rsidRDefault="009B2BB2" w:rsidP="009B2BB2" w:rsidR="009B2BB2">
      <w:pPr>
        <w:spacing w:after="0"/>
        <w:ind w:firstLine="708" w:left="4248"/>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ind w:firstLine="708"/>
        <w:jc w:val="both"/>
      </w:pPr>
      <w:r>
        <w:t>POUKA   O   PRAVNOM   LIJEKU:</w:t>
      </w:r>
    </w:p>
    <w:p w:rsidRDefault="009B2BB2" w:rsidP="009B2BB2" w:rsidR="009B2BB2">
      <w:pPr>
        <w:spacing w:after="0"/>
        <w:ind w:firstLine="708"/>
        <w:jc w:val="both"/>
      </w:pPr>
      <w:r>
        <w:t>Protiv ove odluke dopuštena je žalba Visokom trgovačkom sudu Republike Hrvatske u Zagrebu, a podnosi se putem ovog suda u roku od osam (8) dana po primitku otpravka ovog rješenja, pisano, u tri (3) primjerka.</w:t>
      </w: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r>
        <w:t xml:space="preserve">DNA: </w:t>
      </w:r>
    </w:p>
    <w:p w:rsidRDefault="009B2BB2" w:rsidP="009B2BB2" w:rsidR="009B2BB2">
      <w:pPr>
        <w:spacing w:after="0"/>
        <w:ind w:left="708"/>
        <w:jc w:val="both"/>
        <w:rPr>
          <w:lang w:val="en-GB"/>
        </w:rPr>
      </w:pPr>
      <w:r>
        <w:t>1. dužnik, INŽENJERIJSKI BIRO MIHA d.o.o. iz Gornjeg Kneginca, Toplička br. 149, 42204 Turčin</w:t>
      </w:r>
    </w:p>
    <w:p w:rsidRDefault="009B2BB2" w:rsidP="009B2BB2" w:rsidR="009B2BB2">
      <w:pPr>
        <w:spacing w:after="0"/>
        <w:ind w:firstLine="708"/>
        <w:jc w:val="both"/>
      </w:pPr>
      <w:r>
        <w:t>2. direktor dužnika, Ivan Mihalić, iz Varaždina, Krapinska br. 30,</w:t>
      </w:r>
    </w:p>
    <w:p w:rsidRDefault="009B2BB2" w:rsidP="009B2BB2" w:rsidR="009B2BB2">
      <w:pPr>
        <w:spacing w:after="0"/>
        <w:ind w:firstLine="708"/>
        <w:jc w:val="both"/>
      </w:pPr>
      <w:r>
        <w:t>3. Financijska agencija Varaždin,</w:t>
      </w:r>
    </w:p>
    <w:p w:rsidRDefault="009B2BB2" w:rsidP="009B2BB2" w:rsidR="009B2BB2">
      <w:pPr>
        <w:spacing w:after="0"/>
        <w:ind w:firstLine="708"/>
        <w:jc w:val="both"/>
      </w:pPr>
      <w:r>
        <w:t xml:space="preserve">4. Porezna uprava, Područni centar Varaždin, </w:t>
      </w:r>
    </w:p>
    <w:p w:rsidRDefault="009B2BB2" w:rsidP="009B2BB2" w:rsidR="009B2BB2">
      <w:pPr>
        <w:spacing w:after="0"/>
        <w:ind w:firstLine="708"/>
        <w:jc w:val="both"/>
      </w:pPr>
      <w:r>
        <w:t>5. Županijsko državno odvjetništvo u Varaždinu, Građansko upravni odjel, Varaždin,</w:t>
      </w:r>
    </w:p>
    <w:p w:rsidRDefault="009B2BB2" w:rsidP="009B2BB2" w:rsidR="009B2BB2">
      <w:pPr>
        <w:spacing w:after="0"/>
        <w:ind w:firstLine="708"/>
        <w:jc w:val="both"/>
      </w:pPr>
      <w:r>
        <w:t>6. Sudski registar ovoga suda</w:t>
      </w:r>
    </w:p>
    <w:p w:rsidRDefault="009B2BB2" w:rsidP="009B2BB2" w:rsidR="009B2BB2">
      <w:pPr>
        <w:spacing w:after="0"/>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9B2BB2" w:rsidP="009B2BB2" w:rsidR="009B2BB2">
      <w:pPr>
        <w:spacing w:after="0"/>
        <w:jc w:val="both"/>
      </w:pPr>
    </w:p>
    <w:p w:rsidRDefault="00CB0EA4" w:rsidP="009B2BB2" w:rsidR="00CB0EA4">
      <w:pPr>
        <w:pStyle w:val="Naslovdokumenta"/>
        <w:spacing w:after="0"/>
      </w:pPr>
    </w:p>
    <w:p w:rsidRDefault="0071688E" w:rsidP="009B2BB2" w:rsidR="0071688E">
      <w:pPr>
        <w:pStyle w:val="Poetniodjeljak"/>
        <w:spacing w:after="0"/>
      </w:pPr>
    </w:p>
    <w:p w:rsidRDefault="00A21F0D" w:rsidP="009B2BB2" w:rsidR="00A21F0D">
      <w:pPr>
        <w:pStyle w:val="NormaleSPIS"/>
        <w:spacing w:after="0"/>
        <w:rPr>
          <w:noProof/>
        </w:rPr>
      </w:pPr>
    </w:p>
    <w:p w:rsidRDefault="00DA0242" w:rsidP="009B2BB2"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1E31CDF"/>
    <w:multiLevelType w:val="hybridMultilevel"/>
    <w:tmpl w:val="BC720EAC"/>
    <w:lvl w:tplc="041A000F" w:ilvl="0">
      <w:start w:val="1"/>
      <w:numFmt w:val="decimal"/>
      <w:lvlText w:val="%1."/>
      <w:lvlJc w:val="left"/>
      <w:pPr>
        <w:tabs>
          <w:tab w:pos="1428" w:val="num"/>
        </w:tabs>
        <w:ind w:hanging="720" w:left="142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BB2"/>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40249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St-177/2013-15</izvorni_sadrzaj>
    <derivirana_varijabla naziv="DomainObject.Oznaka_1">St-177/2013-15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svibnja 2014.</izvorni_sadrzaj>
    <derivirana_varijabla naziv="DomainObject.Predmet.DatumRjesavanja_1">16. svibnja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St-177/2013</izvorni_sadrzaj>
    <derivirana_varijabla naziv="DomainObject.Predmet.OznakaBroj_1">St-177/2013</derivirana_varijabla>
  </DomainObject.Predmet.OznakaBroj>
  <DomainObject.Predmet.OznakaBrojOptuznogAkta>
    <izvorni_sadrzaj/>
    <derivirana_varijabla naziv="DomainObject.Predmet.OznakaBrojOptuznogAkta_1"/>
  </DomainObject.Predmet.OznakaBrojOptuznogAkta>
  <DomainObject.Predmet.PredmetRijesio.Ime>
    <izvorni_sadrzaj>Iris</izvorni_sadrzaj>
    <derivirana_varijabla naziv="DomainObject.Predmet.PredmetRijesio.Ime_1">Iris</derivirana_varijabla>
  </DomainObject.Predmet.PredmetRijesio.Ime>
  <DomainObject.Predmet.PredmetRijesio.Oib>
    <izvorni_sadrzaj>42325015298</izvorni_sadrzaj>
    <derivirana_varijabla naziv="DomainObject.Predmet.PredmetRijesio.Oib_1">42325015298</derivirana_varijabla>
  </DomainObject.Predmet.PredmetRijesio.Oib>
  <DomainObject.Predmet.PredmetRijesio.Prezime>
    <izvorni_sadrzaj>Hatvalić Nemec</izvorni_sadrzaj>
    <derivirana_varijabla naziv="DomainObject.Predmet.PredmetRijesio.Prezime_1">Hatvalić Nemec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INŽENJERIJSKI BIRO MIHA, društvo s ograničenom odgovornošću za građevinarstvo, projektiranje, konzultantske usluge i trgov</izvorni_sadrzaj>
    <derivirana_varijabla naziv="DomainObject.Predmet.ProtustrankaFormated_1">  INŽENJERIJSKI BIRO MIHA, društvo s ograničenom odgovornošću za građevinarstvo, projektiranje, konzultantske usluge i trgov</derivirana_varijabla>
  </DomainObject.Predmet.ProtustrankaFormated>
  <DomainObject.Predmet.ProtustrankaFormatedOIB>
    <izvorni_sadrzaj>  INŽENJERIJSKI BIRO MIHA, društvo s ograničenom odgovornošću za građevinarstvo, projektiranje, konzultantske usluge i trgov, OIB 44569967148</izvorni_sadrzaj>
    <derivirana_varijabla naziv="DomainObject.Predmet.ProtustrankaFormatedOIB_1">  INŽENJERIJSKI BIRO MIHA, društvo s ograničenom odgovornošću za građevinarstvo, projektiranje, konzultantske usluge i trgov, OIB 44569967148</derivirana_varijabla>
  </DomainObject.Predmet.ProtustrankaFormatedOIB>
  <DomainObject.Predmet.ProtustrankaFormatedWithAdress>
    <izvorni_sadrzaj> INŽENJERIJSKI BIRO MIHA, društvo s ograničenom odgovornošću za građevinarstvo, projektiranje, konzultantske usluge i trgov, Toplička 149, Gornji Kneginec</izvorni_sadrzaj>
    <derivirana_varijabla naziv="DomainObject.Predmet.ProtustrankaFormatedWithAdress_1"> INŽENJERIJSKI BIRO MIHA, društvo s ograničenom odgovornošću za građevinarstvo, projektiranje, konzultantske usluge i trgov, Toplička 149, Gornji Kneginec</derivirana_varijabla>
  </DomainObject.Predmet.ProtustrankaFormatedWithAdress>
  <DomainObject.Predmet.ProtustrankaFormatedWithAdressOIB>
    <izvorni_sadrzaj> INŽENJERIJSKI BIRO MIHA, društvo s ograničenom odgovornošću za građevinarstvo, projektiranje, konzultantske usluge i trgov, OIB 44569967148, Toplička 149, Gornji Kneginec</izvorni_sadrzaj>
    <derivirana_varijabla naziv="DomainObject.Predmet.ProtustrankaFormatedWithAdressOIB_1"> INŽENJERIJSKI BIRO MIHA, društvo s ograničenom odgovornošću za građevinarstvo, projektiranje, konzultantske usluge i trgov, OIB 44569967148, Toplička 149, Gornji Kneginec</derivirana_varijabla>
  </DomainObject.Predmet.ProtustrankaFormatedWithAdressOIB>
  <DomainObject.Predmet.ProtustrankaWithAdress>
    <izvorni_sadrzaj>INŽENJERIJSKI BIRO MIHA, društvo s ograničenom odgovornošću za građevinarstvo, projektiranje, konzultantske usluge i trgov Toplička 149, Gornji Kneginec</izvorni_sadrzaj>
    <derivirana_varijabla naziv="DomainObject.Predmet.ProtustrankaWithAdress_1">INŽENJERIJSKI BIRO MIHA, društvo s ograničenom odgovornošću za građevinarstvo, projektiranje, konzultantske usluge i trgov Toplička 149, Gornji Kneginec</derivirana_varijabla>
  </DomainObject.Predmet.ProtustrankaWithAdress>
  <DomainObject.Predmet.ProtustrankaWithAdressOIB>
    <izvorni_sadrzaj>INŽENJERIJSKI BIRO MIHA, društvo s ograničenom odgovornošću za građevinarstvo, projektiranje, konzultantske usluge i trgov, OIB 44569967148, Toplička 149, Gornji Kneginec</izvorni_sadrzaj>
    <derivirana_varijabla naziv="DomainObject.Predmet.ProtustrankaWithAdressOIB_1">INŽENJERIJSKI BIRO MIHA, društvo s ograničenom odgovornošću za građevinarstvo, projektiranje, konzultantske usluge i trgov, OIB 44569967148, Toplička 149, Gornji Kneginec</derivirana_varijabla>
  </DomainObject.Predmet.ProtustrankaWithAdressOIB>
  <DomainObject.Predmet.ProtustrankaNazivFormated>
    <izvorni_sadrzaj>INŽENJERIJSKI BIRO MIHA, društvo s ograničenom odgovornošću za građevinarstvo, projektiranje, konzultantske usluge i trgov</izvorni_sadrzaj>
    <derivirana_varijabla naziv="DomainObject.Predmet.ProtustrankaNazivFormated_1">INŽENJERIJSKI BIRO MIHA, društvo s ograničenom odgovornošću za građevinarstvo, projektiranje, konzultantske usluge i trgov</derivirana_varijabla>
  </DomainObject.Predmet.ProtustrankaNazivFormated>
  <DomainObject.Predmet.ProtustrankaNazivFormatedOIB>
    <izvorni_sadrzaj>INŽENJERIJSKI BIRO MIHA, društvo s ograničenom odgovornošću za građevinarstvo, projektiranje, konzultantske usluge i trgov, OIB 44569967148</izvorni_sadrzaj>
    <derivirana_varijabla naziv="DomainObject.Predmet.ProtustrankaNazivFormatedOIB_1">INŽENJERIJSKI BIRO MIHA, društvo s ograničenom odgovornošću za građevinarstvo, projektiranje, konzultantske usluge i trgov, OIB 44569967148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izvorni_sadrzaj>
    <derivirana_varijabla naziv="DomainObject.Predmet.StrankaFormated_1">  Porezna uprava Varaždin</derivirana_varijabla>
  </DomainObject.Predmet.StrankaFormated>
  <DomainObject.Predmet.StrankaFormatedOIB>
    <izvorni_sadrzaj>  Porezna uprava Varaždin</izvorni_sadrzaj>
    <derivirana_varijabla naziv="DomainObject.Predmet.StrankaFormatedOIB_1">  Porezna uprava Varaždin</derivirana_varijabla>
  </DomainObject.Predmet.StrankaFormatedOIB>
  <DomainObject.Predmet.StrankaFormatedWithAdress>
    <izvorni_sadrzaj> Porezna uprava Varaždin, Graberje 1, 42000 Varaždin</izvorni_sadrzaj>
    <derivirana_varijabla naziv="DomainObject.Predmet.StrankaFormatedWithAdress_1"> Porezna uprava Varaždin, Graberje 1, 42000 Varaždin</derivirana_varijabla>
  </DomainObject.Predmet.StrankaFormatedWithAdress>
  <DomainObject.Predmet.StrankaFormatedWithAdressOIB>
    <izvorni_sadrzaj> Porezna uprava Varaždin, Graberje 1, 42000 Varaždin</izvorni_sadrzaj>
    <derivirana_varijabla naziv="DomainObject.Predmet.StrankaFormatedWithAdressOIB_1"> Porezna uprava Varaždin, Graberje 1, 42000 Varaždin</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item>
    </izvorni_sadrzaj>
    <derivirana_varijabla naziv="DomainObject.Predmet.StrankaListFormated_1">
      <item>Porezna uprava Varaždin</item>
    </derivirana_varijabla>
  </DomainObject.Predmet.StrankaListFormated>
  <DomainObject.Predmet.StrankaListFormatedOIB>
    <izvorni_sadrzaj>
      <item>Porezna uprava Varaždin</item>
    </izvorni_sadrzaj>
    <derivirana_varijabla naziv="DomainObject.Predmet.StrankaListFormatedOIB_1">
      <item>Porezna uprava Varaždin</item>
    </derivirana_varijabla>
  </DomainObject.Predmet.StrankaListFormatedOIB>
  <DomainObject.Predmet.StrankaListFormatedWithAdress>
    <izvorni_sadrzaj>
      <item>Porezna uprava Varaždin, Graberje 1, 42000 Varaždin</item>
    </izvorni_sadrzaj>
    <derivirana_varijabla naziv="DomainObject.Predmet.StrankaListFormatedWithAdress_1">
      <item>Porezna uprava Varaždin, Graberje 1, 42000 Varaždin</item>
    </derivirana_varijabla>
  </DomainObject.Predmet.StrankaListFormatedWithAdress>
  <DomainObject.Predmet.StrankaListFormatedWithAdressOIB>
    <izvorni_sadrzaj>
      <item>Porezna uprava Varaždin, Graberje 1, 42000 Varaždin</item>
    </izvorni_sadrzaj>
    <derivirana_varijabla naziv="DomainObject.Predmet.StrankaListFormatedWithAdressOIB_1">
      <item>Porezna uprava Varaždin, Graberje 1, 42000 Varaždin</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INŽENJERIJSKI BIRO MIHA, društvo s ograničenom odgovornošću za građevinarstvo, projektiranje, konzultantske usluge i trgov</item>
    </izvorni_sadrzaj>
    <derivirana_varijabla naziv="DomainObject.Predmet.ProtuStrankaListFormated_1">
      <item>INŽENJERIJSKI BIRO MIHA, društvo s ograničenom odgovornošću za građevinarstvo, projektiranje, konzultantske usluge i trgov</item>
    </derivirana_varijabla>
  </DomainObject.Predmet.ProtuStrankaListFormated>
  <DomainObject.Predmet.ProtuStrankaListFormatedOIB>
    <izvorni_sadrzaj>
      <item>INŽENJERIJSKI BIRO MIHA, društvo s ograničenom odgovornošću za građevinarstvo, projektiranje, konzultantske usluge i trgov, OIB 44569967148</item>
    </izvorni_sadrzaj>
    <derivirana_varijabla naziv="DomainObject.Predmet.ProtuStrankaListFormatedOIB_1">
      <item>INŽENJERIJSKI BIRO MIHA, društvo s ograničenom odgovornošću za građevinarstvo, projektiranje, konzultantske usluge i trgov, OIB 44569967148</item>
    </derivirana_varijabla>
  </DomainObject.Predmet.ProtuStrankaListFormatedOIB>
  <DomainObject.Predmet.ProtuStrankaListFormatedWithAdress>
    <izvorni_sadrzaj>
      <item>INŽENJERIJSKI BIRO MIHA, društvo s ograničenom odgovornošću za građevinarstvo, projektiranje, konzultantske usluge i trgov, Toplička 149, Gornji Kneginec</item>
    </izvorni_sadrzaj>
    <derivirana_varijabla naziv="DomainObject.Predmet.ProtuStrankaListFormatedWithAdress_1">
      <item>INŽENJERIJSKI BIRO MIHA, društvo s ograničenom odgovornošću za građevinarstvo, projektiranje, konzultantske usluge i trgov, Toplička 149, Gornji Kneginec</item>
    </derivirana_varijabla>
  </DomainObject.Predmet.ProtuStrankaListFormatedWithAdress>
  <DomainObject.Predmet.ProtuStrankaListFormatedWithAdressOIB>
    <izvorni_sadrzaj>
      <item>INŽENJERIJSKI BIRO MIHA, društvo s ograničenom odgovornošću za građevinarstvo, projektiranje, konzultantske usluge i trgov, OIB 44569967148, Toplička 149, Gornji Kneginec</item>
    </izvorni_sadrzaj>
    <derivirana_varijabla naziv="DomainObject.Predmet.ProtuStrankaListFormatedWithAdressOIB_1">
      <item>INŽENJERIJSKI BIRO MIHA, društvo s ograničenom odgovornošću za građevinarstvo, projektiranje, konzultantske usluge i trgov, OIB 44569967148, Toplička 149, Gornji Kneginec</item>
    </derivirana_varijabla>
  </DomainObject.Predmet.ProtuStrankaListFormatedWithAdressOIB>
  <DomainObject.Predmet.ProtuStrankaListNazivFormated>
    <izvorni_sadrzaj>
      <item>INŽENJERIJSKI BIRO MIHA, društvo s ograničenom odgovornošću za građevinarstvo, projektiranje, konzultantske usluge i trgov</item>
    </izvorni_sadrzaj>
    <derivirana_varijabla naziv="DomainObject.Predmet.ProtuStrankaListNazivFormated_1">
      <item>INŽENJERIJSKI BIRO MIHA, društvo s ograničenom odgovornošću za građevinarstvo, projektiranje, konzultantske usluge i trgov</item>
    </derivirana_varijabla>
  </DomainObject.Predmet.ProtuStrankaListNazivFormated>
  <DomainObject.Predmet.ProtuStrankaListNazivFormatedOIB>
    <izvorni_sadrzaj>
      <item>INŽENJERIJSKI BIRO MIHA, društvo s ograničenom odgovornošću za građevinarstvo, projektiranje, konzultantske usluge i trgov, OIB 44569967148</item>
    </izvorni_sadrzaj>
    <derivirana_varijabla naziv="DomainObject.Predmet.ProtuStrankaListNazivFormatedOIB_1">
      <item>INŽENJERIJSKI BIRO MIHA, društvo s ograničenom odgovornošću za građevinarstvo, projektiranje, konzultantske usluge i trgov, OIB 44569967148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St-177/2013-15</izvorni_sadrzaj>
    <derivirana_varijabla naziv="DomainObject.PoslovniBrojDokumenta_1">St-177/2013-15</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INŽENJERIJSKI BIRO MIHA, društvo s ograničenom odgovornošću za građevinarstvo, projektiranje, konzultantske usluge i trgov</izvorni_sadrzaj>
    <derivirana_varijabla naziv="DomainObject.Predmet.ProtustrankaIDrugi_1">INŽENJERIJSKI BIRO MIHA, društvo s ograničenom odgovornošću za građevinarstvo, projektiranje, konzultantske usluge i trgov</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INŽENJERIJSKI BIRO MIHA, društvo s ograničenom odgovornošću za građevinarstvo, projektiranje, konzultantske usluge i trgov, OIB 44569967148, Toplička 149, Gornji Kneginec</izvorni_sadrzaj>
    <derivirana_varijabla naziv="DomainObject.Predmet.ProtustrankaIDrugiAdressOIB_1">INŽENJERIJSKI BIRO MIHA, društvo s ograničenom odgovornošću za građevinarstvo, projektiranje, konzultantske usluge i trgov, OIB 44569967148, Toplička 149, Gornji Kneginec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svibnja 2014.</izvorni_sadrzaj>
    <derivirana_varijabla naziv="DomainObject.Predmet.OdlukaRjesenje.DatumDonosenjaOdluke_1">16. svibnja 2014.</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St-177/2013-10</izvorni_sadrzaj>
    <derivirana_varijabla naziv="DomainObject.Predmet.OdlukaRjesenje.Oznaka_1">St-177/2013-10</derivirana_varijabla>
  </DomainObject.Predmet.OdlukaRjesenje.Oznaka>
  <DomainObject.Predmet.SudioniciListNaziv>
    <izvorni_sadrzaj>
      <item>INŽENJERIJSKI BIRO MIHA, društvo s ograničenom odgovornošću za građevinarstvo, projektiranje, konzultantske usluge i trgov</item>
      <item>Porezna uprava Varaždin</item>
    </izvorni_sadrzaj>
    <derivirana_varijabla naziv="DomainObject.Predmet.SudioniciListNaziv_1">
      <item>INŽENJERIJSKI BIRO MIHA, društvo s ograničenom odgovornošću za građevinarstvo, projektiranje, konzultantske usluge i trgov</item>
      <item>Porezna uprava Varaždin</item>
    </derivirana_varijabla>
  </DomainObject.Predmet.SudioniciListNaziv>
  <DomainObject.Predmet.SudioniciListAdressOIB>
    <izvorni_sadrzaj>
      <item>INŽENJERIJSKI BIRO MIHA, društvo s ograničenom odgovornošću za građevinarstvo, projektiranje, konzultantske usluge i trgov, OIB 44569967148, Toplička 149,Gornji Kneginec</item>
      <item>Porezna uprava Varaždin, Graberje 1,42000 Varaždin</item>
    </izvorni_sadrzaj>
    <derivirana_varijabla naziv="DomainObject.Predmet.SudioniciListAdressOIB_1">
      <item>INŽENJERIJSKI BIRO MIHA, društvo s ograničenom odgovornošću za građevinarstvo, projektiranje, konzultantske usluge i trgov, OIB 44569967148, Toplička 149,Gornji Kneginec</item>
      <item>Porezna uprava Varaždin,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787558-2696-429D-A03B-045CBA4A33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332</properties:Words>
  <properties:Characters>1831</properties:Characters>
  <properties:Lines>99</properties:Lines>
  <properties:Paragraphs>26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2016-05-02T11:44:00Z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St-177/2013-15 / Odluka - Rješenje - ispravak rješenja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