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f9a5" w14:paraId="ec4f9a5" w:rsidRDefault="002B5D69" w:rsidP="008D4957" w:rsidR="00D4027A" w:rsidRPr="00391F63">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8D4957">
        <w:rPr>
          <w:noProof/>
          <w:lang w:eastAsia="hr-HR" w:val="hr-HR"/>
        </w:rPr>
        <w:tab/>
      </w:r>
      <w:r w:rsidR="008D4957">
        <w:rPr>
          <w:noProof/>
          <w:lang w:eastAsia="hr-HR" w:val="hr-HR"/>
        </w:rPr>
        <w:tab/>
      </w:r>
      <w:r w:rsidR="008D4957">
        <w:rPr>
          <w:noProof/>
          <w:lang w:eastAsia="hr-HR" w:val="hr-HR"/>
        </w:rPr>
        <w:tab/>
      </w:r>
      <w:r w:rsidR="008D4957">
        <w:rPr>
          <w:noProof/>
          <w:lang w:eastAsia="hr-HR" w:val="hr-HR"/>
        </w:rPr>
        <w:tab/>
      </w:r>
      <w:r w:rsidR="008D4957">
        <w:rPr>
          <w:noProof/>
          <w:lang w:eastAsia="hr-HR" w:val="hr-HR"/>
        </w:rPr>
        <w:tab/>
      </w:r>
      <w:r w:rsidR="008D4957">
        <w:rPr>
          <w:noProof/>
          <w:lang w:eastAsia="hr-HR" w:val="hr-HR"/>
        </w:rPr>
        <w:tab/>
      </w:r>
      <w:r w:rsidR="008D4957">
        <w:rPr>
          <w:noProof/>
          <w:lang w:eastAsia="hr-HR" w:val="hr-HR"/>
        </w:rPr>
        <w:tab/>
        <w:t xml:space="preserve">     </w:t>
      </w:r>
      <w:r w:rsidR="00734115" w:rsidRPr="00391F63">
        <w:rPr>
          <w:b/>
          <w:lang w:val="hr-HR"/>
        </w:rPr>
        <w:t>Posl. br.</w:t>
      </w:r>
      <w:r w:rsidR="00D4027A" w:rsidRPr="00391F63">
        <w:rPr>
          <w:b/>
          <w:lang w:val="hr-HR"/>
        </w:rPr>
        <w:t xml:space="preserve"> 12. St-</w:t>
      </w:r>
      <w:r w:rsidR="00791FB7" w:rsidRPr="00391F63">
        <w:rPr>
          <w:b/>
          <w:lang w:val="hr-HR"/>
        </w:rPr>
        <w:t>30/2015</w:t>
      </w:r>
    </w:p>
    <w:p w:rsidRDefault="00391F63" w:rsidP="00391F63" w:rsidR="00391F63" w:rsidRPr="008D4957">
      <w:pPr>
        <w:rPr>
          <w:sz w:val="8"/>
          <w:szCs w:val="8"/>
          <w:lang w:eastAsia="hr-HR" w:val="hr-HR"/>
        </w:rPr>
      </w:pPr>
    </w:p>
    <w:p w:rsidRDefault="00D4027A" w:rsidP="00D4027A" w:rsidR="00D4027A" w:rsidRPr="00391F63">
      <w:pPr>
        <w:pStyle w:val="Naslov1"/>
        <w:jc w:val="both"/>
      </w:pPr>
      <w:r w:rsidRPr="00391F63">
        <w:t>REPUBLIKA HRVATSKA</w:t>
      </w:r>
    </w:p>
    <w:p w:rsidRDefault="00D4027A" w:rsidP="00D4027A" w:rsidR="00D4027A" w:rsidRPr="00391F63">
      <w:pPr>
        <w:jc w:val="both"/>
        <w:rPr>
          <w:lang w:val="hr-HR"/>
        </w:rPr>
      </w:pPr>
      <w:r w:rsidRPr="00391F63">
        <w:rPr>
          <w:b/>
          <w:lang w:val="hr-HR"/>
        </w:rPr>
        <w:t xml:space="preserve">TRGOVAČKI SUD U SPLITU </w:t>
      </w:r>
      <w:r w:rsidRPr="00391F63">
        <w:rPr>
          <w:lang w:val="hr-HR"/>
        </w:rPr>
        <w:t xml:space="preserve">            </w:t>
      </w:r>
      <w:r w:rsidRPr="00391F63">
        <w:rPr>
          <w:lang w:val="hr-HR"/>
        </w:rPr>
        <w:tab/>
      </w:r>
      <w:r w:rsidRPr="00391F63">
        <w:rPr>
          <w:lang w:val="hr-HR"/>
        </w:rPr>
        <w:tab/>
      </w:r>
      <w:r w:rsidRPr="00391F63">
        <w:rPr>
          <w:lang w:val="hr-HR"/>
        </w:rPr>
        <w:tab/>
        <w:t xml:space="preserve">      </w:t>
      </w:r>
    </w:p>
    <w:p w:rsidRDefault="00EB78C8" w:rsidP="00D4027A" w:rsidR="00D4027A" w:rsidRPr="00391F63">
      <w:pPr>
        <w:rPr>
          <w:b/>
          <w:lang w:val="hr-HR"/>
        </w:rPr>
      </w:pPr>
      <w:r w:rsidRPr="00391F63">
        <w:rPr>
          <w:b/>
          <w:lang w:val="hr-HR"/>
        </w:rPr>
        <w:t>Split, Sukoišanska br. 6</w:t>
      </w:r>
    </w:p>
    <w:p w:rsidRDefault="00D4027A" w:rsidP="00D4027A" w:rsidR="00D4027A" w:rsidRPr="00391F63">
      <w:pPr>
        <w:rPr>
          <w:lang w:val="hr-HR"/>
        </w:rPr>
      </w:pPr>
    </w:p>
    <w:p w:rsidRDefault="00A91DFE" w:rsidP="00A91DFE" w:rsidR="00A91DFE" w:rsidRPr="00391F63">
      <w:pPr>
        <w:pStyle w:val="Naslov1"/>
      </w:pPr>
      <w:r w:rsidRPr="00391F63">
        <w:t>R E P U B L I K A   H R V A T S K A</w:t>
      </w:r>
    </w:p>
    <w:p w:rsidRDefault="00A91DFE" w:rsidP="00A91DFE" w:rsidR="00A91DFE" w:rsidRPr="00391F63">
      <w:pPr>
        <w:rPr>
          <w:lang w:eastAsia="hr-HR" w:val="hr-HR"/>
        </w:rPr>
      </w:pPr>
    </w:p>
    <w:p w:rsidRDefault="00803902" w:rsidP="00D4027A" w:rsidR="00D4027A" w:rsidRPr="00391F63">
      <w:pPr>
        <w:pStyle w:val="Naslov2"/>
        <w:rPr>
          <w:b/>
          <w:bCs/>
          <w:szCs w:val="24"/>
        </w:rPr>
      </w:pPr>
      <w:r w:rsidRPr="00391F63">
        <w:rPr>
          <w:b/>
          <w:bCs/>
          <w:szCs w:val="24"/>
        </w:rPr>
        <w:t>R J E Š E N</w:t>
      </w:r>
      <w:r w:rsidR="00A91DFE" w:rsidRPr="00391F63">
        <w:rPr>
          <w:b/>
          <w:bCs/>
          <w:szCs w:val="24"/>
        </w:rPr>
        <w:t xml:space="preserve"> </w:t>
      </w:r>
      <w:r w:rsidRPr="00391F63">
        <w:rPr>
          <w:b/>
          <w:bCs/>
          <w:szCs w:val="24"/>
        </w:rPr>
        <w:t xml:space="preserve">J E </w:t>
      </w:r>
    </w:p>
    <w:p w:rsidRDefault="00D4027A" w:rsidP="00D4027A" w:rsidR="00D4027A" w:rsidRPr="00391F63">
      <w:pPr>
        <w:rPr>
          <w:lang w:val="hr-HR"/>
        </w:rPr>
      </w:pPr>
    </w:p>
    <w:p w:rsidRDefault="00D4027A" w:rsidP="00D4027A" w:rsidR="00D4027A" w:rsidRPr="00391F63">
      <w:pPr>
        <w:pStyle w:val="Tijeloteksta"/>
        <w:rPr>
          <w:szCs w:val="24"/>
          <w:lang w:val="hr-HR"/>
        </w:rPr>
      </w:pPr>
      <w:r w:rsidRPr="00391F63">
        <w:rPr>
          <w:szCs w:val="24"/>
          <w:lang w:val="hr-HR"/>
        </w:rPr>
        <w:tab/>
      </w:r>
      <w:r w:rsidR="00F52708" w:rsidRPr="00391F63">
        <w:rPr>
          <w:szCs w:val="24"/>
          <w:lang w:val="hr-HR"/>
        </w:rPr>
        <w:t>Trgovački sud u Splitu, po sucu tog suda Pašku Bačiću, kao stečajnom sucu, u stečajnom postupku povodom prijedloga predlagatelja – vjerovnika</w:t>
      </w:r>
      <w:r w:rsidR="00A07E5C">
        <w:rPr>
          <w:szCs w:val="24"/>
          <w:lang w:val="hr-HR"/>
        </w:rPr>
        <w:t xml:space="preserve"> 1. BRANIMIRA KATIĆA iz Gonjih Postinja</w:t>
      </w:r>
      <w:r w:rsidR="00D143A7" w:rsidRPr="00391F63">
        <w:rPr>
          <w:szCs w:val="24"/>
          <w:lang w:val="hr-HR"/>
        </w:rPr>
        <w:t xml:space="preserve">, Katići 13, OIB: 49495977934, </w:t>
      </w:r>
      <w:r w:rsidR="00A07E5C">
        <w:rPr>
          <w:szCs w:val="24"/>
          <w:lang w:val="hr-HR"/>
        </w:rPr>
        <w:t xml:space="preserve">2. </w:t>
      </w:r>
      <w:r w:rsidR="00D143A7" w:rsidRPr="00391F63">
        <w:rPr>
          <w:szCs w:val="24"/>
          <w:lang w:val="hr-HR"/>
        </w:rPr>
        <w:t xml:space="preserve">JOSIPA KROLE iz Garduna, Gardun 1, OIB: 77348544650, </w:t>
      </w:r>
      <w:r w:rsidR="00A07E5C">
        <w:rPr>
          <w:szCs w:val="24"/>
          <w:lang w:val="hr-HR"/>
        </w:rPr>
        <w:t xml:space="preserve">3. </w:t>
      </w:r>
      <w:r w:rsidR="00D143A7" w:rsidRPr="00391F63">
        <w:rPr>
          <w:szCs w:val="24"/>
          <w:lang w:val="hr-HR"/>
        </w:rPr>
        <w:t xml:space="preserve">VLADE ORLOVIĆA iz Donjeg Muća, Donji Muć 25, OIB: 95029185292, </w:t>
      </w:r>
      <w:r w:rsidR="00A07E5C">
        <w:rPr>
          <w:szCs w:val="24"/>
          <w:lang w:val="hr-HR"/>
        </w:rPr>
        <w:t xml:space="preserve">4. </w:t>
      </w:r>
      <w:r w:rsidR="00D143A7" w:rsidRPr="00391F63">
        <w:rPr>
          <w:szCs w:val="24"/>
          <w:lang w:val="hr-HR"/>
        </w:rPr>
        <w:t xml:space="preserve">IVANA KATIĆA </w:t>
      </w:r>
      <w:r w:rsidR="00A07E5C">
        <w:rPr>
          <w:szCs w:val="24"/>
          <w:lang w:val="hr-HR"/>
        </w:rPr>
        <w:t>iz Gornjih Postinja</w:t>
      </w:r>
      <w:r w:rsidR="00D143A7" w:rsidRPr="00391F63">
        <w:rPr>
          <w:szCs w:val="24"/>
          <w:lang w:val="hr-HR"/>
        </w:rPr>
        <w:t>, Katići 11, OIB: 10460755596,</w:t>
      </w:r>
      <w:r w:rsidR="00A07E5C">
        <w:rPr>
          <w:szCs w:val="24"/>
          <w:lang w:val="hr-HR"/>
        </w:rPr>
        <w:t xml:space="preserve"> 5. IVICE KATIĆA iz Gornjih Postinja</w:t>
      </w:r>
      <w:r w:rsidR="00355FBC" w:rsidRPr="00391F63">
        <w:rPr>
          <w:szCs w:val="24"/>
          <w:lang w:val="hr-HR"/>
        </w:rPr>
        <w:t xml:space="preserve">, Gornje Postinje 5P, OIB: 56892284274, </w:t>
      </w:r>
      <w:r w:rsidR="00A07E5C">
        <w:rPr>
          <w:szCs w:val="24"/>
          <w:lang w:val="hr-HR"/>
        </w:rPr>
        <w:t>6. IVICE ZOKOVIĆA iz Gornjih Postinja</w:t>
      </w:r>
      <w:r w:rsidR="00355FBC" w:rsidRPr="00391F63">
        <w:rPr>
          <w:szCs w:val="24"/>
          <w:lang w:val="hr-HR"/>
        </w:rPr>
        <w:t>, Gornje Postinje 29, OIB: 01020657693,</w:t>
      </w:r>
      <w:r w:rsidR="00A07E5C">
        <w:rPr>
          <w:szCs w:val="24"/>
          <w:lang w:val="hr-HR"/>
        </w:rPr>
        <w:t xml:space="preserve"> 7.</w:t>
      </w:r>
      <w:r w:rsidR="00355FBC" w:rsidRPr="00391F63">
        <w:rPr>
          <w:szCs w:val="24"/>
          <w:lang w:val="hr-HR"/>
        </w:rPr>
        <w:t xml:space="preserve"> ZORANA VEIĆA  iz Neorića, Neorić bb, OIB: 22765317845, </w:t>
      </w:r>
      <w:r w:rsidR="00A07E5C">
        <w:rPr>
          <w:szCs w:val="24"/>
          <w:lang w:val="hr-HR"/>
        </w:rPr>
        <w:t xml:space="preserve">8. ANTE ELEZA iz Solina, Ulica don Mate Mihanovića 4, OIB: 28155259785, 9. </w:t>
      </w:r>
      <w:r w:rsidR="00355FBC" w:rsidRPr="00391F63">
        <w:rPr>
          <w:szCs w:val="24"/>
          <w:lang w:val="hr-HR"/>
        </w:rPr>
        <w:t xml:space="preserve">MARIA SVALINE iz Crivca, Crivac bb, OIB: 70822909523, </w:t>
      </w:r>
      <w:r w:rsidR="00A07E5C">
        <w:rPr>
          <w:szCs w:val="24"/>
          <w:lang w:val="hr-HR"/>
        </w:rPr>
        <w:t xml:space="preserve">10. </w:t>
      </w:r>
      <w:r w:rsidR="00355FBC" w:rsidRPr="00391F63">
        <w:rPr>
          <w:szCs w:val="24"/>
          <w:lang w:val="hr-HR"/>
        </w:rPr>
        <w:t xml:space="preserve">PETRA SOČE iz Neorića, Progon 3, OIB: 97707994329, </w:t>
      </w:r>
      <w:r w:rsidR="00A07E5C">
        <w:rPr>
          <w:szCs w:val="24"/>
          <w:lang w:val="hr-HR"/>
        </w:rPr>
        <w:t xml:space="preserve">11. </w:t>
      </w:r>
      <w:r w:rsidR="00355FBC" w:rsidRPr="00391F63">
        <w:rPr>
          <w:szCs w:val="24"/>
          <w:lang w:val="hr-HR"/>
        </w:rPr>
        <w:t xml:space="preserve">NADE SOČO iz Neorića, Progon 3, OIB: 03209057307, </w:t>
      </w:r>
      <w:r w:rsidR="00A07E5C">
        <w:rPr>
          <w:szCs w:val="24"/>
          <w:lang w:val="hr-HR"/>
        </w:rPr>
        <w:t xml:space="preserve">12. </w:t>
      </w:r>
      <w:r w:rsidR="00355FBC" w:rsidRPr="00391F63">
        <w:rPr>
          <w:szCs w:val="24"/>
          <w:lang w:val="hr-HR"/>
        </w:rPr>
        <w:t xml:space="preserve">MARIJA ORLOVIĆA iz Donjeg Muća, Donji Muć 192, OIB: 67367375234, </w:t>
      </w:r>
      <w:r w:rsidR="00A07E5C">
        <w:rPr>
          <w:szCs w:val="24"/>
          <w:lang w:val="hr-HR"/>
        </w:rPr>
        <w:t xml:space="preserve">13. </w:t>
      </w:r>
      <w:r w:rsidR="00355FBC" w:rsidRPr="00391F63">
        <w:rPr>
          <w:szCs w:val="24"/>
          <w:lang w:val="hr-HR"/>
        </w:rPr>
        <w:t>ANTE KER</w:t>
      </w:r>
      <w:r w:rsidR="00A07E5C">
        <w:rPr>
          <w:szCs w:val="24"/>
          <w:lang w:val="hr-HR"/>
        </w:rPr>
        <w:t>UMA iz Gornjeg Ogorja, Gornje Og</w:t>
      </w:r>
      <w:r w:rsidR="00355FBC" w:rsidRPr="00391F63">
        <w:rPr>
          <w:szCs w:val="24"/>
          <w:lang w:val="hr-HR"/>
        </w:rPr>
        <w:t xml:space="preserve">orje bb, OIB: 76612434306, </w:t>
      </w:r>
      <w:r w:rsidR="00A07E5C">
        <w:rPr>
          <w:szCs w:val="24"/>
          <w:lang w:val="hr-HR"/>
        </w:rPr>
        <w:t xml:space="preserve">14. </w:t>
      </w:r>
      <w:r w:rsidR="00355FBC" w:rsidRPr="00391F63">
        <w:rPr>
          <w:szCs w:val="24"/>
          <w:lang w:val="hr-HR"/>
        </w:rPr>
        <w:t xml:space="preserve">MARINA SMAJIĆA iz Splita, Biskupa Jurja Dobrile 7, OIB: 08013815580, </w:t>
      </w:r>
      <w:r w:rsidR="00A07E5C">
        <w:rPr>
          <w:szCs w:val="24"/>
          <w:lang w:val="hr-HR"/>
        </w:rPr>
        <w:t xml:space="preserve">15. </w:t>
      </w:r>
      <w:r w:rsidR="00355FBC" w:rsidRPr="00391F63">
        <w:rPr>
          <w:szCs w:val="24"/>
          <w:lang w:val="hr-HR"/>
        </w:rPr>
        <w:t xml:space="preserve">ANTONIA MODRIĆA iz Žrnovnice, Hrvatskih velikana 26, OIB: 96231425337, </w:t>
      </w:r>
      <w:r w:rsidR="00A07E5C">
        <w:rPr>
          <w:szCs w:val="24"/>
          <w:lang w:val="hr-HR"/>
        </w:rPr>
        <w:t xml:space="preserve">16. </w:t>
      </w:r>
      <w:r w:rsidR="00355FBC" w:rsidRPr="00391F63">
        <w:rPr>
          <w:szCs w:val="24"/>
          <w:lang w:val="hr-HR"/>
        </w:rPr>
        <w:t xml:space="preserve">DAVORA ŠUNDOVA iz Bračevića, Bračevići bb, OIB: 80146220786, </w:t>
      </w:r>
      <w:r w:rsidR="00A07E5C">
        <w:rPr>
          <w:szCs w:val="24"/>
          <w:lang w:val="hr-HR"/>
        </w:rPr>
        <w:t xml:space="preserve">17. </w:t>
      </w:r>
      <w:r w:rsidR="00355FBC" w:rsidRPr="00391F63">
        <w:rPr>
          <w:szCs w:val="24"/>
          <w:lang w:val="hr-HR"/>
        </w:rPr>
        <w:t xml:space="preserve">IVANA ZUBANA iz Neorića, Centar-Dubrava 20, OIB: 11669338092, </w:t>
      </w:r>
      <w:r w:rsidR="00A07E5C">
        <w:rPr>
          <w:szCs w:val="24"/>
          <w:lang w:val="hr-HR"/>
        </w:rPr>
        <w:t xml:space="preserve">18. </w:t>
      </w:r>
      <w:r w:rsidR="00355FBC" w:rsidRPr="00391F63">
        <w:rPr>
          <w:szCs w:val="24"/>
          <w:lang w:val="hr-HR"/>
        </w:rPr>
        <w:t xml:space="preserve">IVANA KUNIĆA iz Kaštel Gomilice, Vukovarska 23, OIB: </w:t>
      </w:r>
      <w:r w:rsidR="00843B0A" w:rsidRPr="00391F63">
        <w:rPr>
          <w:szCs w:val="24"/>
          <w:lang w:val="hr-HR"/>
        </w:rPr>
        <w:t xml:space="preserve">64343038459, </w:t>
      </w:r>
      <w:r w:rsidR="00A07E5C">
        <w:rPr>
          <w:szCs w:val="24"/>
          <w:lang w:val="hr-HR"/>
        </w:rPr>
        <w:t xml:space="preserve">19. </w:t>
      </w:r>
      <w:r w:rsidR="00843B0A" w:rsidRPr="00391F63">
        <w:rPr>
          <w:szCs w:val="24"/>
          <w:lang w:val="hr-HR"/>
        </w:rPr>
        <w:t>GORANA ODAKA iz Splita, Velebitska 18, OIB: 15220667287,</w:t>
      </w:r>
      <w:r w:rsidR="00A07E5C">
        <w:rPr>
          <w:szCs w:val="24"/>
          <w:lang w:val="hr-HR"/>
        </w:rPr>
        <w:t xml:space="preserve"> 20.</w:t>
      </w:r>
      <w:r w:rsidR="00843B0A" w:rsidRPr="00391F63">
        <w:rPr>
          <w:szCs w:val="24"/>
          <w:lang w:val="hr-HR"/>
        </w:rPr>
        <w:t xml:space="preserve"> PAŠKA BLAŽEVIĆA iz Splita, Sarajevska 21, OIB: 33917768841,</w:t>
      </w:r>
      <w:r w:rsidR="00A07E5C">
        <w:rPr>
          <w:szCs w:val="24"/>
          <w:lang w:val="hr-HR"/>
        </w:rPr>
        <w:t xml:space="preserve"> 21.</w:t>
      </w:r>
      <w:r w:rsidR="00843B0A" w:rsidRPr="00391F63">
        <w:rPr>
          <w:szCs w:val="24"/>
          <w:lang w:val="hr-HR"/>
        </w:rPr>
        <w:t xml:space="preserve"> HRVOJA MODRIĆA iz Žrnovnice, Hrvatskih velikana 26, OIB: 67423884857 i </w:t>
      </w:r>
      <w:r w:rsidR="00A07E5C">
        <w:rPr>
          <w:szCs w:val="24"/>
          <w:lang w:val="hr-HR"/>
        </w:rPr>
        <w:t xml:space="preserve">22. </w:t>
      </w:r>
      <w:r w:rsidR="00843B0A" w:rsidRPr="00391F63">
        <w:rPr>
          <w:szCs w:val="24"/>
          <w:lang w:val="hr-HR"/>
        </w:rPr>
        <w:t xml:space="preserve">DUJE MALEŠA iz Klisa, </w:t>
      </w:r>
      <w:r w:rsidR="00140629" w:rsidRPr="00391F63">
        <w:rPr>
          <w:szCs w:val="24"/>
          <w:lang w:val="hr-HR"/>
        </w:rPr>
        <w:t>Brštanovo,</w:t>
      </w:r>
      <w:r w:rsidR="00140629">
        <w:rPr>
          <w:szCs w:val="24"/>
          <w:lang w:val="hr-HR"/>
        </w:rPr>
        <w:t xml:space="preserve"> </w:t>
      </w:r>
      <w:r w:rsidR="00843B0A" w:rsidRPr="00391F63">
        <w:rPr>
          <w:szCs w:val="24"/>
          <w:lang w:val="hr-HR"/>
        </w:rPr>
        <w:t xml:space="preserve">Prometena Brda 12, </w:t>
      </w:r>
      <w:r w:rsidR="00A91DFE" w:rsidRPr="00391F63">
        <w:rPr>
          <w:szCs w:val="24"/>
          <w:lang w:val="hr-HR"/>
        </w:rPr>
        <w:t>svi zastupani po punomoćn</w:t>
      </w:r>
      <w:r w:rsidR="00843B0A" w:rsidRPr="00391F63">
        <w:rPr>
          <w:szCs w:val="24"/>
          <w:lang w:val="hr-HR"/>
        </w:rPr>
        <w:t>icima</w:t>
      </w:r>
      <w:r w:rsidR="00140629" w:rsidRPr="00140629">
        <w:rPr>
          <w:szCs w:val="24"/>
          <w:lang w:val="hr-HR"/>
        </w:rPr>
        <w:t xml:space="preserve"> </w:t>
      </w:r>
      <w:r w:rsidR="00140629" w:rsidRPr="00391F63">
        <w:rPr>
          <w:szCs w:val="24"/>
          <w:lang w:val="hr-HR"/>
        </w:rPr>
        <w:t>Dražen</w:t>
      </w:r>
      <w:r w:rsidR="00140629">
        <w:rPr>
          <w:szCs w:val="24"/>
          <w:lang w:val="hr-HR"/>
        </w:rPr>
        <w:t>u</w:t>
      </w:r>
      <w:r w:rsidR="00140629" w:rsidRPr="00391F63">
        <w:rPr>
          <w:szCs w:val="24"/>
          <w:lang w:val="hr-HR"/>
        </w:rPr>
        <w:t xml:space="preserve"> Vuković</w:t>
      </w:r>
      <w:r w:rsidR="00140629">
        <w:rPr>
          <w:szCs w:val="24"/>
          <w:lang w:val="hr-HR"/>
        </w:rPr>
        <w:t>u i Saši</w:t>
      </w:r>
      <w:r w:rsidR="00140629" w:rsidRPr="00391F63">
        <w:rPr>
          <w:szCs w:val="24"/>
          <w:lang w:val="hr-HR"/>
        </w:rPr>
        <w:t xml:space="preserve"> Lalić</w:t>
      </w:r>
      <w:r w:rsidR="00140629">
        <w:rPr>
          <w:szCs w:val="24"/>
          <w:lang w:val="hr-HR"/>
        </w:rPr>
        <w:t>u</w:t>
      </w:r>
      <w:r w:rsidR="00843B0A" w:rsidRPr="00391F63">
        <w:rPr>
          <w:szCs w:val="24"/>
          <w:lang w:val="hr-HR"/>
        </w:rPr>
        <w:t>, odvjetnicima</w:t>
      </w:r>
      <w:r w:rsidR="00140629">
        <w:rPr>
          <w:szCs w:val="24"/>
          <w:lang w:val="hr-HR"/>
        </w:rPr>
        <w:t xml:space="preserve"> iz</w:t>
      </w:r>
      <w:r w:rsidR="00843B0A" w:rsidRPr="00391F63">
        <w:rPr>
          <w:szCs w:val="24"/>
          <w:lang w:val="hr-HR"/>
        </w:rPr>
        <w:t xml:space="preserve"> </w:t>
      </w:r>
      <w:r w:rsidR="00140629" w:rsidRPr="00391F63">
        <w:rPr>
          <w:szCs w:val="24"/>
          <w:lang w:val="hr-HR"/>
        </w:rPr>
        <w:t xml:space="preserve">zajedničkog </w:t>
      </w:r>
      <w:r w:rsidR="00140629">
        <w:rPr>
          <w:szCs w:val="24"/>
          <w:lang w:val="hr-HR"/>
        </w:rPr>
        <w:t>odvjetnič</w:t>
      </w:r>
      <w:r w:rsidR="00843B0A" w:rsidRPr="00391F63">
        <w:rPr>
          <w:szCs w:val="24"/>
          <w:lang w:val="hr-HR"/>
        </w:rPr>
        <w:t>kog ureda</w:t>
      </w:r>
      <w:r w:rsidR="00140629">
        <w:rPr>
          <w:szCs w:val="24"/>
          <w:lang w:val="hr-HR"/>
        </w:rPr>
        <w:t xml:space="preserve"> u</w:t>
      </w:r>
      <w:r w:rsidR="00843B0A" w:rsidRPr="00391F63">
        <w:rPr>
          <w:szCs w:val="24"/>
          <w:lang w:val="hr-HR"/>
        </w:rPr>
        <w:t xml:space="preserve"> Split</w:t>
      </w:r>
      <w:r w:rsidR="00140629">
        <w:rPr>
          <w:szCs w:val="24"/>
          <w:lang w:val="hr-HR"/>
        </w:rPr>
        <w:t>u</w:t>
      </w:r>
      <w:r w:rsidR="00843B0A" w:rsidRPr="00391F63">
        <w:rPr>
          <w:szCs w:val="24"/>
          <w:lang w:val="hr-HR"/>
        </w:rPr>
        <w:t>, Hrvatske mornarice 1D</w:t>
      </w:r>
      <w:r w:rsidR="00A91DFE" w:rsidRPr="00391F63">
        <w:rPr>
          <w:szCs w:val="24"/>
          <w:lang w:val="hr-HR"/>
        </w:rPr>
        <w:t xml:space="preserve">, </w:t>
      </w:r>
      <w:r w:rsidR="00F52708" w:rsidRPr="00391F63">
        <w:rPr>
          <w:szCs w:val="24"/>
          <w:lang w:val="hr-HR"/>
        </w:rPr>
        <w:t xml:space="preserve">za otvaranje stečajnog postupka nad dužnikom </w:t>
      </w:r>
      <w:r w:rsidR="00843B0A" w:rsidRPr="00391F63">
        <w:rPr>
          <w:szCs w:val="24"/>
          <w:lang w:val="hr-HR"/>
        </w:rPr>
        <w:t>BRAMONT d.o.o. Donji Muć, Donji Muć 137</w:t>
      </w:r>
      <w:r w:rsidR="002E7703" w:rsidRPr="00391F63">
        <w:rPr>
          <w:szCs w:val="24"/>
          <w:lang w:val="hr-HR"/>
        </w:rPr>
        <w:t xml:space="preserve">, OIB: </w:t>
      </w:r>
      <w:r w:rsidR="00843B0A" w:rsidRPr="00391F63">
        <w:rPr>
          <w:szCs w:val="24"/>
          <w:lang w:val="hr-HR"/>
        </w:rPr>
        <w:t>66705884086</w:t>
      </w:r>
      <w:r w:rsidR="00382327" w:rsidRPr="00391F63">
        <w:rPr>
          <w:szCs w:val="24"/>
          <w:lang w:val="hr-HR"/>
        </w:rPr>
        <w:t xml:space="preserve">, dana </w:t>
      </w:r>
      <w:r w:rsidR="001A64F9">
        <w:rPr>
          <w:szCs w:val="24"/>
          <w:lang w:val="hr-HR"/>
        </w:rPr>
        <w:t>29</w:t>
      </w:r>
      <w:r w:rsidR="00140629">
        <w:rPr>
          <w:szCs w:val="24"/>
          <w:lang w:val="hr-HR"/>
        </w:rPr>
        <w:t>. veljače 2016</w:t>
      </w:r>
      <w:r w:rsidR="00382327" w:rsidRPr="00391F63">
        <w:rPr>
          <w:szCs w:val="24"/>
          <w:lang w:val="hr-HR"/>
        </w:rPr>
        <w:t>. godine</w:t>
      </w:r>
    </w:p>
    <w:p w:rsidRDefault="00D4027A" w:rsidP="00D4027A" w:rsidR="00D4027A" w:rsidRPr="00785E78">
      <w:pPr>
        <w:rPr>
          <w:sz w:val="16"/>
          <w:szCs w:val="16"/>
          <w:lang w:val="hr-HR"/>
        </w:rPr>
      </w:pPr>
    </w:p>
    <w:p w:rsidRDefault="00382327" w:rsidP="00D4027A" w:rsidR="00382327" w:rsidRPr="00391F63">
      <w:pPr>
        <w:rPr>
          <w:lang w:val="hr-HR"/>
        </w:rPr>
      </w:pPr>
    </w:p>
    <w:p w:rsidRDefault="00803902" w:rsidP="00D4027A" w:rsidR="00D4027A" w:rsidRPr="00391F63">
      <w:pPr>
        <w:jc w:val="center"/>
        <w:rPr>
          <w:lang w:val="hr-HR"/>
        </w:rPr>
      </w:pPr>
      <w:r w:rsidRPr="00391F63">
        <w:rPr>
          <w:lang w:val="hr-HR"/>
        </w:rPr>
        <w:t>r i j e š i o</w:t>
      </w:r>
      <w:r w:rsidR="00D4027A" w:rsidRPr="00391F63">
        <w:rPr>
          <w:lang w:val="hr-HR"/>
        </w:rPr>
        <w:t xml:space="preserve">   j e                                               </w:t>
      </w:r>
    </w:p>
    <w:p w:rsidRDefault="00D4027A" w:rsidP="00D4027A" w:rsidR="00D4027A" w:rsidRPr="00391F63">
      <w:pPr>
        <w:jc w:val="both"/>
        <w:rPr>
          <w:b/>
          <w:lang w:val="hr-HR"/>
        </w:rPr>
      </w:pPr>
    </w:p>
    <w:p w:rsidRDefault="001E4E14" w:rsidP="00803902" w:rsidR="001E4E14" w:rsidRPr="00391F63">
      <w:pPr>
        <w:pStyle w:val="Naslov3"/>
        <w:ind w:left="705"/>
        <w:rPr>
          <w:b w:val="false"/>
          <w:szCs w:val="24"/>
        </w:rPr>
      </w:pPr>
      <w:r w:rsidRPr="00391F63">
        <w:rPr>
          <w:b w:val="false"/>
          <w:szCs w:val="24"/>
        </w:rPr>
        <w:t xml:space="preserve">I. </w:t>
      </w:r>
      <w:r w:rsidR="00803902" w:rsidRPr="00391F63">
        <w:rPr>
          <w:b w:val="false"/>
          <w:szCs w:val="24"/>
        </w:rPr>
        <w:t xml:space="preserve">Pokreće se </w:t>
      </w:r>
      <w:r w:rsidR="00952E68" w:rsidRPr="00391F63">
        <w:rPr>
          <w:b w:val="false"/>
          <w:szCs w:val="24"/>
        </w:rPr>
        <w:t xml:space="preserve">prethodni </w:t>
      </w:r>
      <w:r w:rsidR="00803902" w:rsidRPr="00391F63">
        <w:rPr>
          <w:b w:val="false"/>
          <w:szCs w:val="24"/>
        </w:rPr>
        <w:t>postupak radi utvrđivanja uvjeta za otvaranje stečajnog postupka nad dužnikom</w:t>
      </w:r>
      <w:r w:rsidR="00B02EA7" w:rsidRPr="00391F63">
        <w:rPr>
          <w:b w:val="false"/>
          <w:szCs w:val="24"/>
        </w:rPr>
        <w:t xml:space="preserve"> </w:t>
      </w:r>
      <w:r w:rsidR="00843B0A" w:rsidRPr="00391F63">
        <w:rPr>
          <w:b w:val="false"/>
          <w:szCs w:val="24"/>
        </w:rPr>
        <w:t>BRAMONT d.o.o. Donji Muć, Donji Muć 137, OIB: 66705884086</w:t>
      </w:r>
      <w:r w:rsidR="000436D7" w:rsidRPr="00391F63">
        <w:rPr>
          <w:b w:val="false"/>
          <w:szCs w:val="24"/>
        </w:rPr>
        <w:t>, MBS:</w:t>
      </w:r>
      <w:r w:rsidR="00F52708" w:rsidRPr="00391F63">
        <w:rPr>
          <w:b w:val="false"/>
          <w:szCs w:val="24"/>
        </w:rPr>
        <w:t xml:space="preserve"> </w:t>
      </w:r>
      <w:r w:rsidR="002E7703" w:rsidRPr="00391F63">
        <w:rPr>
          <w:b w:val="false"/>
          <w:szCs w:val="24"/>
        </w:rPr>
        <w:t>060</w:t>
      </w:r>
      <w:r w:rsidR="00843B0A" w:rsidRPr="00391F63">
        <w:rPr>
          <w:b w:val="false"/>
          <w:szCs w:val="24"/>
        </w:rPr>
        <w:t>074799</w:t>
      </w:r>
      <w:r w:rsidR="00803902" w:rsidRPr="00391F63">
        <w:rPr>
          <w:b w:val="false"/>
          <w:szCs w:val="24"/>
        </w:rPr>
        <w:t>.</w:t>
      </w:r>
    </w:p>
    <w:p w:rsidRDefault="00803902" w:rsidP="00803902" w:rsidR="00803902" w:rsidRPr="00391F63">
      <w:pPr>
        <w:rPr>
          <w:lang w:val="hr-HR"/>
        </w:rPr>
      </w:pPr>
    </w:p>
    <w:p w:rsidRDefault="00140629" w:rsidP="00140629" w:rsidR="00140629" w:rsidRPr="00FE27AD">
      <w:pPr>
        <w:ind w:left="705"/>
        <w:jc w:val="both"/>
        <w:rPr>
          <w:lang w:val="hr-HR"/>
        </w:rPr>
      </w:pPr>
      <w:r w:rsidRPr="00FE27AD">
        <w:rPr>
          <w:lang w:val="hr-HR"/>
        </w:rPr>
        <w:t xml:space="preserve">II. Ročište radi izjašnjenja o prijedlogu za otvaranje stečajnog postupka određuje se za dan </w:t>
      </w:r>
      <w:r w:rsidR="001A64F9">
        <w:rPr>
          <w:lang w:val="hr-HR"/>
        </w:rPr>
        <w:t>23</w:t>
      </w:r>
      <w:r>
        <w:rPr>
          <w:lang w:val="hr-HR"/>
        </w:rPr>
        <w:t>. ožujka 2016</w:t>
      </w:r>
      <w:r w:rsidRPr="00FE27AD">
        <w:rPr>
          <w:lang w:val="hr-HR"/>
        </w:rPr>
        <w:t xml:space="preserve">. godine u </w:t>
      </w:r>
      <w:r w:rsidR="001A64F9">
        <w:rPr>
          <w:lang w:val="hr-HR"/>
        </w:rPr>
        <w:t>9</w:t>
      </w:r>
      <w:r w:rsidRPr="00FE27AD">
        <w:rPr>
          <w:lang w:val="hr-HR"/>
        </w:rPr>
        <w:t xml:space="preserve">,00 sati, </w:t>
      </w:r>
      <w:r>
        <w:rPr>
          <w:lang w:val="hr-HR"/>
        </w:rPr>
        <w:t>u sudnici</w:t>
      </w:r>
      <w:r w:rsidRPr="00FE27AD">
        <w:rPr>
          <w:lang w:val="hr-HR"/>
        </w:rPr>
        <w:t xml:space="preserve"> </w:t>
      </w:r>
      <w:r>
        <w:rPr>
          <w:lang w:val="hr-HR"/>
        </w:rPr>
        <w:t>br. 118/I</w:t>
      </w:r>
      <w:r w:rsidRPr="00FE27AD">
        <w:rPr>
          <w:lang w:val="hr-HR"/>
        </w:rPr>
        <w:t>, Trgovačkog suda u Splitu, Sukoišanska 6.</w:t>
      </w:r>
    </w:p>
    <w:p w:rsidRDefault="00140629" w:rsidP="00140629" w:rsidR="00140629" w:rsidRPr="00FE27AD">
      <w:pPr>
        <w:rPr>
          <w:lang w:val="hr-HR"/>
        </w:rPr>
      </w:pPr>
    </w:p>
    <w:p w:rsidRDefault="00140629" w:rsidP="00140629" w:rsidR="00140629">
      <w:pPr>
        <w:ind w:left="705"/>
        <w:jc w:val="both"/>
        <w:rPr>
          <w:lang w:val="hr-HR"/>
        </w:rPr>
      </w:pPr>
      <w:r w:rsidRPr="00FE27AD">
        <w:rPr>
          <w:lang w:val="hr-HR"/>
        </w:rPr>
        <w:lastRenderedPageBreak/>
        <w:t xml:space="preserve">III. Na ročište se pozivaju </w:t>
      </w:r>
      <w:r>
        <w:rPr>
          <w:lang w:val="hr-HR"/>
        </w:rPr>
        <w:t xml:space="preserve">uvodno navedeni predlagatelji po punomoćnicima, odvjetnicima Draženu Vukoviću i Saši Laliću iz Splita, </w:t>
      </w:r>
      <w:r w:rsidRPr="00391F63">
        <w:rPr>
          <w:lang w:val="hr-HR"/>
        </w:rPr>
        <w:t>zatim zastupnik po zakonu dužnika Ivan Kalinić iz Solina, Ulica don Frane Bulića 9,</w:t>
      </w:r>
      <w:r>
        <w:rPr>
          <w:lang w:val="hr-HR"/>
        </w:rPr>
        <w:t xml:space="preserve"> te </w:t>
      </w:r>
      <w:r w:rsidRPr="00FE27AD">
        <w:rPr>
          <w:lang w:val="hr-HR"/>
        </w:rPr>
        <w:t>predstavnik Financijske agencije</w:t>
      </w:r>
      <w:r>
        <w:rPr>
          <w:lang w:val="hr-HR"/>
        </w:rPr>
        <w:t xml:space="preserve">, regionalni centar Split. </w:t>
      </w:r>
      <w:r w:rsidRPr="00FE27AD">
        <w:rPr>
          <w:lang w:val="hr-HR"/>
        </w:rPr>
        <w:t xml:space="preserve"> </w:t>
      </w:r>
    </w:p>
    <w:p w:rsidRDefault="00140629" w:rsidP="00140629" w:rsidR="00140629" w:rsidRPr="00FE27AD">
      <w:pPr>
        <w:ind w:left="705"/>
        <w:jc w:val="both"/>
        <w:rPr>
          <w:lang w:val="hr-HR"/>
        </w:rPr>
      </w:pPr>
    </w:p>
    <w:p w:rsidRDefault="00140629" w:rsidP="00140629" w:rsidR="00140629" w:rsidRPr="00FE27AD">
      <w:pPr>
        <w:tabs>
          <w:tab w:pos="709" w:val="left"/>
        </w:tabs>
        <w:ind w:left="708"/>
        <w:jc w:val="both"/>
        <w:rPr>
          <w:lang w:val="hr-HR"/>
        </w:rPr>
      </w:pPr>
      <w:r w:rsidRPr="00FE27AD">
        <w:t xml:space="preserve">IV. </w:t>
      </w:r>
      <w:r w:rsidRPr="00FE27AD">
        <w:rPr>
          <w:lang w:val="hr-HR"/>
        </w:rPr>
        <w:t xml:space="preserve">Poziva se zastupnik po zakonu dužnika </w:t>
      </w:r>
      <w:r w:rsidRPr="00391F63">
        <w:rPr>
          <w:lang w:val="hr-HR"/>
        </w:rPr>
        <w:t>Ivan Kalinić iz Solina</w:t>
      </w:r>
      <w:r w:rsidRPr="00FE27AD">
        <w:rPr>
          <w:lang w:val="hr-HR"/>
        </w:rPr>
        <w:t xml:space="preserve"> da u roku od 8 dana od primitka ovog rješenja podnese ovom sudu, pozivom na gornji broj spisa, javnobilježnički ovjerovljeni prokazni popis imovine dužnika, koji treba sadržavati sve listove obrasca (A, B, C, D, E, F, G) propisno popunjene te jamstvenikom povezane i prošivene sa prvim listom u nerazdvojnu cjelinu.</w:t>
      </w:r>
    </w:p>
    <w:p w:rsidRDefault="00140629" w:rsidP="00734115" w:rsidR="00140629">
      <w:pPr>
        <w:ind w:left="705"/>
        <w:jc w:val="both"/>
        <w:rPr>
          <w:lang w:val="hr-HR"/>
        </w:rPr>
      </w:pPr>
    </w:p>
    <w:p w:rsidRDefault="00A91DFE" w:rsidP="00DD6045" w:rsidR="00A91DFE" w:rsidRPr="00391F63">
      <w:pPr>
        <w:rPr>
          <w:b/>
          <w:lang w:val="hr-HR"/>
        </w:rPr>
      </w:pPr>
    </w:p>
    <w:p w:rsidRDefault="00803902" w:rsidP="00803902" w:rsidR="00803902" w:rsidRPr="008D4957">
      <w:pPr>
        <w:jc w:val="center"/>
        <w:rPr>
          <w:lang w:val="hr-HR"/>
        </w:rPr>
      </w:pPr>
      <w:r w:rsidRPr="008D4957">
        <w:rPr>
          <w:lang w:val="hr-HR"/>
        </w:rPr>
        <w:t>Obrazloženje</w:t>
      </w:r>
    </w:p>
    <w:p w:rsidRDefault="00803902" w:rsidP="00803902" w:rsidR="00803902" w:rsidRPr="00391F63">
      <w:pPr>
        <w:jc w:val="both"/>
        <w:rPr>
          <w:b/>
          <w:lang w:val="hr-HR"/>
        </w:rPr>
      </w:pPr>
    </w:p>
    <w:p w:rsidRDefault="005952E7" w:rsidP="00803902" w:rsidR="002F0A51" w:rsidRPr="00391F63">
      <w:pPr>
        <w:jc w:val="both"/>
        <w:rPr>
          <w:lang w:val="hr-HR"/>
        </w:rPr>
      </w:pPr>
      <w:r w:rsidRPr="00391F63">
        <w:rPr>
          <w:lang w:val="hr-HR"/>
        </w:rPr>
        <w:tab/>
      </w:r>
      <w:r w:rsidR="002F0A51" w:rsidRPr="00391F63">
        <w:rPr>
          <w:lang w:val="hr-HR"/>
        </w:rPr>
        <w:t>Predlagatelji – vjerovnici</w:t>
      </w:r>
      <w:r w:rsidR="00427CC7" w:rsidRPr="00391F63">
        <w:rPr>
          <w:lang w:val="hr-HR"/>
        </w:rPr>
        <w:t>,</w:t>
      </w:r>
      <w:r w:rsidR="002F0A51" w:rsidRPr="00391F63">
        <w:rPr>
          <w:lang w:val="hr-HR"/>
        </w:rPr>
        <w:t xml:space="preserve"> kao</w:t>
      </w:r>
      <w:r w:rsidR="001A64F9">
        <w:rPr>
          <w:lang w:val="hr-HR"/>
        </w:rPr>
        <w:t xml:space="preserve"> bivši</w:t>
      </w:r>
      <w:r w:rsidR="002F0A51" w:rsidRPr="00391F63">
        <w:rPr>
          <w:lang w:val="hr-HR"/>
        </w:rPr>
        <w:t xml:space="preserve"> radnici dužnika, podnijeli su ovom sudu </w:t>
      </w:r>
      <w:r w:rsidR="00843B0A" w:rsidRPr="00391F63">
        <w:rPr>
          <w:lang w:val="hr-HR"/>
        </w:rPr>
        <w:t>30.03.2015</w:t>
      </w:r>
      <w:r w:rsidR="002F0A51" w:rsidRPr="00391F63">
        <w:rPr>
          <w:lang w:val="hr-HR"/>
        </w:rPr>
        <w:t xml:space="preserve">. god. prijedlog za otvaranje stečajnog postupka nad dužnikom </w:t>
      </w:r>
      <w:r w:rsidR="00843B0A" w:rsidRPr="00391F63">
        <w:rPr>
          <w:lang w:val="hr-HR"/>
        </w:rPr>
        <w:t>BRAMONT d.o.o. Donji Muć</w:t>
      </w:r>
      <w:r w:rsidR="002F0A51" w:rsidRPr="00391F63">
        <w:rPr>
          <w:lang w:val="hr-HR"/>
        </w:rPr>
        <w:t>.</w:t>
      </w:r>
    </w:p>
    <w:p w:rsidRDefault="002F0A51" w:rsidP="00803902" w:rsidR="002F0A51" w:rsidRPr="00391F63">
      <w:pPr>
        <w:jc w:val="both"/>
        <w:rPr>
          <w:lang w:val="hr-HR"/>
        </w:rPr>
      </w:pPr>
    </w:p>
    <w:p w:rsidRDefault="002F0A51" w:rsidP="00F7527A" w:rsidR="00785E78">
      <w:pPr>
        <w:jc w:val="both"/>
        <w:rPr>
          <w:lang w:val="hr-HR"/>
        </w:rPr>
      </w:pPr>
      <w:r w:rsidRPr="00391F63">
        <w:rPr>
          <w:lang w:val="hr-HR"/>
        </w:rPr>
        <w:tab/>
        <w:t>U prijedlogu z</w:t>
      </w:r>
      <w:r w:rsidR="006F603C" w:rsidRPr="00391F63">
        <w:rPr>
          <w:lang w:val="hr-HR"/>
        </w:rPr>
        <w:t xml:space="preserve">a otvaranje stečajnog postupka </w:t>
      </w:r>
      <w:r w:rsidRPr="00391F63">
        <w:rPr>
          <w:lang w:val="hr-HR"/>
        </w:rPr>
        <w:t>predlagatelji</w:t>
      </w:r>
      <w:r w:rsidR="001A64F9">
        <w:rPr>
          <w:lang w:val="hr-HR"/>
        </w:rPr>
        <w:t xml:space="preserve"> navode da prema dužniku imaju novčane tražbine po osnovi neisplaćenih plaća u ukupnom iznosu od </w:t>
      </w:r>
      <w:r w:rsidR="0069492E" w:rsidRPr="00391F63">
        <w:rPr>
          <w:lang w:val="hr-HR"/>
        </w:rPr>
        <w:t>414.798,20</w:t>
      </w:r>
      <w:r w:rsidR="00FD20C1" w:rsidRPr="00391F63">
        <w:rPr>
          <w:lang w:val="hr-HR"/>
        </w:rPr>
        <w:t xml:space="preserve"> kn i to:</w:t>
      </w:r>
      <w:r w:rsidRPr="00391F63">
        <w:rPr>
          <w:lang w:val="hr-HR"/>
        </w:rPr>
        <w:t xml:space="preserve"> predlagatelj</w:t>
      </w:r>
      <w:r w:rsidR="006F603C" w:rsidRPr="00391F63">
        <w:rPr>
          <w:lang w:val="hr-HR"/>
        </w:rPr>
        <w:t xml:space="preserve"> </w:t>
      </w:r>
      <w:r w:rsidR="00782893" w:rsidRPr="00391F63">
        <w:rPr>
          <w:lang w:val="hr-HR"/>
        </w:rPr>
        <w:t xml:space="preserve">Branimir Katić </w:t>
      </w:r>
      <w:r w:rsidR="00FD20C1" w:rsidRPr="00391F63">
        <w:rPr>
          <w:lang w:val="hr-HR"/>
        </w:rPr>
        <w:t xml:space="preserve">u iznosu od </w:t>
      </w:r>
      <w:r w:rsidR="00782893" w:rsidRPr="00391F63">
        <w:rPr>
          <w:lang w:val="hr-HR"/>
        </w:rPr>
        <w:t>17.281,61</w:t>
      </w:r>
      <w:r w:rsidR="00FD20C1" w:rsidRPr="00391F63">
        <w:rPr>
          <w:lang w:val="hr-HR"/>
        </w:rPr>
        <w:t xml:space="preserve"> kn;</w:t>
      </w:r>
      <w:r w:rsidR="006F603C" w:rsidRPr="00391F63">
        <w:rPr>
          <w:lang w:val="hr-HR"/>
        </w:rPr>
        <w:t xml:space="preserve"> predlagatelj </w:t>
      </w:r>
      <w:r w:rsidR="00782893" w:rsidRPr="00391F63">
        <w:rPr>
          <w:lang w:val="hr-HR"/>
        </w:rPr>
        <w:t>Josip Krolo</w:t>
      </w:r>
      <w:r w:rsidR="008555AA" w:rsidRPr="00391F63">
        <w:rPr>
          <w:lang w:val="hr-HR"/>
        </w:rPr>
        <w:t xml:space="preserve"> </w:t>
      </w:r>
      <w:r w:rsidR="006F603C" w:rsidRPr="00391F63">
        <w:rPr>
          <w:lang w:val="hr-HR"/>
        </w:rPr>
        <w:t xml:space="preserve">u iznosu od </w:t>
      </w:r>
      <w:r w:rsidR="00782893" w:rsidRPr="00391F63">
        <w:rPr>
          <w:lang w:val="hr-HR"/>
        </w:rPr>
        <w:t>18.037,08</w:t>
      </w:r>
      <w:r w:rsidR="006F603C" w:rsidRPr="00391F63">
        <w:rPr>
          <w:lang w:val="hr-HR"/>
        </w:rPr>
        <w:t xml:space="preserve"> kn</w:t>
      </w:r>
      <w:r w:rsidR="00FD20C1" w:rsidRPr="00391F63">
        <w:rPr>
          <w:lang w:val="hr-HR"/>
        </w:rPr>
        <w:t>;</w:t>
      </w:r>
      <w:r w:rsidR="006F603C" w:rsidRPr="00391F63">
        <w:rPr>
          <w:lang w:val="hr-HR"/>
        </w:rPr>
        <w:t xml:space="preserve"> predlagatelj </w:t>
      </w:r>
      <w:r w:rsidR="00782893" w:rsidRPr="00391F63">
        <w:rPr>
          <w:lang w:val="hr-HR"/>
        </w:rPr>
        <w:t>Vlade Orlović</w:t>
      </w:r>
      <w:r w:rsidR="006F603C" w:rsidRPr="00391F63">
        <w:rPr>
          <w:lang w:val="hr-HR"/>
        </w:rPr>
        <w:t xml:space="preserve"> u iznosu od </w:t>
      </w:r>
      <w:r w:rsidR="00782893" w:rsidRPr="00391F63">
        <w:rPr>
          <w:lang w:val="hr-HR"/>
        </w:rPr>
        <w:t>20.539,78</w:t>
      </w:r>
      <w:r w:rsidR="006F603C" w:rsidRPr="00391F63">
        <w:rPr>
          <w:lang w:val="hr-HR"/>
        </w:rPr>
        <w:t xml:space="preserve"> kn</w:t>
      </w:r>
      <w:r w:rsidR="00FD20C1" w:rsidRPr="00391F63">
        <w:rPr>
          <w:lang w:val="hr-HR"/>
        </w:rPr>
        <w:t>;</w:t>
      </w:r>
      <w:r w:rsidR="006F603C" w:rsidRPr="00391F63">
        <w:rPr>
          <w:lang w:val="hr-HR"/>
        </w:rPr>
        <w:t xml:space="preserve"> predlagatelj </w:t>
      </w:r>
      <w:r w:rsidR="00782893" w:rsidRPr="00391F63">
        <w:rPr>
          <w:lang w:val="hr-HR"/>
        </w:rPr>
        <w:t xml:space="preserve">Ivan Katić </w:t>
      </w:r>
      <w:r w:rsidR="006F603C" w:rsidRPr="00391F63">
        <w:rPr>
          <w:lang w:val="hr-HR"/>
        </w:rPr>
        <w:t xml:space="preserve">u iznosu od </w:t>
      </w:r>
      <w:r w:rsidR="00782893" w:rsidRPr="00391F63">
        <w:rPr>
          <w:lang w:val="hr-HR"/>
        </w:rPr>
        <w:t>16.883,76</w:t>
      </w:r>
      <w:r w:rsidR="006F603C" w:rsidRPr="00391F63">
        <w:rPr>
          <w:lang w:val="hr-HR"/>
        </w:rPr>
        <w:t xml:space="preserve"> kn</w:t>
      </w:r>
      <w:r w:rsidR="00FD20C1" w:rsidRPr="00391F63">
        <w:rPr>
          <w:lang w:val="hr-HR"/>
        </w:rPr>
        <w:t>;</w:t>
      </w:r>
      <w:r w:rsidR="006F603C" w:rsidRPr="00391F63">
        <w:rPr>
          <w:lang w:val="hr-HR"/>
        </w:rPr>
        <w:t xml:space="preserve"> predlagatelj </w:t>
      </w:r>
      <w:r w:rsidR="00782893" w:rsidRPr="00391F63">
        <w:rPr>
          <w:lang w:val="hr-HR"/>
        </w:rPr>
        <w:t>Ivica Katić</w:t>
      </w:r>
      <w:r w:rsidR="008555AA" w:rsidRPr="00391F63">
        <w:rPr>
          <w:lang w:val="hr-HR"/>
        </w:rPr>
        <w:t xml:space="preserve"> </w:t>
      </w:r>
      <w:r w:rsidR="006F603C" w:rsidRPr="00391F63">
        <w:rPr>
          <w:lang w:val="hr-HR"/>
        </w:rPr>
        <w:t xml:space="preserve">u iznosu od </w:t>
      </w:r>
      <w:r w:rsidR="00782893" w:rsidRPr="00391F63">
        <w:rPr>
          <w:lang w:val="hr-HR"/>
        </w:rPr>
        <w:t>18.086,73</w:t>
      </w:r>
      <w:r w:rsidR="006F603C" w:rsidRPr="00391F63">
        <w:rPr>
          <w:lang w:val="hr-HR"/>
        </w:rPr>
        <w:t xml:space="preserve"> kn</w:t>
      </w:r>
      <w:r w:rsidR="00FD20C1" w:rsidRPr="00391F63">
        <w:rPr>
          <w:lang w:val="hr-HR"/>
        </w:rPr>
        <w:t>;</w:t>
      </w:r>
      <w:r w:rsidR="006F603C" w:rsidRPr="00391F63">
        <w:rPr>
          <w:lang w:val="hr-HR"/>
        </w:rPr>
        <w:t xml:space="preserve"> predlagatelj </w:t>
      </w:r>
      <w:r w:rsidR="00782893" w:rsidRPr="00391F63">
        <w:rPr>
          <w:lang w:val="hr-HR"/>
        </w:rPr>
        <w:t>Ivica Zoković</w:t>
      </w:r>
      <w:r w:rsidR="008555AA" w:rsidRPr="00391F63">
        <w:rPr>
          <w:lang w:val="hr-HR"/>
        </w:rPr>
        <w:t xml:space="preserve"> </w:t>
      </w:r>
      <w:r w:rsidR="006F603C" w:rsidRPr="00391F63">
        <w:rPr>
          <w:lang w:val="hr-HR"/>
        </w:rPr>
        <w:t xml:space="preserve">u iznosu od </w:t>
      </w:r>
      <w:r w:rsidR="00782893" w:rsidRPr="00391F63">
        <w:rPr>
          <w:lang w:val="hr-HR"/>
        </w:rPr>
        <w:t>17.</w:t>
      </w:r>
      <w:r w:rsidR="001A64F9">
        <w:rPr>
          <w:lang w:val="hr-HR"/>
        </w:rPr>
        <w:t>508</w:t>
      </w:r>
      <w:r w:rsidR="00782893" w:rsidRPr="00391F63">
        <w:rPr>
          <w:lang w:val="hr-HR"/>
        </w:rPr>
        <w:t>,34</w:t>
      </w:r>
      <w:r w:rsidR="006F603C" w:rsidRPr="00391F63">
        <w:rPr>
          <w:lang w:val="hr-HR"/>
        </w:rPr>
        <w:t xml:space="preserve"> kn</w:t>
      </w:r>
      <w:r w:rsidR="00782893" w:rsidRPr="00391F63">
        <w:rPr>
          <w:lang w:val="hr-HR"/>
        </w:rPr>
        <w:t xml:space="preserve">; predlagatelj Zoran Veić u iznosu od 22.291,09 kn; predlagatelj Ante Elez u iznosu do 13.796,08 kn; predlagatelj </w:t>
      </w:r>
      <w:r w:rsidR="00292A43" w:rsidRPr="00391F63">
        <w:rPr>
          <w:lang w:val="hr-HR"/>
        </w:rPr>
        <w:t xml:space="preserve">Mario Svalina u iznosu od 18.347,99 kn; predlagatelj </w:t>
      </w:r>
      <w:r w:rsidR="003C55FF">
        <w:rPr>
          <w:lang w:val="hr-HR"/>
        </w:rPr>
        <w:t>Nada</w:t>
      </w:r>
      <w:r w:rsidR="00292A43" w:rsidRPr="00391F63">
        <w:rPr>
          <w:lang w:val="hr-HR"/>
        </w:rPr>
        <w:t xml:space="preserve"> Sočo u iznosu od 20.617,55 kn; predlagatelj </w:t>
      </w:r>
      <w:r w:rsidR="003C55FF">
        <w:rPr>
          <w:lang w:val="hr-HR"/>
        </w:rPr>
        <w:t>Petar</w:t>
      </w:r>
      <w:r w:rsidR="00292A43" w:rsidRPr="00391F63">
        <w:rPr>
          <w:lang w:val="hr-HR"/>
        </w:rPr>
        <w:t xml:space="preserve"> Sočo u iznosu od 15.923,72 kn; predlagatelj Marijo Orlović u iznosu od 23.685,29 kn; predlagatelj Ante Kerum u iznosu od 21.241,02 kn; predlagatelj Marin Smajić u iznosu od 22.856,41 kn; predlagatelj Antonio Modrić u iznosu od 17.912,15 kn; predlagatelj Davor Šundovu u iznosu od 24.972,34 kn; predlagatelj Ivan Zuban u iznosu od 15.824,69 kn; predlagatelj </w:t>
      </w:r>
      <w:r w:rsidR="006C51B1" w:rsidRPr="00F7527A">
        <w:rPr>
          <w:lang w:val="hr-HR"/>
        </w:rPr>
        <w:t>Ivan Kunić u iznosu od 14.286,79 kn; predlagatelj Goran Odak u iznosu od 15.964,53 kn</w:t>
      </w:r>
      <w:r w:rsidR="006C51B1" w:rsidRPr="00391F63">
        <w:rPr>
          <w:lang w:val="hr-HR"/>
        </w:rPr>
        <w:t>; predlagatelj Paško Blažević u iznosu od 23.344,60 kn; predlagatelj Hrvoje Modrić u iznosu od 19.248,65 kn te predlagatelj Duje Maleš u iznosu od 16.147,95 kn</w:t>
      </w:r>
      <w:r w:rsidR="000138AA" w:rsidRPr="00391F63">
        <w:rPr>
          <w:lang w:val="hr-HR"/>
        </w:rPr>
        <w:t>.</w:t>
      </w:r>
      <w:r w:rsidR="00F7527A">
        <w:rPr>
          <w:lang w:val="hr-HR"/>
        </w:rPr>
        <w:t xml:space="preserve"> </w:t>
      </w:r>
    </w:p>
    <w:p w:rsidRDefault="002F0A51" w:rsidP="00F7527A" w:rsidR="00793D0F">
      <w:pPr>
        <w:jc w:val="both"/>
        <w:rPr>
          <w:lang w:val="hr-HR"/>
        </w:rPr>
      </w:pPr>
      <w:r w:rsidRPr="00391F63">
        <w:rPr>
          <w:lang w:val="hr-HR"/>
        </w:rPr>
        <w:t>Predlagatelji su također naveli</w:t>
      </w:r>
      <w:r w:rsidR="00F7527A">
        <w:rPr>
          <w:lang w:val="hr-HR"/>
        </w:rPr>
        <w:t xml:space="preserve"> da su prisilno, putem prijedloga za ovrhu odnosno rješenja o ovrsi, pokušali naplatiti svoje potraživanje od dužnika, ali da provedba ovrhe nije bila moguća zbog nedostatka novčanih sredstava na računima dužnika</w:t>
      </w:r>
      <w:r w:rsidR="00793D0F">
        <w:rPr>
          <w:lang w:val="hr-HR"/>
        </w:rPr>
        <w:t xml:space="preserve">. Predlagatelji su istakli da je </w:t>
      </w:r>
      <w:r w:rsidR="000138AA" w:rsidRPr="00391F63">
        <w:rPr>
          <w:lang w:val="hr-HR"/>
        </w:rPr>
        <w:t>dužnik prošao</w:t>
      </w:r>
      <w:r w:rsidR="00793D0F">
        <w:rPr>
          <w:lang w:val="hr-HR"/>
        </w:rPr>
        <w:t xml:space="preserve"> postupak predstečajne nagodbe </w:t>
      </w:r>
      <w:r w:rsidR="000138AA" w:rsidRPr="00391F63">
        <w:rPr>
          <w:lang w:val="hr-HR"/>
        </w:rPr>
        <w:t xml:space="preserve">te da je dana 24.10.2013. </w:t>
      </w:r>
      <w:r w:rsidR="00793D0F">
        <w:rPr>
          <w:lang w:val="hr-HR"/>
        </w:rPr>
        <w:t xml:space="preserve">god. </w:t>
      </w:r>
      <w:r w:rsidR="000138AA" w:rsidRPr="00391F63">
        <w:rPr>
          <w:lang w:val="hr-HR"/>
        </w:rPr>
        <w:t>sklopio pred sudom predstečajnu nagodbu</w:t>
      </w:r>
      <w:r w:rsidR="00793D0F">
        <w:rPr>
          <w:lang w:val="hr-HR"/>
        </w:rPr>
        <w:t xml:space="preserve"> koja je odobrena rješenjem Trgovačkog suda u Splitu br. 14. Stpn-78/2013 od 25.10.2013. god</w:t>
      </w:r>
      <w:r w:rsidR="000138AA" w:rsidRPr="00391F63">
        <w:rPr>
          <w:lang w:val="hr-HR"/>
        </w:rPr>
        <w:t>. Međutim, iako tražbine predlagatelja potječu iz razdoblja prije postupka predstečajne nagodbe, dužnik</w:t>
      </w:r>
      <w:r w:rsidR="00793D0F">
        <w:rPr>
          <w:lang w:val="hr-HR"/>
        </w:rPr>
        <w:t xml:space="preserve"> da</w:t>
      </w:r>
      <w:r w:rsidR="000138AA" w:rsidRPr="00391F63">
        <w:rPr>
          <w:lang w:val="hr-HR"/>
        </w:rPr>
        <w:t xml:space="preserve"> ni za vrijeme, a ni nakon provedenog predstečajnog postupka nije platio zaostale plaće svojim radnicima, pa tako ni predlagateljima.</w:t>
      </w:r>
      <w:r w:rsidR="00793D0F">
        <w:rPr>
          <w:lang w:val="hr-HR"/>
        </w:rPr>
        <w:t xml:space="preserve"> Na koncu, u</w:t>
      </w:r>
      <w:r w:rsidR="000138AA" w:rsidRPr="00391F63">
        <w:rPr>
          <w:lang w:val="hr-HR"/>
        </w:rPr>
        <w:t xml:space="preserve"> prijedlogu je također navedeno da</w:t>
      </w:r>
      <w:r w:rsidR="00793D0F">
        <w:rPr>
          <w:lang w:val="hr-HR"/>
        </w:rPr>
        <w:t xml:space="preserve"> dužnik nije sposoban za plaćanje budući da isti ima evidentirane nepodmirene obveze kod bank</w:t>
      </w:r>
      <w:r w:rsidR="00D56E46">
        <w:rPr>
          <w:lang w:val="hr-HR"/>
        </w:rPr>
        <w:t xml:space="preserve">e u razdoblju duljem od 60 dana, a iz čega proizlazi da kod dužnika postoji stečajni razlog nesposobnosti za plaćanje pa su stoga </w:t>
      </w:r>
      <w:r w:rsidR="00793D0F">
        <w:rPr>
          <w:lang w:val="hr-HR"/>
        </w:rPr>
        <w:t xml:space="preserve">predlagatelji predložili sudu, da nakon što u prethodnom postupku utvrdi postojanje stečajnih razloga, donese rješenje o otvaranju stečajnog postupka nad dužnikom. </w:t>
      </w:r>
    </w:p>
    <w:p w:rsidRDefault="002F0A51" w:rsidP="00803902" w:rsidR="002F0A51" w:rsidRPr="00391F63">
      <w:pPr>
        <w:jc w:val="both"/>
        <w:rPr>
          <w:lang w:val="hr-HR"/>
        </w:rPr>
      </w:pPr>
    </w:p>
    <w:p w:rsidRDefault="002F0A51" w:rsidP="00803902" w:rsidR="00E56462">
      <w:pPr>
        <w:jc w:val="both"/>
        <w:rPr>
          <w:lang w:val="hr-HR"/>
        </w:rPr>
      </w:pPr>
      <w:r w:rsidRPr="00391F63">
        <w:rPr>
          <w:lang w:val="hr-HR"/>
        </w:rPr>
        <w:tab/>
      </w:r>
      <w:r w:rsidR="00DC4FDD" w:rsidRPr="00391F63">
        <w:rPr>
          <w:lang w:val="hr-HR"/>
        </w:rPr>
        <w:t>Uz podneseni prijedlog</w:t>
      </w:r>
      <w:r w:rsidR="00793D0F">
        <w:rPr>
          <w:lang w:val="hr-HR"/>
        </w:rPr>
        <w:t>,</w:t>
      </w:r>
      <w:r w:rsidR="00DC4FDD" w:rsidRPr="00391F63">
        <w:rPr>
          <w:lang w:val="hr-HR"/>
        </w:rPr>
        <w:t xml:space="preserve"> </w:t>
      </w:r>
      <w:r w:rsidRPr="00391F63">
        <w:rPr>
          <w:lang w:val="hr-HR"/>
        </w:rPr>
        <w:t xml:space="preserve">a kao dokaz vjerojatnosti postojanja </w:t>
      </w:r>
      <w:r w:rsidR="004F301B" w:rsidRPr="00391F63">
        <w:rPr>
          <w:lang w:val="hr-HR"/>
        </w:rPr>
        <w:t>njihovih novčanih tražbina</w:t>
      </w:r>
      <w:r w:rsidRPr="00391F63">
        <w:rPr>
          <w:lang w:val="hr-HR"/>
        </w:rPr>
        <w:t xml:space="preserve"> prema dužniku</w:t>
      </w:r>
      <w:r w:rsidR="004F301B" w:rsidRPr="00391F63">
        <w:rPr>
          <w:lang w:val="hr-HR"/>
        </w:rPr>
        <w:t xml:space="preserve"> s osnova neisplaćenih plaća</w:t>
      </w:r>
      <w:r w:rsidR="00F30AAA" w:rsidRPr="00391F63">
        <w:rPr>
          <w:lang w:val="hr-HR"/>
        </w:rPr>
        <w:t>,</w:t>
      </w:r>
      <w:r w:rsidR="00793D0F" w:rsidRPr="00793D0F">
        <w:rPr>
          <w:lang w:val="hr-HR"/>
        </w:rPr>
        <w:t xml:space="preserve"> </w:t>
      </w:r>
      <w:r w:rsidR="00793D0F">
        <w:rPr>
          <w:lang w:val="hr-HR"/>
        </w:rPr>
        <w:t>predlagatelj su</w:t>
      </w:r>
      <w:r w:rsidR="00F30AAA" w:rsidRPr="00391F63">
        <w:rPr>
          <w:lang w:val="hr-HR"/>
        </w:rPr>
        <w:t xml:space="preserve"> </w:t>
      </w:r>
      <w:r w:rsidR="004F301B" w:rsidRPr="00391F63">
        <w:rPr>
          <w:lang w:val="hr-HR"/>
        </w:rPr>
        <w:t xml:space="preserve">dostavili </w:t>
      </w:r>
      <w:r w:rsidR="00793D0F">
        <w:rPr>
          <w:lang w:val="hr-HR"/>
        </w:rPr>
        <w:t xml:space="preserve">preslike obračuna </w:t>
      </w:r>
      <w:r w:rsidR="004F301B" w:rsidRPr="00391F63">
        <w:rPr>
          <w:lang w:val="hr-HR"/>
        </w:rPr>
        <w:t>pl</w:t>
      </w:r>
      <w:r w:rsidR="00793D0F">
        <w:rPr>
          <w:lang w:val="hr-HR"/>
        </w:rPr>
        <w:t xml:space="preserve">aća, kao i rješenja o ovrsi koje je Općinski sud u Splitu donio u korist predlagatelja kao ovrhovoditelja, a protiv dužnika kao ovršenika. </w:t>
      </w:r>
      <w:r w:rsidR="004F301B" w:rsidRPr="00391F63">
        <w:rPr>
          <w:lang w:val="hr-HR"/>
        </w:rPr>
        <w:t xml:space="preserve">Tako su dostavljeni: za predlagatelja </w:t>
      </w:r>
      <w:r w:rsidR="000138AA" w:rsidRPr="00391F63">
        <w:rPr>
          <w:lang w:val="hr-HR"/>
        </w:rPr>
        <w:t>Branimira Katića</w:t>
      </w:r>
      <w:r w:rsidR="004F301B" w:rsidRPr="00391F63">
        <w:rPr>
          <w:lang w:val="hr-HR"/>
        </w:rPr>
        <w:t xml:space="preserve"> obračuni plaća za </w:t>
      </w:r>
      <w:r w:rsidRPr="00391F63">
        <w:rPr>
          <w:lang w:val="hr-HR"/>
        </w:rPr>
        <w:t>mjesece</w:t>
      </w:r>
      <w:r w:rsidR="00F30AAA" w:rsidRPr="00391F63">
        <w:rPr>
          <w:lang w:val="hr-HR"/>
        </w:rPr>
        <w:t xml:space="preserve"> </w:t>
      </w:r>
      <w:r w:rsidR="000138AA" w:rsidRPr="00391F63">
        <w:rPr>
          <w:lang w:val="hr-HR"/>
        </w:rPr>
        <w:t>siječanj, veljaču, ožujak, travanj i svibanj 2012</w:t>
      </w:r>
      <w:r w:rsidR="004F301B" w:rsidRPr="00391F63">
        <w:rPr>
          <w:lang w:val="hr-HR"/>
        </w:rPr>
        <w:t>. god</w:t>
      </w:r>
      <w:r w:rsidR="007F65EA" w:rsidRPr="00391F63">
        <w:rPr>
          <w:lang w:val="hr-HR"/>
        </w:rPr>
        <w:t>.</w:t>
      </w:r>
      <w:r w:rsidR="00793D0F">
        <w:rPr>
          <w:lang w:val="hr-HR"/>
        </w:rPr>
        <w:t>, kao i preslika rješenja o ovrsi Općinskog suda u Splitu br. Ovr-27/13 od 07.01.2013. god.</w:t>
      </w:r>
      <w:r w:rsidR="004F301B" w:rsidRPr="00391F63">
        <w:rPr>
          <w:lang w:val="hr-HR"/>
        </w:rPr>
        <w:t>, a iz kojih proizlazi vjerojatnost postojanja tražbine tog vjerovnika</w:t>
      </w:r>
      <w:r w:rsidR="007F65EA" w:rsidRPr="00391F63">
        <w:rPr>
          <w:lang w:val="hr-HR"/>
        </w:rPr>
        <w:t xml:space="preserve"> </w:t>
      </w:r>
      <w:r w:rsidR="004F301B" w:rsidRPr="00391F63">
        <w:rPr>
          <w:lang w:val="hr-HR"/>
        </w:rPr>
        <w:t xml:space="preserve">prema dužniku </w:t>
      </w:r>
      <w:r w:rsidR="007F65EA" w:rsidRPr="00391F63">
        <w:rPr>
          <w:lang w:val="hr-HR"/>
        </w:rPr>
        <w:t xml:space="preserve">u ukupnom iznosu od </w:t>
      </w:r>
      <w:r w:rsidR="000138AA" w:rsidRPr="00391F63">
        <w:rPr>
          <w:lang w:val="hr-HR"/>
        </w:rPr>
        <w:t>17.281,61</w:t>
      </w:r>
      <w:r w:rsidR="007F65EA" w:rsidRPr="00391F63">
        <w:rPr>
          <w:lang w:val="hr-HR"/>
        </w:rPr>
        <w:t xml:space="preserve"> kn</w:t>
      </w:r>
      <w:r w:rsidR="004F301B" w:rsidRPr="00391F63">
        <w:rPr>
          <w:lang w:val="hr-HR"/>
        </w:rPr>
        <w:t>; za</w:t>
      </w:r>
      <w:r w:rsidR="00F30AAA" w:rsidRPr="00391F63">
        <w:rPr>
          <w:lang w:val="hr-HR"/>
        </w:rPr>
        <w:t xml:space="preserve"> predlagatelj</w:t>
      </w:r>
      <w:r w:rsidR="004F301B" w:rsidRPr="00391F63">
        <w:rPr>
          <w:lang w:val="hr-HR"/>
        </w:rPr>
        <w:t>a</w:t>
      </w:r>
      <w:r w:rsidR="00F30AAA" w:rsidRPr="00391F63">
        <w:rPr>
          <w:lang w:val="hr-HR"/>
        </w:rPr>
        <w:t xml:space="preserve"> </w:t>
      </w:r>
      <w:r w:rsidR="000138AA" w:rsidRPr="00391F63">
        <w:rPr>
          <w:lang w:val="hr-HR"/>
        </w:rPr>
        <w:t>Josipa Krolu</w:t>
      </w:r>
      <w:r w:rsidR="00F30AAA" w:rsidRPr="00391F63">
        <w:rPr>
          <w:lang w:val="hr-HR"/>
        </w:rPr>
        <w:t xml:space="preserve"> </w:t>
      </w:r>
      <w:r w:rsidR="004F301B" w:rsidRPr="00391F63">
        <w:rPr>
          <w:lang w:val="hr-HR"/>
        </w:rPr>
        <w:t xml:space="preserve">obračuni plaća </w:t>
      </w:r>
      <w:r w:rsidR="00F30AAA" w:rsidRPr="00391F63">
        <w:rPr>
          <w:lang w:val="hr-HR"/>
        </w:rPr>
        <w:t xml:space="preserve">za mjesece </w:t>
      </w:r>
      <w:r w:rsidR="000138AA" w:rsidRPr="00391F63">
        <w:rPr>
          <w:lang w:val="hr-HR"/>
        </w:rPr>
        <w:t>siječanj, veljaču, ožujak</w:t>
      </w:r>
      <w:r w:rsidR="00C01ABC" w:rsidRPr="00391F63">
        <w:rPr>
          <w:lang w:val="hr-HR"/>
        </w:rPr>
        <w:t>,</w:t>
      </w:r>
      <w:r w:rsidR="000138AA" w:rsidRPr="00391F63">
        <w:rPr>
          <w:lang w:val="hr-HR"/>
        </w:rPr>
        <w:t xml:space="preserve"> travanj i svibanj 2012. god.</w:t>
      </w:r>
      <w:r w:rsidR="00793D0F">
        <w:rPr>
          <w:lang w:val="hr-HR"/>
        </w:rPr>
        <w:t>,</w:t>
      </w:r>
      <w:r w:rsidR="00793D0F" w:rsidRPr="00793D0F">
        <w:rPr>
          <w:lang w:val="hr-HR"/>
        </w:rPr>
        <w:t xml:space="preserve"> </w:t>
      </w:r>
      <w:r w:rsidR="00793D0F">
        <w:rPr>
          <w:lang w:val="hr-HR"/>
        </w:rPr>
        <w:t>kao i preslika rješenja o ovrsi Općinskog suda u Splitu br. Ovr-65/13 od 09.01.2013. god.</w:t>
      </w:r>
      <w:r w:rsidR="004F301B" w:rsidRPr="00391F63">
        <w:rPr>
          <w:lang w:val="hr-HR"/>
        </w:rPr>
        <w:t>, a iz kojih proizlazi vjerojatnost postojanja tražbine tog vjerovnika</w:t>
      </w:r>
      <w:r w:rsidR="007F65EA" w:rsidRPr="00391F63">
        <w:rPr>
          <w:lang w:val="hr-HR"/>
        </w:rPr>
        <w:t xml:space="preserve"> </w:t>
      </w:r>
      <w:r w:rsidR="004F301B" w:rsidRPr="00391F63">
        <w:rPr>
          <w:lang w:val="hr-HR"/>
        </w:rPr>
        <w:t xml:space="preserve">prema dužniku </w:t>
      </w:r>
      <w:r w:rsidR="007F65EA" w:rsidRPr="00391F63">
        <w:rPr>
          <w:lang w:val="hr-HR"/>
        </w:rPr>
        <w:t xml:space="preserve">u ukupnom iznosu od </w:t>
      </w:r>
      <w:r w:rsidR="000138AA" w:rsidRPr="00391F63">
        <w:rPr>
          <w:lang w:val="hr-HR"/>
        </w:rPr>
        <w:t>18.037,08</w:t>
      </w:r>
      <w:r w:rsidR="007F65EA" w:rsidRPr="00391F63">
        <w:rPr>
          <w:lang w:val="hr-HR"/>
        </w:rPr>
        <w:t xml:space="preserve"> kn</w:t>
      </w:r>
      <w:r w:rsidR="004F301B" w:rsidRPr="00391F63">
        <w:rPr>
          <w:lang w:val="hr-HR"/>
        </w:rPr>
        <w:t xml:space="preserve">; za </w:t>
      </w:r>
      <w:r w:rsidR="00F30AAA" w:rsidRPr="00391F63">
        <w:rPr>
          <w:lang w:val="hr-HR"/>
        </w:rPr>
        <w:t>predlagatelj</w:t>
      </w:r>
      <w:r w:rsidR="004F301B" w:rsidRPr="00391F63">
        <w:rPr>
          <w:lang w:val="hr-HR"/>
        </w:rPr>
        <w:t xml:space="preserve">a </w:t>
      </w:r>
      <w:r w:rsidR="000138AA" w:rsidRPr="00391F63">
        <w:rPr>
          <w:lang w:val="hr-HR"/>
        </w:rPr>
        <w:t>Vladu Orlovića</w:t>
      </w:r>
      <w:r w:rsidR="00F30AAA" w:rsidRPr="00391F63">
        <w:rPr>
          <w:lang w:val="hr-HR"/>
        </w:rPr>
        <w:t xml:space="preserve"> </w:t>
      </w:r>
      <w:r w:rsidR="000138AA" w:rsidRPr="00391F63">
        <w:rPr>
          <w:lang w:val="hr-HR"/>
        </w:rPr>
        <w:t>obračuni plaća za mjesece sije</w:t>
      </w:r>
      <w:r w:rsidR="00AE1925" w:rsidRPr="00391F63">
        <w:rPr>
          <w:lang w:val="hr-HR"/>
        </w:rPr>
        <w:t>čanj, veljaču, ožujak</w:t>
      </w:r>
      <w:r w:rsidR="00C01ABC" w:rsidRPr="00391F63">
        <w:rPr>
          <w:lang w:val="hr-HR"/>
        </w:rPr>
        <w:t>,</w:t>
      </w:r>
      <w:r w:rsidR="00AE1925" w:rsidRPr="00391F63">
        <w:rPr>
          <w:lang w:val="hr-HR"/>
        </w:rPr>
        <w:t xml:space="preserve"> travanj, </w:t>
      </w:r>
      <w:r w:rsidR="000138AA" w:rsidRPr="00391F63">
        <w:rPr>
          <w:lang w:val="hr-HR"/>
        </w:rPr>
        <w:t>svibanj</w:t>
      </w:r>
      <w:r w:rsidR="00AE1925" w:rsidRPr="00391F63">
        <w:rPr>
          <w:lang w:val="hr-HR"/>
        </w:rPr>
        <w:t xml:space="preserve"> i lipanj</w:t>
      </w:r>
      <w:r w:rsidR="000138AA" w:rsidRPr="00391F63">
        <w:rPr>
          <w:lang w:val="hr-HR"/>
        </w:rPr>
        <w:t xml:space="preserve"> 2012. god.,</w:t>
      </w:r>
      <w:r w:rsidR="00793D0F">
        <w:rPr>
          <w:lang w:val="hr-HR"/>
        </w:rPr>
        <w:t xml:space="preserve"> kao i preslika rješenja o ovrsi Općinskog suda u Splitu br. Ovr-23/13 od 07.01.2013. god.</w:t>
      </w:r>
      <w:r w:rsidR="00793D0F" w:rsidRPr="00391F63">
        <w:rPr>
          <w:lang w:val="hr-HR"/>
        </w:rPr>
        <w:t xml:space="preserve">, </w:t>
      </w:r>
      <w:r w:rsidR="000138AA" w:rsidRPr="00391F63">
        <w:rPr>
          <w:lang w:val="hr-HR"/>
        </w:rPr>
        <w:t xml:space="preserve"> a iz kojih proizlazi vjerojatnost postojanja tražbine tog vjerovnika prema dužniku u ukupnom iznosu od </w:t>
      </w:r>
      <w:r w:rsidR="00AE1925" w:rsidRPr="00391F63">
        <w:rPr>
          <w:lang w:val="hr-HR"/>
        </w:rPr>
        <w:t>20.539,78</w:t>
      </w:r>
      <w:r w:rsidR="000138AA" w:rsidRPr="00391F63">
        <w:rPr>
          <w:lang w:val="hr-HR"/>
        </w:rPr>
        <w:t xml:space="preserve"> kn;</w:t>
      </w:r>
      <w:r w:rsidR="00F30AAA" w:rsidRPr="00391F63">
        <w:rPr>
          <w:lang w:val="hr-HR"/>
        </w:rPr>
        <w:t xml:space="preserve"> </w:t>
      </w:r>
      <w:r w:rsidR="00E56462" w:rsidRPr="00391F63">
        <w:rPr>
          <w:lang w:val="hr-HR"/>
        </w:rPr>
        <w:t xml:space="preserve">za </w:t>
      </w:r>
      <w:r w:rsidR="00F30AAA" w:rsidRPr="00391F63">
        <w:rPr>
          <w:lang w:val="hr-HR"/>
        </w:rPr>
        <w:t>predlagatelj</w:t>
      </w:r>
      <w:r w:rsidR="00E56462" w:rsidRPr="00391F63">
        <w:rPr>
          <w:lang w:val="hr-HR"/>
        </w:rPr>
        <w:t>a</w:t>
      </w:r>
      <w:r w:rsidR="00F30AAA" w:rsidRPr="00391F63">
        <w:rPr>
          <w:lang w:val="hr-HR"/>
        </w:rPr>
        <w:t xml:space="preserve"> </w:t>
      </w:r>
      <w:r w:rsidR="00AE1925" w:rsidRPr="00391F63">
        <w:rPr>
          <w:lang w:val="hr-HR"/>
        </w:rPr>
        <w:t>Ivana Katića, obračuni plaća za mjesece siječanj, veljaču, ožujak</w:t>
      </w:r>
      <w:r w:rsidR="00C01ABC" w:rsidRPr="00391F63">
        <w:rPr>
          <w:lang w:val="hr-HR"/>
        </w:rPr>
        <w:t>,</w:t>
      </w:r>
      <w:r w:rsidR="00AE1925" w:rsidRPr="00391F63">
        <w:rPr>
          <w:lang w:val="hr-HR"/>
        </w:rPr>
        <w:t xml:space="preserve"> travanj, svibanj, lipanj i srpanj 2012. god.,</w:t>
      </w:r>
      <w:r w:rsidR="00793D0F">
        <w:rPr>
          <w:lang w:val="hr-HR"/>
        </w:rPr>
        <w:t xml:space="preserve"> kao i preslika rješenja o ovrsi Općinskog suda u Splitu br. Ovr-15/13 od 07.01.2013. god.</w:t>
      </w:r>
      <w:r w:rsidR="00793D0F" w:rsidRPr="00391F63">
        <w:rPr>
          <w:lang w:val="hr-HR"/>
        </w:rPr>
        <w:t xml:space="preserve">, </w:t>
      </w:r>
      <w:r w:rsidR="00AE1925" w:rsidRPr="00391F63">
        <w:rPr>
          <w:lang w:val="hr-HR"/>
        </w:rPr>
        <w:t>a iz kojih proizlazi vjerojatnost postojanja tražbine tog vjerovnika prema dužniku u ukupnom iznosu od 16.883,76 kn;</w:t>
      </w:r>
      <w:r w:rsidR="00E56462" w:rsidRPr="00391F63">
        <w:rPr>
          <w:lang w:val="hr-HR"/>
        </w:rPr>
        <w:t xml:space="preserve"> za predlagatelja </w:t>
      </w:r>
      <w:r w:rsidR="00AE1925" w:rsidRPr="00391F63">
        <w:rPr>
          <w:lang w:val="hr-HR"/>
        </w:rPr>
        <w:t>Ivicu Katića obračuni plaća za mjesece siječanj, veljaču, ožujak</w:t>
      </w:r>
      <w:r w:rsidR="00C01ABC" w:rsidRPr="00391F63">
        <w:rPr>
          <w:lang w:val="hr-HR"/>
        </w:rPr>
        <w:t>,</w:t>
      </w:r>
      <w:r w:rsidR="00AE1925" w:rsidRPr="00391F63">
        <w:rPr>
          <w:lang w:val="hr-HR"/>
        </w:rPr>
        <w:t xml:space="preserve"> travanj i svibanj 2012. god.,</w:t>
      </w:r>
      <w:r w:rsidR="00793D0F" w:rsidRPr="00793D0F">
        <w:rPr>
          <w:lang w:val="hr-HR"/>
        </w:rPr>
        <w:t xml:space="preserve"> </w:t>
      </w:r>
      <w:r w:rsidR="00793D0F">
        <w:rPr>
          <w:lang w:val="hr-HR"/>
        </w:rPr>
        <w:t>kao i preslika rješenja o ovrsi Općinskog suda u Splitu br. Ovr-29/13 od 07.01.2013. god.</w:t>
      </w:r>
      <w:r w:rsidR="00793D0F" w:rsidRPr="00391F63">
        <w:rPr>
          <w:lang w:val="hr-HR"/>
        </w:rPr>
        <w:t>,</w:t>
      </w:r>
      <w:r w:rsidR="00AE1925" w:rsidRPr="00391F63">
        <w:rPr>
          <w:lang w:val="hr-HR"/>
        </w:rPr>
        <w:t xml:space="preserve"> a iz kojih proizlazi vjerojatnost postojanja tražbine tog vjerovnika prema dužniku u ukupnom iznosu od 18.086,73 kn;</w:t>
      </w:r>
      <w:r w:rsidR="00E56462" w:rsidRPr="00391F63">
        <w:rPr>
          <w:lang w:val="hr-HR"/>
        </w:rPr>
        <w:t xml:space="preserve"> za </w:t>
      </w:r>
      <w:r w:rsidR="00FA7022" w:rsidRPr="00391F63">
        <w:rPr>
          <w:lang w:val="hr-HR"/>
        </w:rPr>
        <w:t>predlagatelj</w:t>
      </w:r>
      <w:r w:rsidR="00E56462" w:rsidRPr="00391F63">
        <w:rPr>
          <w:lang w:val="hr-HR"/>
        </w:rPr>
        <w:t xml:space="preserve">a </w:t>
      </w:r>
      <w:r w:rsidR="00AE1925" w:rsidRPr="00391F63">
        <w:rPr>
          <w:lang w:val="hr-HR"/>
        </w:rPr>
        <w:t>Ivicu Zokovića obračuni plaća za mjesece siječanj, veljaču, ožujak</w:t>
      </w:r>
      <w:r w:rsidR="00C01ABC" w:rsidRPr="00391F63">
        <w:rPr>
          <w:lang w:val="hr-HR"/>
        </w:rPr>
        <w:t>,</w:t>
      </w:r>
      <w:r w:rsidR="00AE1925" w:rsidRPr="00391F63">
        <w:rPr>
          <w:lang w:val="hr-HR"/>
        </w:rPr>
        <w:t xml:space="preserve"> travanj i svibanj 2012. god.,</w:t>
      </w:r>
      <w:r w:rsidR="00793D0F" w:rsidRPr="00793D0F">
        <w:rPr>
          <w:lang w:val="hr-HR"/>
        </w:rPr>
        <w:t xml:space="preserve"> </w:t>
      </w:r>
      <w:r w:rsidR="00793D0F">
        <w:rPr>
          <w:lang w:val="hr-HR"/>
        </w:rPr>
        <w:t>kao i preslika rješenja o ovrsi Općinskog suda u Splitu br. Ovr-20/13 od 07.01.2013. god.</w:t>
      </w:r>
      <w:r w:rsidR="00793D0F" w:rsidRPr="00391F63">
        <w:rPr>
          <w:lang w:val="hr-HR"/>
        </w:rPr>
        <w:t xml:space="preserve">, </w:t>
      </w:r>
      <w:r w:rsidR="00AE1925" w:rsidRPr="00391F63">
        <w:rPr>
          <w:lang w:val="hr-HR"/>
        </w:rPr>
        <w:t>a iz kojih proizlazi vjerojatnost postojanja tražbine tog vjerovnika prema dužniku u ukupnom iznosu od 17.508,34 kn;</w:t>
      </w:r>
      <w:r w:rsidR="00FA7022" w:rsidRPr="00391F63">
        <w:rPr>
          <w:lang w:val="hr-HR"/>
        </w:rPr>
        <w:t xml:space="preserve"> </w:t>
      </w:r>
      <w:r w:rsidR="00AE1925" w:rsidRPr="00391F63">
        <w:rPr>
          <w:lang w:val="hr-HR"/>
        </w:rPr>
        <w:t>za predlagatelja Zorana Veića obračuni plaća za mjesece siječanj, veljaču, ožujak</w:t>
      </w:r>
      <w:r w:rsidR="00C01ABC" w:rsidRPr="00391F63">
        <w:rPr>
          <w:lang w:val="hr-HR"/>
        </w:rPr>
        <w:t>,</w:t>
      </w:r>
      <w:r w:rsidR="00AE1925" w:rsidRPr="00391F63">
        <w:rPr>
          <w:lang w:val="hr-HR"/>
        </w:rPr>
        <w:t xml:space="preserve"> travanj, svibanj i lipanj 2012. god.,</w:t>
      </w:r>
      <w:r w:rsidR="00793D0F" w:rsidRPr="00793D0F">
        <w:rPr>
          <w:lang w:val="hr-HR"/>
        </w:rPr>
        <w:t xml:space="preserve"> </w:t>
      </w:r>
      <w:r w:rsidR="00793D0F">
        <w:rPr>
          <w:lang w:val="hr-HR"/>
        </w:rPr>
        <w:t>kao i preslika rješenja o ovrsi Općinskog suda u Splitu br. Ovr-13/13 od 07.01.2013. god.</w:t>
      </w:r>
      <w:r w:rsidR="00793D0F" w:rsidRPr="00391F63">
        <w:rPr>
          <w:lang w:val="hr-HR"/>
        </w:rPr>
        <w:t xml:space="preserve">, </w:t>
      </w:r>
      <w:r w:rsidR="00AE1925" w:rsidRPr="00391F63">
        <w:rPr>
          <w:lang w:val="hr-HR"/>
        </w:rPr>
        <w:t>a iz kojih proizlazi vjerojatnost postojanja tražbine tog vjerovnika prema dužniku u ukupnom iznosu od 22.291,09 kn; za predlagatelja Antu Eleza obračuni plaća za mjesece veljaču, ožujak</w:t>
      </w:r>
      <w:r w:rsidR="00C01ABC" w:rsidRPr="00391F63">
        <w:rPr>
          <w:lang w:val="hr-HR"/>
        </w:rPr>
        <w:t>,</w:t>
      </w:r>
      <w:r w:rsidR="00AE1925" w:rsidRPr="00391F63">
        <w:rPr>
          <w:lang w:val="hr-HR"/>
        </w:rPr>
        <w:t xml:space="preserve"> travanj i svibanj 2012. god.,</w:t>
      </w:r>
      <w:r w:rsidR="00793D0F">
        <w:rPr>
          <w:lang w:val="hr-HR"/>
        </w:rPr>
        <w:t xml:space="preserve"> kao i preslika rješenja o ovrsi Općinskog suda u Splitu br. Ovr-25/13 od 07.01.2013. god.</w:t>
      </w:r>
      <w:r w:rsidR="00793D0F" w:rsidRPr="00391F63">
        <w:rPr>
          <w:lang w:val="hr-HR"/>
        </w:rPr>
        <w:t xml:space="preserve">, </w:t>
      </w:r>
      <w:r w:rsidR="00AE1925" w:rsidRPr="00391F63">
        <w:rPr>
          <w:lang w:val="hr-HR"/>
        </w:rPr>
        <w:t>a iz kojih proizlazi vjerojatnost postojanja tražbine tog vjerovnika prema dužniku u ukupnom iznosu od 13.796,08 kn; za predlagatelja Maria Svalinu obračuni plaća za mjesece siječanj, veljaču, ožujak</w:t>
      </w:r>
      <w:r w:rsidR="00C01ABC" w:rsidRPr="00391F63">
        <w:rPr>
          <w:lang w:val="hr-HR"/>
        </w:rPr>
        <w:t>,</w:t>
      </w:r>
      <w:r w:rsidR="00AE1925" w:rsidRPr="00391F63">
        <w:rPr>
          <w:lang w:val="hr-HR"/>
        </w:rPr>
        <w:t xml:space="preserve"> travanj i svibanj 2012. god.,</w:t>
      </w:r>
      <w:r w:rsidR="003C55FF" w:rsidRPr="003C55FF">
        <w:rPr>
          <w:lang w:val="hr-HR"/>
        </w:rPr>
        <w:t xml:space="preserve"> </w:t>
      </w:r>
      <w:r w:rsidR="003C55FF">
        <w:rPr>
          <w:lang w:val="hr-HR"/>
        </w:rPr>
        <w:t>kao i preslika rješenja o ovrsi Općinskog suda u Splitu br. Ovr-9/13 od 07.01.2013. god.</w:t>
      </w:r>
      <w:r w:rsidR="003C55FF" w:rsidRPr="00391F63">
        <w:rPr>
          <w:lang w:val="hr-HR"/>
        </w:rPr>
        <w:t xml:space="preserve">, </w:t>
      </w:r>
      <w:r w:rsidR="00AE1925" w:rsidRPr="00391F63">
        <w:rPr>
          <w:lang w:val="hr-HR"/>
        </w:rPr>
        <w:t>a iz kojih proizlazi vjerojatnost postojanja tražbine tog vjerovnika prema dužniku u ukupnom iznosu od 18.347,99 kn; za predlagatelja Nadu Sočo obračuni plaća za mjesece siječanj, veljaču, ožujak</w:t>
      </w:r>
      <w:r w:rsidR="00C01ABC" w:rsidRPr="00391F63">
        <w:rPr>
          <w:lang w:val="hr-HR"/>
        </w:rPr>
        <w:t>,</w:t>
      </w:r>
      <w:r w:rsidR="00AE1925" w:rsidRPr="00391F63">
        <w:rPr>
          <w:lang w:val="hr-HR"/>
        </w:rPr>
        <w:t xml:space="preserve"> travanj i svibanj 2012. god.,</w:t>
      </w:r>
      <w:r w:rsidR="003C55FF" w:rsidRPr="003C55FF">
        <w:rPr>
          <w:lang w:val="hr-HR"/>
        </w:rPr>
        <w:t xml:space="preserve"> </w:t>
      </w:r>
      <w:r w:rsidR="003C55FF">
        <w:rPr>
          <w:lang w:val="hr-HR"/>
        </w:rPr>
        <w:t>kao i preslika rješenja o ovrsi Općinskog suda u Splitu br. Ovr-16/13 od 07.01.2013. god.</w:t>
      </w:r>
      <w:r w:rsidR="003C55FF" w:rsidRPr="00391F63">
        <w:rPr>
          <w:lang w:val="hr-HR"/>
        </w:rPr>
        <w:t xml:space="preserve">, </w:t>
      </w:r>
      <w:r w:rsidR="00AE1925" w:rsidRPr="00391F63">
        <w:rPr>
          <w:lang w:val="hr-HR"/>
        </w:rPr>
        <w:t>a iz kojih proizlazi vjerojatnost postojanja tražbine tog vjerovnika prema dužniku u ukupnom iznosu od 20.617,55 kn; za predlagatelja Petra Soču obračuni plaća za mjesece siječanj, veljaču, ožujak i travanj 2012. god.,</w:t>
      </w:r>
      <w:r w:rsidR="003C55FF" w:rsidRPr="003C55FF">
        <w:rPr>
          <w:lang w:val="hr-HR"/>
        </w:rPr>
        <w:t xml:space="preserve"> </w:t>
      </w:r>
      <w:r w:rsidR="003C55FF">
        <w:rPr>
          <w:lang w:val="hr-HR"/>
        </w:rPr>
        <w:t>kao i preslika rješenja o ovrsi Općinskog suda u Splitu br. Ovr-17/13 od 07.01.2013. god.</w:t>
      </w:r>
      <w:r w:rsidR="003C55FF" w:rsidRPr="00391F63">
        <w:rPr>
          <w:lang w:val="hr-HR"/>
        </w:rPr>
        <w:t xml:space="preserve">, </w:t>
      </w:r>
      <w:r w:rsidR="00AE1925" w:rsidRPr="00391F63">
        <w:rPr>
          <w:lang w:val="hr-HR"/>
        </w:rPr>
        <w:t>a iz kojih proizlazi vjerojatnost postojanja tražbine tog vjerovnika prema dužniku u ukupnom iznosu od 15.923,72 kn; za predlagatelja Marija Orlovića obračuni plaća za mjesece siječanj, veljaču, ožujak</w:t>
      </w:r>
      <w:r w:rsidR="00C01ABC" w:rsidRPr="00391F63">
        <w:rPr>
          <w:lang w:val="hr-HR"/>
        </w:rPr>
        <w:t>,</w:t>
      </w:r>
      <w:r w:rsidR="00AE1925" w:rsidRPr="00391F63">
        <w:rPr>
          <w:lang w:val="hr-HR"/>
        </w:rPr>
        <w:t xml:space="preserve"> travanj, svibanj, lipanj i srpanj 2012. god., </w:t>
      </w:r>
      <w:r w:rsidR="003C55FF">
        <w:rPr>
          <w:lang w:val="hr-HR"/>
        </w:rPr>
        <w:t>kao i preslika rješenja o ovrsi Općinskog suda u Splitu br. Ovr-22/13 od 07.01.2013. god.</w:t>
      </w:r>
      <w:r w:rsidR="003C55FF" w:rsidRPr="00391F63">
        <w:rPr>
          <w:lang w:val="hr-HR"/>
        </w:rPr>
        <w:t xml:space="preserve">, </w:t>
      </w:r>
      <w:r w:rsidR="00AE1925" w:rsidRPr="00391F63">
        <w:rPr>
          <w:lang w:val="hr-HR"/>
        </w:rPr>
        <w:t>a iz kojih proizlazi vjerojatnost postojanja tražbine tog vjerovnika prema dužniku u ukupnom iznosu od 23.685,29 kn; za predlagatelja Antu Keruma obračuni plaća za mjesece siječanj, veljaču, ožujak</w:t>
      </w:r>
      <w:r w:rsidR="00C01ABC" w:rsidRPr="00391F63">
        <w:rPr>
          <w:lang w:val="hr-HR"/>
        </w:rPr>
        <w:t>,</w:t>
      </w:r>
      <w:r w:rsidR="00AE1925" w:rsidRPr="00391F63">
        <w:rPr>
          <w:lang w:val="hr-HR"/>
        </w:rPr>
        <w:t xml:space="preserve"> travanj i svibanj 2012. god., </w:t>
      </w:r>
      <w:r w:rsidR="003C55FF">
        <w:rPr>
          <w:lang w:val="hr-HR"/>
        </w:rPr>
        <w:t>kao i preslika rješenja o ovrsi Općinskog suda u Splitu br. Ovr-24/13 od 07.01.2013. god.</w:t>
      </w:r>
      <w:r w:rsidR="003C55FF" w:rsidRPr="00391F63">
        <w:rPr>
          <w:lang w:val="hr-HR"/>
        </w:rPr>
        <w:t xml:space="preserve">, </w:t>
      </w:r>
      <w:r w:rsidR="00AE1925" w:rsidRPr="00391F63">
        <w:rPr>
          <w:lang w:val="hr-HR"/>
        </w:rPr>
        <w:t xml:space="preserve">a iz kojih proizlazi vjerojatnost postojanja tražbine tog vjerovnika prema dužniku u ukupnom iznosu od 21.241,02 kn; za predlagatelja Marina Smajića obračuni plaća za mjesece siječanj, veljaču, ožujak i travanj 2012. god., </w:t>
      </w:r>
      <w:r w:rsidR="003C55FF">
        <w:rPr>
          <w:lang w:val="hr-HR"/>
        </w:rPr>
        <w:t>kao i preslika rješenja o ovrsi Općinskog suda u Splitu br. Ovr-18/13 od 07.01.2013. god.</w:t>
      </w:r>
      <w:r w:rsidR="003C55FF" w:rsidRPr="00391F63">
        <w:rPr>
          <w:lang w:val="hr-HR"/>
        </w:rPr>
        <w:t xml:space="preserve">, </w:t>
      </w:r>
      <w:r w:rsidR="00AE1925" w:rsidRPr="00391F63">
        <w:rPr>
          <w:lang w:val="hr-HR"/>
        </w:rPr>
        <w:t>a iz kojih proizlazi vjerojatnost postojanja tražbine tog vjerovnika prema dužniku u ukupnom iznosu od 22.856,41 kn; za predlagatelja Antonia Modrića obračuni plaća za mjesece siječanj, veljaču, ožujak</w:t>
      </w:r>
      <w:r w:rsidR="00C01ABC" w:rsidRPr="00391F63">
        <w:rPr>
          <w:lang w:val="hr-HR"/>
        </w:rPr>
        <w:t>,</w:t>
      </w:r>
      <w:r w:rsidR="00AE1925" w:rsidRPr="00391F63">
        <w:rPr>
          <w:lang w:val="hr-HR"/>
        </w:rPr>
        <w:t xml:space="preserve"> travanj, svibanj, lipanj i srpanj 2012. god., </w:t>
      </w:r>
      <w:r w:rsidR="003C55FF">
        <w:rPr>
          <w:lang w:val="hr-HR"/>
        </w:rPr>
        <w:t>kao i preslika rješenja o ovrsi Općinskog suda u Splitu br. Ovr-19/13 od 07.01.2013. god.</w:t>
      </w:r>
      <w:r w:rsidR="003C55FF" w:rsidRPr="00391F63">
        <w:rPr>
          <w:lang w:val="hr-HR"/>
        </w:rPr>
        <w:t xml:space="preserve">, </w:t>
      </w:r>
      <w:r w:rsidR="00AE1925" w:rsidRPr="00391F63">
        <w:rPr>
          <w:lang w:val="hr-HR"/>
        </w:rPr>
        <w:t>a iz kojih proizlazi vjerojatnost postojanja tražbine tog vjerovnika prema dužniku u ukupnom iznosu od 17.912,15 kn; za predlagatelja Davora Šundova obračuni plaća za mjesece siječanj, veljaču, ožujak</w:t>
      </w:r>
      <w:r w:rsidR="00C01ABC" w:rsidRPr="00391F63">
        <w:rPr>
          <w:lang w:val="hr-HR"/>
        </w:rPr>
        <w:t>,</w:t>
      </w:r>
      <w:r w:rsidR="00AE1925" w:rsidRPr="00391F63">
        <w:rPr>
          <w:lang w:val="hr-HR"/>
        </w:rPr>
        <w:t xml:space="preserve"> travanj</w:t>
      </w:r>
      <w:r w:rsidR="00C01ABC" w:rsidRPr="00391F63">
        <w:rPr>
          <w:lang w:val="hr-HR"/>
        </w:rPr>
        <w:t>,</w:t>
      </w:r>
      <w:r w:rsidR="00AE1925" w:rsidRPr="00391F63">
        <w:rPr>
          <w:lang w:val="hr-HR"/>
        </w:rPr>
        <w:t xml:space="preserve"> svibanj</w:t>
      </w:r>
      <w:r w:rsidR="00C01ABC" w:rsidRPr="00391F63">
        <w:rPr>
          <w:lang w:val="hr-HR"/>
        </w:rPr>
        <w:t>, lipanj, srpanj i kolovoz</w:t>
      </w:r>
      <w:r w:rsidR="00AE1925" w:rsidRPr="00391F63">
        <w:rPr>
          <w:lang w:val="hr-HR"/>
        </w:rPr>
        <w:t xml:space="preserve"> 2012. god., </w:t>
      </w:r>
      <w:r w:rsidR="003C55FF">
        <w:rPr>
          <w:lang w:val="hr-HR"/>
        </w:rPr>
        <w:t>kao i preslika rješenja o ovrsi Općinskog suda u Splitu br. Ovr-12/13 od 07.01.2013. god.</w:t>
      </w:r>
      <w:r w:rsidR="003C55FF" w:rsidRPr="00391F63">
        <w:rPr>
          <w:lang w:val="hr-HR"/>
        </w:rPr>
        <w:t xml:space="preserve">, </w:t>
      </w:r>
      <w:r w:rsidR="00AE1925" w:rsidRPr="00391F63">
        <w:rPr>
          <w:lang w:val="hr-HR"/>
        </w:rPr>
        <w:t xml:space="preserve">a iz kojih proizlazi vjerojatnost postojanja tražbine tog vjerovnika prema dužniku u ukupnom iznosu od </w:t>
      </w:r>
      <w:r w:rsidR="00C01ABC" w:rsidRPr="00391F63">
        <w:rPr>
          <w:lang w:val="hr-HR"/>
        </w:rPr>
        <w:t>24.972,34</w:t>
      </w:r>
      <w:r w:rsidR="00AE1925" w:rsidRPr="00391F63">
        <w:rPr>
          <w:lang w:val="hr-HR"/>
        </w:rPr>
        <w:t xml:space="preserve"> kn;</w:t>
      </w:r>
      <w:r w:rsidR="00C01ABC" w:rsidRPr="00391F63">
        <w:rPr>
          <w:lang w:val="hr-HR"/>
        </w:rPr>
        <w:t xml:space="preserve"> za predlagatelja Ivana Zubana obračuni plaća za mjesece siječanj, veljaču, ožujak i travanj 2012. god., </w:t>
      </w:r>
      <w:r w:rsidR="003C55FF">
        <w:rPr>
          <w:lang w:val="hr-HR"/>
        </w:rPr>
        <w:t>kao i preslika rješenja o ovrsi Općinskog suda u Splitu br. Ovr-14/13 od 07.01.2013. god.</w:t>
      </w:r>
      <w:r w:rsidR="003C55FF" w:rsidRPr="00391F63">
        <w:rPr>
          <w:lang w:val="hr-HR"/>
        </w:rPr>
        <w:t xml:space="preserve">, </w:t>
      </w:r>
      <w:r w:rsidR="00C01ABC" w:rsidRPr="00391F63">
        <w:rPr>
          <w:lang w:val="hr-HR"/>
        </w:rPr>
        <w:t xml:space="preserve">a iz kojih proizlazi vjerojatnost postojanja tražbine tog vjerovnika prema dužniku u ukupnom iznosu od 15.824,69 kn; za predlagatelja </w:t>
      </w:r>
      <w:r w:rsidR="00C01ABC" w:rsidRPr="003C55FF">
        <w:rPr>
          <w:lang w:val="hr-HR"/>
        </w:rPr>
        <w:t xml:space="preserve">Ivana Kunića obračuni plaća za mjesece siječanj, veljaču, ožujak, travanj i svibanj 2012. god., </w:t>
      </w:r>
      <w:r w:rsidR="003C55FF" w:rsidRPr="003C55FF">
        <w:rPr>
          <w:lang w:val="hr-HR"/>
        </w:rPr>
        <w:t xml:space="preserve">kao i preslika rješenja o ovrsi Općinskog suda u Splitu br. Ovr-26/13 od 07.01.2013. god., </w:t>
      </w:r>
      <w:r w:rsidR="00C01ABC" w:rsidRPr="003C55FF">
        <w:rPr>
          <w:lang w:val="hr-HR"/>
        </w:rPr>
        <w:t>a iz kojih proizlazi vjerojatnost postojanja tražbine tog vjerovnika prema dužniku u ukupnom iznosu od 14.286,79 kn;</w:t>
      </w:r>
      <w:r w:rsidR="00C01ABC" w:rsidRPr="00391F63">
        <w:rPr>
          <w:lang w:val="hr-HR"/>
        </w:rPr>
        <w:t xml:space="preserve"> za predlagatelja Gorana Odaka obračuni plaća za mjesece siječanj, veljaču, ožujak i srpanj 2012. god., </w:t>
      </w:r>
      <w:r w:rsidR="003C55FF">
        <w:rPr>
          <w:lang w:val="hr-HR"/>
        </w:rPr>
        <w:t>kao i preslika rješenja o ovrsi Općinskog suda u Splitu br. Ovr-252/13 od 21.01.2013. god.</w:t>
      </w:r>
      <w:r w:rsidR="003C55FF" w:rsidRPr="00391F63">
        <w:rPr>
          <w:lang w:val="hr-HR"/>
        </w:rPr>
        <w:t xml:space="preserve">, </w:t>
      </w:r>
      <w:r w:rsidR="00C01ABC" w:rsidRPr="00391F63">
        <w:rPr>
          <w:lang w:val="hr-HR"/>
        </w:rPr>
        <w:t xml:space="preserve">a iz kojih proizlazi vjerojatnost postojanja tražbine tog vjerovnika prema dužniku u ukupnom iznosu od 15.964,53 kn; za predlagatelja Paška Blaževića obračuni plaća za mjesece siječanj, veljaču, ožujak, travanj i svibanj 2012. god., </w:t>
      </w:r>
      <w:r w:rsidR="003C55FF">
        <w:rPr>
          <w:lang w:val="hr-HR"/>
        </w:rPr>
        <w:t>kao i preslika rješenja o ovrsi Općinskog suda u Splitu br. Ovr-28/13 od 07.01.2013. god.</w:t>
      </w:r>
      <w:r w:rsidR="003C55FF" w:rsidRPr="00391F63">
        <w:rPr>
          <w:lang w:val="hr-HR"/>
        </w:rPr>
        <w:t xml:space="preserve">, </w:t>
      </w:r>
      <w:r w:rsidR="00C01ABC" w:rsidRPr="00391F63">
        <w:rPr>
          <w:lang w:val="hr-HR"/>
        </w:rPr>
        <w:t xml:space="preserve">a iz kojih proizlazi vjerojatnost postojanja tražbine tog vjerovnika prema dužniku u ukupnom iznosu od 23.344,60 kn; za predlagatelja Hrvoja Modrića obračuni plaća za mjesece siječanj, veljaču, ožujak i travanj 2012. god., </w:t>
      </w:r>
      <w:r w:rsidR="003C55FF">
        <w:rPr>
          <w:lang w:val="hr-HR"/>
        </w:rPr>
        <w:t>kao i preslika rješenja o ovrsi Općinskog suda u Splitu br. Ovr-466/13 od 28.01.2013. god.</w:t>
      </w:r>
      <w:r w:rsidR="003C55FF" w:rsidRPr="00391F63">
        <w:rPr>
          <w:lang w:val="hr-HR"/>
        </w:rPr>
        <w:t xml:space="preserve">, </w:t>
      </w:r>
      <w:r w:rsidR="00C01ABC" w:rsidRPr="00391F63">
        <w:rPr>
          <w:lang w:val="hr-HR"/>
        </w:rPr>
        <w:t xml:space="preserve">a iz kojih proizlazi vjerojatnost postojanja tražbine tog vjerovnika prema dužniku u ukupnom iznosu od 19.248,65 kn te za predlagatelja Duju Maleša obračuni plaća za mjesece siječanj, veljaču, ožujak i travanj 2012. god., </w:t>
      </w:r>
      <w:r w:rsidR="003C55FF">
        <w:rPr>
          <w:lang w:val="hr-HR"/>
        </w:rPr>
        <w:t>kao i preslika rješenja o ovrsi Općinskog suda u Splitu br. Ovr-2936/14 od 11.09.2014. god.</w:t>
      </w:r>
      <w:r w:rsidR="003C55FF" w:rsidRPr="00391F63">
        <w:rPr>
          <w:lang w:val="hr-HR"/>
        </w:rPr>
        <w:t xml:space="preserve">, </w:t>
      </w:r>
      <w:r w:rsidR="00C01ABC" w:rsidRPr="00391F63">
        <w:rPr>
          <w:lang w:val="hr-HR"/>
        </w:rPr>
        <w:t>a iz kojih proizlazi vjerojatnost postojanja tražbine tog vjerovnika prema dužniku u</w:t>
      </w:r>
      <w:r w:rsidR="00D56E46">
        <w:rPr>
          <w:lang w:val="hr-HR"/>
        </w:rPr>
        <w:t xml:space="preserve"> ukupnom iznosu od 16.147,95 kn.</w:t>
      </w:r>
    </w:p>
    <w:p w:rsidRDefault="00D56E46" w:rsidP="00803902" w:rsidR="00D56E46">
      <w:pPr>
        <w:jc w:val="both"/>
        <w:rPr>
          <w:lang w:val="hr-HR"/>
        </w:rPr>
      </w:pPr>
    </w:p>
    <w:p w:rsidRDefault="00D56E46" w:rsidP="00803902" w:rsidR="00D56E46" w:rsidRPr="00391F63">
      <w:pPr>
        <w:jc w:val="both"/>
        <w:rPr>
          <w:lang w:val="hr-HR"/>
        </w:rPr>
      </w:pPr>
      <w:r>
        <w:rPr>
          <w:lang w:val="hr-HR"/>
        </w:rPr>
        <w:tab/>
        <w:t>Nadalje, predlagatelji su podneskom od 23.10.2015. god. dostavili u spis potvrdu Financijske agencije, Regionalni centar Split od 27.05.2015. god. o blokadi računa dužnika.</w:t>
      </w:r>
    </w:p>
    <w:p w:rsidRDefault="00BA26FF" w:rsidP="00BA26FF" w:rsidR="00BA26FF" w:rsidRPr="00391F63">
      <w:pPr>
        <w:jc w:val="both"/>
        <w:rPr>
          <w:lang w:val="hr-HR"/>
        </w:rPr>
      </w:pPr>
    </w:p>
    <w:p w:rsidRDefault="00BA26FF" w:rsidP="00BA26FF" w:rsidR="00BA26FF" w:rsidRPr="00391F63">
      <w:pPr>
        <w:ind w:firstLine="708"/>
        <w:jc w:val="both"/>
        <w:rPr>
          <w:lang w:val="hr-HR"/>
        </w:rPr>
      </w:pPr>
      <w:r w:rsidRPr="00391F63">
        <w:rPr>
          <w:lang w:val="hr-HR"/>
        </w:rPr>
        <w:t xml:space="preserve">Odredbom čl. </w:t>
      </w:r>
      <w:smartTag w:element="metricconverter" w:uri="urn:schemas-microsoft-com:office:smarttags">
        <w:smartTagPr>
          <w:attr w:val="39. st" w:name="ProductID"/>
        </w:smartTagPr>
        <w:r w:rsidRPr="00391F63">
          <w:rPr>
            <w:lang w:val="hr-HR"/>
          </w:rPr>
          <w:t>39. st</w:t>
        </w:r>
      </w:smartTag>
      <w:r w:rsidRPr="00391F63">
        <w:rPr>
          <w:lang w:val="hr-HR"/>
        </w:rPr>
        <w:t xml:space="preserve">. 1. </w:t>
      </w:r>
      <w:r w:rsidR="00D56E46" w:rsidRPr="00D56E46">
        <w:rPr>
          <w:lang w:val="hr-HR"/>
        </w:rPr>
        <w:t>Stečajnog zakona (NN br. 44/96, 29/99, 129/00, 123/03, 82/06, 116/10, 25/12, 133/12 i 45/13 dalje SZ)</w:t>
      </w:r>
      <w:r w:rsidR="00D56E46">
        <w:rPr>
          <w:lang w:val="hr-HR"/>
        </w:rPr>
        <w:t xml:space="preserve"> </w:t>
      </w:r>
      <w:r w:rsidRPr="00391F63">
        <w:rPr>
          <w:lang w:val="hr-HR"/>
        </w:rPr>
        <w:t xml:space="preserve">propisano je da se stečajni postupak pokreće prijedlogom vjerovnika ili dužnika, ako zakonom nije drugačije određeno, dok stavak 2. istog članka SZ-a propisuje da je vjerovnik ovlašten podnijeti prijedlog za otvaranje stečajnog postupka ako učini vjerojatnim postojanje svoje tražbine i kojeg od stečajnih razloga. </w:t>
      </w:r>
    </w:p>
    <w:p w:rsidRDefault="00BA26FF" w:rsidP="00BA26FF" w:rsidR="00BA26FF" w:rsidRPr="00391F63">
      <w:pPr>
        <w:jc w:val="both"/>
        <w:rPr>
          <w:lang w:val="hr-HR"/>
        </w:rPr>
      </w:pPr>
      <w:r w:rsidRPr="00391F63">
        <w:rPr>
          <w:lang w:val="hr-HR"/>
        </w:rPr>
        <w:t xml:space="preserve"> </w:t>
      </w:r>
    </w:p>
    <w:p w:rsidRDefault="00BA26FF" w:rsidP="00BA26FF" w:rsidR="00BA26FF" w:rsidRPr="00391F63">
      <w:pPr>
        <w:ind w:firstLine="708"/>
        <w:jc w:val="both"/>
        <w:rPr>
          <w:lang w:val="hr-HR"/>
        </w:rPr>
      </w:pPr>
      <w:r w:rsidRPr="00391F63">
        <w:rPr>
          <w:lang w:val="hr-HR"/>
        </w:rPr>
        <w:t>Nadalje, odredbom čl. 42. st. 1. SZ-a propisano je da na temelju prijedloga za otvaranje stečajnog postupka stečajni sudac donosi rješenje o pokretanju postupka radi utvrđivanja uvjeta za otvaranje stečajnog postupka (prethodni postupak), protiv kojeg nije dopuštena posebna žalba ili taj prijedlog odbacuje rješenjem.</w:t>
      </w:r>
    </w:p>
    <w:p w:rsidRDefault="00BA26FF" w:rsidP="00803902" w:rsidR="00BA26FF" w:rsidRPr="00391F63">
      <w:pPr>
        <w:jc w:val="both"/>
        <w:rPr>
          <w:lang w:val="hr-HR"/>
        </w:rPr>
      </w:pPr>
    </w:p>
    <w:p w:rsidRDefault="00AE6231" w:rsidP="00803902" w:rsidR="00AE6231" w:rsidRPr="00391F63">
      <w:pPr>
        <w:jc w:val="both"/>
        <w:rPr>
          <w:lang w:val="hr-HR"/>
        </w:rPr>
      </w:pPr>
      <w:r w:rsidRPr="00391F63">
        <w:rPr>
          <w:lang w:val="hr-HR"/>
        </w:rPr>
        <w:tab/>
        <w:t xml:space="preserve">Sukladno naprijed navedenim odredbama SZ-a, da bi prijedlog za otvaranje stečajnog postupka kojeg podnosi vjerovnik kao predlagatelj bio uredan i dopušten te da bi na temelju takvog prijedloga sud mogao pokrenuti prethodni postupak, predlagatelj – vjerovnik je </w:t>
      </w:r>
      <w:r w:rsidR="005414AE" w:rsidRPr="00391F63">
        <w:rPr>
          <w:lang w:val="hr-HR"/>
        </w:rPr>
        <w:t xml:space="preserve">podnesenim prijedlogom </w:t>
      </w:r>
      <w:r w:rsidRPr="00391F63">
        <w:rPr>
          <w:lang w:val="hr-HR"/>
        </w:rPr>
        <w:t>dužan učiniti vjerojatnim postojanje svoje novčane tražbine prema dužniku, kao i postojanje kojeg od stečajnih razloga na strani dužnika propisanih odredbom čl. 4. st. 2. SZ-a.</w:t>
      </w:r>
    </w:p>
    <w:p w:rsidRDefault="00391F63" w:rsidP="00803902" w:rsidR="00391F63" w:rsidRPr="00391F63">
      <w:pPr>
        <w:jc w:val="both"/>
        <w:rPr>
          <w:lang w:val="hr-HR"/>
        </w:rPr>
      </w:pPr>
    </w:p>
    <w:p w:rsidRDefault="00391F63" w:rsidP="00803902" w:rsidR="00391F63" w:rsidRPr="00391F63">
      <w:pPr>
        <w:jc w:val="both"/>
        <w:rPr>
          <w:lang w:val="hr-HR"/>
        </w:rPr>
      </w:pPr>
      <w:r w:rsidRPr="00391F63">
        <w:rPr>
          <w:lang w:val="hr-HR"/>
        </w:rPr>
        <w:tab/>
        <w:t xml:space="preserve">Nakon što je sud ocijenio navode iz podnesenog prijedloga za otvaranje stečajnog postupka, kao i isprave koje su uz taj prijedlog dostavljene, ovaj sud smatra da </w:t>
      </w:r>
      <w:r w:rsidR="00D56E46">
        <w:rPr>
          <w:lang w:val="hr-HR"/>
        </w:rPr>
        <w:t xml:space="preserve">su </w:t>
      </w:r>
      <w:r w:rsidRPr="00391F63">
        <w:rPr>
          <w:lang w:val="hr-HR"/>
        </w:rPr>
        <w:t>u konkretnom slučaju predlagatelj</w:t>
      </w:r>
      <w:r w:rsidR="00D56E46">
        <w:rPr>
          <w:lang w:val="hr-HR"/>
        </w:rPr>
        <w:t>i</w:t>
      </w:r>
      <w:r w:rsidRPr="00391F63">
        <w:rPr>
          <w:lang w:val="hr-HR"/>
        </w:rPr>
        <w:t xml:space="preserve"> – vjerovni</w:t>
      </w:r>
      <w:r w:rsidR="00D56E46">
        <w:rPr>
          <w:lang w:val="hr-HR"/>
        </w:rPr>
        <w:t>ci učinili</w:t>
      </w:r>
      <w:r w:rsidRPr="00391F63">
        <w:rPr>
          <w:lang w:val="hr-HR"/>
        </w:rPr>
        <w:t xml:space="preserve"> vjerojatnim postojanje</w:t>
      </w:r>
      <w:r w:rsidR="00D56E46">
        <w:rPr>
          <w:lang w:val="hr-HR"/>
        </w:rPr>
        <w:t xml:space="preserve"> svoje</w:t>
      </w:r>
      <w:r w:rsidRPr="00391F63">
        <w:rPr>
          <w:lang w:val="hr-HR"/>
        </w:rPr>
        <w:t xml:space="preserve"> tražbine prema dužniku s osnova neisplaćenih plaća, kao i postojanje stečajnog razloga nesposobnosti za plaćanje na strani dužnika. </w:t>
      </w:r>
    </w:p>
    <w:p w:rsidRDefault="00272B31" w:rsidP="00803902" w:rsidR="00272B31" w:rsidRPr="00391F63">
      <w:pPr>
        <w:jc w:val="both"/>
        <w:rPr>
          <w:lang w:val="hr-HR"/>
        </w:rPr>
      </w:pPr>
    </w:p>
    <w:p w:rsidRDefault="00272B31" w:rsidP="00803902" w:rsidR="00272B31" w:rsidRPr="00391F63">
      <w:pPr>
        <w:jc w:val="both"/>
        <w:rPr>
          <w:lang w:val="hr-HR"/>
        </w:rPr>
      </w:pPr>
      <w:r w:rsidRPr="00391F63">
        <w:rPr>
          <w:lang w:val="hr-HR"/>
        </w:rPr>
        <w:tab/>
        <w:t xml:space="preserve">Iz samog prijedloga za otvaranje stečajnog postupka proizlazi da je nad dužnikom proveden postupak predstečajne nagodbe. </w:t>
      </w:r>
      <w:r w:rsidR="007B3785" w:rsidRPr="00391F63">
        <w:rPr>
          <w:lang w:val="hr-HR"/>
        </w:rPr>
        <w:t>Uvidom u</w:t>
      </w:r>
      <w:r w:rsidR="00D56E46">
        <w:rPr>
          <w:lang w:val="hr-HR"/>
        </w:rPr>
        <w:t xml:space="preserve"> rješenje ovog </w:t>
      </w:r>
      <w:r w:rsidR="007B3785" w:rsidRPr="00391F63">
        <w:rPr>
          <w:lang w:val="hr-HR"/>
        </w:rPr>
        <w:t>suda posl. br. 14. Stpn-</w:t>
      </w:r>
      <w:r w:rsidR="00C01ABC" w:rsidRPr="00391F63">
        <w:rPr>
          <w:lang w:val="hr-HR"/>
        </w:rPr>
        <w:t>78/2013</w:t>
      </w:r>
      <w:r w:rsidR="007B3785" w:rsidRPr="00391F63">
        <w:rPr>
          <w:lang w:val="hr-HR"/>
        </w:rPr>
        <w:t xml:space="preserve"> od </w:t>
      </w:r>
      <w:r w:rsidR="00C01ABC" w:rsidRPr="00391F63">
        <w:rPr>
          <w:lang w:val="hr-HR"/>
        </w:rPr>
        <w:t>25. listopada</w:t>
      </w:r>
      <w:r w:rsidR="007B3785" w:rsidRPr="00391F63">
        <w:rPr>
          <w:lang w:val="hr-HR"/>
        </w:rPr>
        <w:t xml:space="preserve"> 201</w:t>
      </w:r>
      <w:r w:rsidR="00C01ABC" w:rsidRPr="00391F63">
        <w:rPr>
          <w:lang w:val="hr-HR"/>
        </w:rPr>
        <w:t>3</w:t>
      </w:r>
      <w:r w:rsidR="007B3785" w:rsidRPr="00391F63">
        <w:rPr>
          <w:lang w:val="hr-HR"/>
        </w:rPr>
        <w:t>. god.</w:t>
      </w:r>
      <w:r w:rsidR="00D56E46">
        <w:rPr>
          <w:lang w:val="hr-HR"/>
        </w:rPr>
        <w:t>, koje rješenje je također dostavljeno uz podneseni prijedlog, utvrđeno je da je tim rješenjem odobrena predstečajna</w:t>
      </w:r>
      <w:r w:rsidR="007B3785" w:rsidRPr="00391F63">
        <w:rPr>
          <w:lang w:val="hr-HR"/>
        </w:rPr>
        <w:t xml:space="preserve"> nagodb</w:t>
      </w:r>
      <w:r w:rsidR="00D56E46">
        <w:rPr>
          <w:lang w:val="hr-HR"/>
        </w:rPr>
        <w:t>a</w:t>
      </w:r>
      <w:r w:rsidR="007B3785" w:rsidRPr="00391F63">
        <w:rPr>
          <w:lang w:val="hr-HR"/>
        </w:rPr>
        <w:t xml:space="preserve"> za dužnika te da je to rješenje postalo pravomoćno </w:t>
      </w:r>
      <w:r w:rsidR="00D56E46">
        <w:rPr>
          <w:lang w:val="hr-HR"/>
        </w:rPr>
        <w:t>06.11.2013</w:t>
      </w:r>
      <w:r w:rsidR="007B3785" w:rsidRPr="00391F63">
        <w:rPr>
          <w:lang w:val="hr-HR"/>
        </w:rPr>
        <w:t>. god.</w:t>
      </w:r>
    </w:p>
    <w:p w:rsidRDefault="007B3785" w:rsidP="00803902" w:rsidR="007B3785" w:rsidRPr="00391F63">
      <w:pPr>
        <w:jc w:val="both"/>
        <w:rPr>
          <w:lang w:val="hr-HR"/>
        </w:rPr>
      </w:pPr>
    </w:p>
    <w:p w:rsidRDefault="007B3785" w:rsidP="00803902" w:rsidR="007B3785" w:rsidRPr="00391F63">
      <w:pPr>
        <w:jc w:val="both"/>
        <w:rPr>
          <w:lang w:val="hr-HR"/>
        </w:rPr>
      </w:pPr>
      <w:r w:rsidRPr="00391F63">
        <w:rPr>
          <w:lang w:val="hr-HR"/>
        </w:rPr>
        <w:tab/>
        <w:t>U odnosu na činjenicu da je nad dužnikom proveden i okončan postupak predstečajne nagodbe valja navesti da postupak predstečajne nagodbe kao i sklopljena predstečajna nagodba, a sukladno odredbama Zakona o financijskom poslovanju i predstečajnoj nagodbi (Narodne novine br. 108/12, 144/12, 81/13 i 112/13), ne utječe na prioritetne tražbine, a u koje između ostalog spadaju i tražbine radnika iz radnog odnosa u bruto iznosu, a što znači da je ta</w:t>
      </w:r>
      <w:r w:rsidR="005468D9" w:rsidRPr="00391F63">
        <w:rPr>
          <w:lang w:val="hr-HR"/>
        </w:rPr>
        <w:t>kve tražbine dužnik dužan ispun</w:t>
      </w:r>
      <w:r w:rsidRPr="00391F63">
        <w:rPr>
          <w:lang w:val="hr-HR"/>
        </w:rPr>
        <w:t>javati u rokovima</w:t>
      </w:r>
      <w:r w:rsidR="005468D9" w:rsidRPr="00391F63">
        <w:rPr>
          <w:lang w:val="hr-HR"/>
        </w:rPr>
        <w:t xml:space="preserve"> </w:t>
      </w:r>
      <w:r w:rsidRPr="00391F63">
        <w:rPr>
          <w:lang w:val="hr-HR"/>
        </w:rPr>
        <w:t>kako iste dospijevaju</w:t>
      </w:r>
      <w:r w:rsidR="005468D9" w:rsidRPr="00391F63">
        <w:rPr>
          <w:lang w:val="hr-HR"/>
        </w:rPr>
        <w:t>, neovisno o postupku predstečajne nagodbe</w:t>
      </w:r>
      <w:r w:rsidRPr="00391F63">
        <w:rPr>
          <w:lang w:val="hr-HR"/>
        </w:rPr>
        <w:t>.</w:t>
      </w:r>
    </w:p>
    <w:p w:rsidRDefault="00391F63" w:rsidP="00803902" w:rsidR="00391F63">
      <w:pPr>
        <w:jc w:val="both"/>
        <w:rPr>
          <w:lang w:val="hr-HR"/>
        </w:rPr>
      </w:pPr>
    </w:p>
    <w:p w:rsidRDefault="00785E78" w:rsidP="00803902" w:rsidR="0006699B">
      <w:pPr>
        <w:jc w:val="both"/>
        <w:rPr>
          <w:lang w:val="hr-HR"/>
        </w:rPr>
      </w:pPr>
      <w:r>
        <w:rPr>
          <w:lang w:val="hr-HR"/>
        </w:rPr>
        <w:tab/>
        <w:t>U konkretnom slučaju</w:t>
      </w:r>
      <w:r w:rsidR="0006699B">
        <w:rPr>
          <w:lang w:val="hr-HR"/>
        </w:rPr>
        <w:t xml:space="preserve"> predlagatelji su</w:t>
      </w:r>
      <w:r>
        <w:rPr>
          <w:lang w:val="hr-HR"/>
        </w:rPr>
        <w:t>,</w:t>
      </w:r>
      <w:r w:rsidR="0006699B">
        <w:rPr>
          <w:lang w:val="hr-HR"/>
        </w:rPr>
        <w:t xml:space="preserve"> po ocjeni ovog suda, dostavljenim ispravama – obračunima plaća i rješenjima o ovrsi, učinili vjerojatnim postojanje svojih novčanih tražbina prema dužniku s osnova neisplaćenih plaća u iznosima navedenim u prijedlogu za pokretanje stečajnog postupka. Isto tako predlagatelji su učinili vjerojatnim i postojanje stečajnog razloga nesposobnosti za plaćanje dužnika. </w:t>
      </w:r>
    </w:p>
    <w:p w:rsidRDefault="0006699B" w:rsidP="00803902" w:rsidR="0006699B" w:rsidRPr="00391F63">
      <w:pPr>
        <w:jc w:val="both"/>
        <w:rPr>
          <w:lang w:val="hr-HR"/>
        </w:rPr>
      </w:pPr>
    </w:p>
    <w:p w:rsidRDefault="00391F63" w:rsidP="00D56E46" w:rsidR="007B3785">
      <w:pPr>
        <w:jc w:val="both"/>
        <w:rPr>
          <w:lang w:val="hr-HR"/>
        </w:rPr>
      </w:pPr>
      <w:r w:rsidRPr="00391F63">
        <w:rPr>
          <w:lang w:val="hr-HR"/>
        </w:rPr>
        <w:tab/>
      </w:r>
      <w:r w:rsidR="0006699B">
        <w:rPr>
          <w:lang w:val="hr-HR"/>
        </w:rPr>
        <w:t>Naime, o</w:t>
      </w:r>
      <w:r w:rsidR="007B3785" w:rsidRPr="00391F63">
        <w:rPr>
          <w:lang w:val="hr-HR"/>
        </w:rPr>
        <w:t xml:space="preserve">dredbom čl. 4. st. </w:t>
      </w:r>
      <w:r w:rsidR="00D56E46">
        <w:rPr>
          <w:lang w:val="hr-HR"/>
        </w:rPr>
        <w:t>6</w:t>
      </w:r>
      <w:r w:rsidR="007B3785" w:rsidRPr="00391F63">
        <w:rPr>
          <w:lang w:val="hr-HR"/>
        </w:rPr>
        <w:t xml:space="preserve">. SZ-a propisano je </w:t>
      </w:r>
      <w:r w:rsidR="005468D9" w:rsidRPr="00391F63">
        <w:rPr>
          <w:lang w:val="hr-HR"/>
        </w:rPr>
        <w:t>da će se smatrati da je dužnik</w:t>
      </w:r>
      <w:r w:rsidR="00D56E46">
        <w:rPr>
          <w:lang w:val="hr-HR"/>
        </w:rPr>
        <w:t xml:space="preserve"> nesposoban za plaćanje ako u Očevidniku redoslijeda osnova za plaćanje koje vodi Financijska agencija ima evidentirane neizvršene osnove za plaćanje u razdoblju duljem od 60 dana, a koje je trebalo, na temelju valjanih osnova za plaćanje, bez daljnjeg pristanka dužnika naplatiti s bilo kojeg od njegovih računa. Postojanje okolnosti iz stavka 7. o tome da je dužnik nesposoban za plaćanje dokazuje se potvrdom Financijske agencije (čl. 4. st. 9.).</w:t>
      </w:r>
    </w:p>
    <w:p w:rsidRDefault="0006699B" w:rsidP="00D56E46" w:rsidR="0006699B">
      <w:pPr>
        <w:jc w:val="both"/>
        <w:rPr>
          <w:lang w:val="hr-HR"/>
        </w:rPr>
      </w:pPr>
    </w:p>
    <w:p w:rsidRDefault="0006699B" w:rsidP="00D56E46" w:rsidR="0006699B" w:rsidRPr="00391F63">
      <w:pPr>
        <w:jc w:val="both"/>
        <w:rPr>
          <w:lang w:val="hr-HR"/>
        </w:rPr>
      </w:pPr>
      <w:r>
        <w:rPr>
          <w:lang w:val="hr-HR"/>
        </w:rPr>
        <w:tab/>
        <w:t>Budući da je iz potvrde Financijske</w:t>
      </w:r>
      <w:r w:rsidRPr="0006699B">
        <w:rPr>
          <w:lang w:val="hr-HR"/>
        </w:rPr>
        <w:t xml:space="preserve"> agencij</w:t>
      </w:r>
      <w:r>
        <w:rPr>
          <w:lang w:val="hr-HR"/>
        </w:rPr>
        <w:t>e</w:t>
      </w:r>
      <w:r w:rsidRPr="0006699B">
        <w:rPr>
          <w:lang w:val="hr-HR"/>
        </w:rPr>
        <w:t>, Regionalni centar Split</w:t>
      </w:r>
      <w:r>
        <w:rPr>
          <w:lang w:val="hr-HR"/>
        </w:rPr>
        <w:t xml:space="preserve">, koju su predlagatelji dostavili podneskom od 23.10.2015. god., </w:t>
      </w:r>
      <w:r w:rsidR="00C67AF1">
        <w:rPr>
          <w:lang w:val="hr-HR"/>
        </w:rPr>
        <w:t xml:space="preserve">razvidno da dužnik na dan 27.05.2015. god. ima u razdoblju duljem od 60 dana evidentirane neizvršene osnove za plaćanje, a koje je trebalo na temelju valjanih osnova za plaćanje, bez daljnjeg pristanka dužnika, naplatiti s bilo kojeg od njegovih računa, to je samim time očito postojanje stečajnog razloga nesposobnosti za plaćanje kod dužnika, u smislu odredbi čl. 4. st. 7. i 9. SZ-a. </w:t>
      </w:r>
    </w:p>
    <w:p w:rsidRDefault="005468D9" w:rsidP="00803902" w:rsidR="005468D9" w:rsidRPr="00391F63">
      <w:pPr>
        <w:jc w:val="both"/>
        <w:rPr>
          <w:lang w:val="hr-HR"/>
        </w:rPr>
      </w:pPr>
    </w:p>
    <w:p w:rsidRDefault="00921888" w:rsidP="00740D5B" w:rsidR="00C67AF1">
      <w:pPr>
        <w:jc w:val="both"/>
        <w:rPr>
          <w:lang w:val="hr-HR"/>
        </w:rPr>
      </w:pPr>
      <w:r w:rsidRPr="00391F63">
        <w:rPr>
          <w:lang w:val="hr-HR"/>
        </w:rPr>
        <w:tab/>
      </w:r>
      <w:r w:rsidR="00740D5B" w:rsidRPr="00391F63">
        <w:rPr>
          <w:lang w:val="hr-HR"/>
        </w:rPr>
        <w:t>Kako su dakle predlagatelji učinili vjerojatnim postojanje svojih tražbina prema dužniku</w:t>
      </w:r>
      <w:r w:rsidR="00C67AF1">
        <w:rPr>
          <w:lang w:val="hr-HR"/>
        </w:rPr>
        <w:t xml:space="preserve">, kao i </w:t>
      </w:r>
      <w:r w:rsidR="00785E78">
        <w:rPr>
          <w:lang w:val="hr-HR"/>
        </w:rPr>
        <w:t>postojanje</w:t>
      </w:r>
      <w:r w:rsidR="00740D5B" w:rsidRPr="00391F63">
        <w:rPr>
          <w:lang w:val="hr-HR"/>
        </w:rPr>
        <w:t xml:space="preserve"> stečajnog razloga</w:t>
      </w:r>
      <w:r w:rsidR="00C67AF1">
        <w:rPr>
          <w:lang w:val="hr-HR"/>
        </w:rPr>
        <w:t xml:space="preserve"> nesposobnosti za plaćanje dužnika, to je stoga valjalo donijeti rješenje o pokretanju prethodnog postupka, radi utvrđivanja uvjeta za otvaranje stečajnog postupka nad dužnikom, te isto tako zakazati i ročište radi izjašnjenja o podnesenom prijedlogu. </w:t>
      </w:r>
    </w:p>
    <w:p w:rsidRDefault="00C67AF1" w:rsidP="00740D5B" w:rsidR="00C67AF1">
      <w:pPr>
        <w:jc w:val="both"/>
        <w:rPr>
          <w:lang w:val="hr-HR"/>
        </w:rPr>
      </w:pPr>
    </w:p>
    <w:p w:rsidRDefault="00C67AF1" w:rsidP="00C67AF1" w:rsidR="00391F63" w:rsidRPr="00391F63">
      <w:pPr>
        <w:jc w:val="both"/>
        <w:rPr>
          <w:lang w:val="hr-HR"/>
        </w:rPr>
      </w:pPr>
      <w:r>
        <w:rPr>
          <w:lang w:val="hr-HR"/>
        </w:rPr>
        <w:tab/>
        <w:t xml:space="preserve">Radi navedenog, a temeljem odredbi čl. </w:t>
      </w:r>
      <w:r w:rsidR="00391F63" w:rsidRPr="00391F63">
        <w:rPr>
          <w:lang w:val="hr-HR"/>
        </w:rPr>
        <w:t xml:space="preserve">39. st. 1. i 2., čl. </w:t>
      </w:r>
      <w:r>
        <w:rPr>
          <w:lang w:val="hr-HR"/>
        </w:rPr>
        <w:t>42. st. 1. i čl. 49. SZ-a odlučeno je kao u toč. I. do IV. izreke ovog rješenja</w:t>
      </w:r>
      <w:r w:rsidR="00391F63" w:rsidRPr="00391F63">
        <w:rPr>
          <w:lang w:val="hr-HR"/>
        </w:rPr>
        <w:t xml:space="preserve">. </w:t>
      </w:r>
    </w:p>
    <w:p w:rsidRDefault="00391F63" w:rsidP="00391F63" w:rsidR="00391F63" w:rsidRPr="00391F63">
      <w:pPr>
        <w:jc w:val="both"/>
        <w:rPr>
          <w:lang w:val="hr-HR"/>
        </w:rPr>
      </w:pPr>
    </w:p>
    <w:p w:rsidRDefault="00D4027A" w:rsidP="00C704CA" w:rsidR="00D4027A" w:rsidRPr="00391F63">
      <w:pPr>
        <w:jc w:val="center"/>
        <w:rPr>
          <w:lang w:val="hr-HR"/>
        </w:rPr>
      </w:pPr>
      <w:r w:rsidRPr="00391F63">
        <w:rPr>
          <w:lang w:val="hr-HR"/>
        </w:rPr>
        <w:t>U Splitu</w:t>
      </w:r>
      <w:r w:rsidR="00DD0BC4" w:rsidRPr="00391F63">
        <w:rPr>
          <w:lang w:val="hr-HR"/>
        </w:rPr>
        <w:t xml:space="preserve">, </w:t>
      </w:r>
      <w:r w:rsidR="00C67AF1">
        <w:rPr>
          <w:lang w:val="hr-HR"/>
        </w:rPr>
        <w:t>29. veljače 2016</w:t>
      </w:r>
      <w:r w:rsidRPr="00391F63">
        <w:rPr>
          <w:lang w:val="hr-HR"/>
        </w:rPr>
        <w:t>. godine.</w:t>
      </w:r>
    </w:p>
    <w:p w:rsidRDefault="00D4027A" w:rsidP="00D4027A" w:rsidR="00D4027A" w:rsidRPr="00391F63">
      <w:pPr>
        <w:jc w:val="both"/>
        <w:rPr>
          <w:lang w:val="hr-HR"/>
        </w:rPr>
      </w:pPr>
      <w:r w:rsidRPr="00391F63">
        <w:rPr>
          <w:lang w:val="hr-HR"/>
        </w:rPr>
        <w:t xml:space="preserve"> </w:t>
      </w:r>
    </w:p>
    <w:p w:rsidRDefault="00D4027A" w:rsidP="003F3F45" w:rsidR="00D4027A" w:rsidRPr="00391F63">
      <w:pPr>
        <w:ind w:firstLine="708" w:left="7080"/>
        <w:rPr>
          <w:lang w:val="hr-HR"/>
        </w:rPr>
      </w:pPr>
      <w:r w:rsidRPr="00391F63">
        <w:rPr>
          <w:lang w:val="hr-HR"/>
        </w:rPr>
        <w:t xml:space="preserve">S U D A C </w:t>
      </w:r>
    </w:p>
    <w:p w:rsidRDefault="00D4027A" w:rsidP="00D4027A" w:rsidR="00D4027A" w:rsidRPr="00391F63">
      <w:pPr>
        <w:ind w:left="6372"/>
        <w:rPr>
          <w:b/>
          <w:sz w:val="28"/>
          <w:szCs w:val="28"/>
          <w:lang w:val="hr-HR"/>
        </w:rPr>
      </w:pPr>
    </w:p>
    <w:p w:rsidRDefault="00D4027A" w:rsidP="003F3F45" w:rsidR="00D4027A" w:rsidRPr="00391F63">
      <w:pPr>
        <w:ind w:firstLine="708" w:left="7080"/>
        <w:rPr>
          <w:u w:val="single"/>
          <w:lang w:val="hr-HR"/>
        </w:rPr>
      </w:pPr>
      <w:r w:rsidRPr="00391F63">
        <w:rPr>
          <w:lang w:val="hr-HR"/>
        </w:rPr>
        <w:t>Paško Bačić</w:t>
      </w:r>
    </w:p>
    <w:p w:rsidRDefault="00D4027A" w:rsidP="00D4027A" w:rsidR="00D4027A" w:rsidRPr="00391F63">
      <w:pPr>
        <w:jc w:val="both"/>
        <w:rPr>
          <w:u w:val="single"/>
          <w:lang w:val="hr-HR"/>
        </w:rPr>
      </w:pPr>
    </w:p>
    <w:p w:rsidRDefault="00391F63" w:rsidP="00391F63" w:rsidR="00391F63">
      <w:pPr>
        <w:jc w:val="both"/>
        <w:rPr>
          <w:u w:val="single"/>
          <w:lang w:val="hr-HR"/>
        </w:rPr>
      </w:pPr>
    </w:p>
    <w:p w:rsidRDefault="00391F63" w:rsidP="00391F63" w:rsidR="00391F63" w:rsidRPr="008D4957">
      <w:pPr>
        <w:jc w:val="both"/>
        <w:rPr>
          <w:u w:val="single"/>
          <w:lang w:val="hr-HR"/>
        </w:rPr>
      </w:pPr>
    </w:p>
    <w:p w:rsidRDefault="00391F63" w:rsidP="00391F63" w:rsidR="00391F63" w:rsidRPr="008D4957">
      <w:pPr>
        <w:jc w:val="both"/>
        <w:rPr>
          <w:lang w:val="hr-HR"/>
        </w:rPr>
      </w:pPr>
      <w:r w:rsidRPr="008D4957">
        <w:rPr>
          <w:lang w:val="hr-HR"/>
        </w:rPr>
        <w:t xml:space="preserve">POUKA O PRAVNOM LIJEKU: </w:t>
      </w:r>
    </w:p>
    <w:p w:rsidRDefault="00C67AF1" w:rsidP="00C67AF1" w:rsidR="00C67AF1" w:rsidRPr="008D4957">
      <w:pPr>
        <w:jc w:val="both"/>
        <w:rPr>
          <w:lang w:val="hr-HR"/>
        </w:rPr>
      </w:pPr>
      <w:r w:rsidRPr="008D4957">
        <w:rPr>
          <w:lang w:val="hr-HR"/>
        </w:rPr>
        <w:t xml:space="preserve">Protiv ovog rješenja nije dopuštena posebna žalba. </w:t>
      </w:r>
    </w:p>
    <w:p w:rsidRDefault="00391F63" w:rsidP="00391F63" w:rsidR="00391F63" w:rsidRPr="008D4957">
      <w:pPr>
        <w:jc w:val="both"/>
        <w:rPr>
          <w:lang w:val="hr-HR"/>
        </w:rPr>
      </w:pPr>
    </w:p>
    <w:p w:rsidRDefault="00391F63" w:rsidP="00391F63" w:rsidR="00391F63" w:rsidRPr="008D4957">
      <w:pPr>
        <w:jc w:val="both"/>
        <w:rPr>
          <w:lang w:val="hr-HR"/>
        </w:rPr>
      </w:pPr>
    </w:p>
    <w:p w:rsidRDefault="00391F63" w:rsidP="00391F63" w:rsidR="00391F63" w:rsidRPr="008D4957">
      <w:pPr>
        <w:jc w:val="both"/>
        <w:rPr>
          <w:lang w:val="hr-HR"/>
        </w:rPr>
      </w:pPr>
      <w:r w:rsidRPr="008D4957">
        <w:rPr>
          <w:lang w:val="hr-HR"/>
        </w:rPr>
        <w:t>DNA:</w:t>
      </w:r>
    </w:p>
    <w:p w:rsidRDefault="00C67AF1" w:rsidP="00391F63" w:rsidR="00391F63" w:rsidRPr="008D4957">
      <w:pPr>
        <w:jc w:val="both"/>
        <w:rPr>
          <w:lang w:val="hr-HR"/>
        </w:rPr>
      </w:pPr>
      <w:r w:rsidRPr="008D4957">
        <w:rPr>
          <w:lang w:val="hr-HR"/>
        </w:rPr>
        <w:t>-  predlagateljima po pun</w:t>
      </w:r>
      <w:r w:rsidR="00785E78">
        <w:rPr>
          <w:lang w:val="hr-HR"/>
        </w:rPr>
        <w:t>o</w:t>
      </w:r>
      <w:r w:rsidR="00391F63" w:rsidRPr="008D4957">
        <w:rPr>
          <w:lang w:val="hr-HR"/>
        </w:rPr>
        <w:t>.</w:t>
      </w:r>
      <w:r w:rsidRPr="008D4957">
        <w:rPr>
          <w:lang w:val="hr-HR"/>
        </w:rPr>
        <w:t>, ZOU Dražen Vuković i Saša La</w:t>
      </w:r>
      <w:r w:rsidR="00785E78">
        <w:rPr>
          <w:lang w:val="hr-HR"/>
        </w:rPr>
        <w:t xml:space="preserve">lić, Split, Hrvatske Mornarice </w:t>
      </w:r>
      <w:r w:rsidRPr="008D4957">
        <w:rPr>
          <w:lang w:val="hr-HR"/>
        </w:rPr>
        <w:t>1d</w:t>
      </w:r>
    </w:p>
    <w:p w:rsidRDefault="00391F63" w:rsidP="00391F63" w:rsidR="00391F63" w:rsidRPr="008D4957">
      <w:pPr>
        <w:jc w:val="both"/>
        <w:rPr>
          <w:lang w:val="hr-HR"/>
        </w:rPr>
      </w:pPr>
      <w:r w:rsidRPr="008D4957">
        <w:rPr>
          <w:lang w:val="hr-HR"/>
        </w:rPr>
        <w:t>-  dužniku</w:t>
      </w:r>
      <w:r w:rsidR="00785E78">
        <w:rPr>
          <w:lang w:val="hr-HR"/>
        </w:rPr>
        <w:t>,</w:t>
      </w:r>
      <w:r w:rsidRPr="008D4957">
        <w:rPr>
          <w:lang w:val="hr-HR"/>
        </w:rPr>
        <w:t xml:space="preserve"> uz prijedlog</w:t>
      </w:r>
    </w:p>
    <w:p w:rsidRDefault="00391F63" w:rsidP="00391F63" w:rsidR="00391F63" w:rsidRPr="008D4957">
      <w:pPr>
        <w:jc w:val="both"/>
        <w:rPr>
          <w:lang w:val="hr-HR"/>
        </w:rPr>
      </w:pPr>
      <w:r w:rsidRPr="008D4957">
        <w:rPr>
          <w:lang w:val="hr-HR"/>
        </w:rPr>
        <w:t xml:space="preserve">-  zakonskom zastupniku dužnika </w:t>
      </w:r>
      <w:r w:rsidR="00C67AF1" w:rsidRPr="008D4957">
        <w:rPr>
          <w:lang w:val="hr-HR"/>
        </w:rPr>
        <w:t>Ivanu Kaliniću iz Solina</w:t>
      </w:r>
    </w:p>
    <w:p w:rsidRDefault="00391F63" w:rsidP="00391F63" w:rsidR="00391F63" w:rsidRPr="008D4957">
      <w:pPr>
        <w:jc w:val="both"/>
        <w:rPr>
          <w:lang w:val="hr-HR"/>
        </w:rPr>
      </w:pPr>
      <w:r w:rsidRPr="008D4957">
        <w:rPr>
          <w:lang w:val="hr-HR"/>
        </w:rPr>
        <w:t xml:space="preserve">-  Fina Split, uz dopis </w:t>
      </w:r>
    </w:p>
    <w:p w:rsidRDefault="00391F63" w:rsidP="00391F63" w:rsidR="00391F63" w:rsidRPr="008D4957">
      <w:pPr>
        <w:jc w:val="both"/>
        <w:rPr>
          <w:lang w:val="hr-HR"/>
        </w:rPr>
      </w:pPr>
      <w:r w:rsidRPr="008D4957">
        <w:rPr>
          <w:lang w:val="hr-HR"/>
        </w:rPr>
        <w:t xml:space="preserve">-  </w:t>
      </w:r>
      <w:r w:rsidR="00C67AF1" w:rsidRPr="008D4957">
        <w:rPr>
          <w:lang w:val="hr-HR"/>
        </w:rPr>
        <w:t xml:space="preserve">e-Oglasna </w:t>
      </w:r>
      <w:r w:rsidRPr="008D4957">
        <w:rPr>
          <w:lang w:val="hr-HR"/>
        </w:rPr>
        <w:t xml:space="preserve">ploča suda, rok </w:t>
      </w:r>
      <w:r w:rsidR="00C67AF1" w:rsidRPr="008D4957">
        <w:rPr>
          <w:lang w:val="hr-HR"/>
        </w:rPr>
        <w:t>16</w:t>
      </w:r>
      <w:r w:rsidRPr="008D4957">
        <w:rPr>
          <w:lang w:val="hr-HR"/>
        </w:rPr>
        <w:t xml:space="preserve"> dana</w:t>
      </w:r>
    </w:p>
    <w:p w:rsidRDefault="00391F63" w:rsidP="00391F63" w:rsidR="00391F63" w:rsidRPr="00391F63">
      <w:pPr>
        <w:jc w:val="both"/>
        <w:rPr>
          <w:lang w:val="hr-HR"/>
        </w:rPr>
      </w:pPr>
      <w:r w:rsidRPr="00391F63">
        <w:rPr>
          <w:lang w:val="hr-HR"/>
        </w:rPr>
        <w:t>-  u spis</w:t>
      </w:r>
    </w:p>
    <w:p w:rsidRDefault="00EB167D" w:rsidP="00391F63" w:rsidR="00EB167D" w:rsidRPr="00391F63">
      <w:pPr>
        <w:jc w:val="both"/>
        <w:rPr>
          <w:lang w:val="hr-HR"/>
        </w:rPr>
      </w:pPr>
    </w:p>
    <w:sectPr w:rsidSect="00785E78" w:rsidR="00EB167D" w:rsidRPr="00391F63">
      <w:headerReference w:type="default" r:id="rId10"/>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4B17" w:rsidP="00CD74A8" w:rsidR="009E4B17">
      <w:r>
        <w:separator/>
      </w:r>
    </w:p>
  </w:endnote>
  <w:endnote w:id="0" w:type="continuationSeparator">
    <w:p w:rsidRDefault="009E4B17" w:rsidP="00CD74A8" w:rsidR="009E4B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4B17" w:rsidP="00CD74A8" w:rsidR="009E4B17">
      <w:r>
        <w:separator/>
      </w:r>
    </w:p>
  </w:footnote>
  <w:footnote w:id="0" w:type="continuationSeparator">
    <w:p w:rsidRDefault="009E4B17" w:rsidP="00CD74A8" w:rsidR="009E4B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A51" w:rsidP="00CD74A8" w:rsidR="002F0A51">
    <w:pPr>
      <w:pStyle w:val="Zaglavlje"/>
      <w:jc w:val="center"/>
    </w:pPr>
    <w:r>
      <w:tab/>
      <w:t>-</w:t>
    </w:r>
    <w:r>
      <w:fldChar w:fldCharType="begin"/>
    </w:r>
    <w:r>
      <w:instrText>PAGE   \* MERGEFORMAT</w:instrText>
    </w:r>
    <w:r>
      <w:fldChar w:fldCharType="separate"/>
    </w:r>
    <w:r w:rsidR="00BB37E5" w:rsidRPr="00BB37E5">
      <w:rPr>
        <w:noProof/>
        <w:lang w:val="hr-HR"/>
      </w:rPr>
      <w:t>6</w:t>
    </w:r>
    <w:r>
      <w:fldChar w:fldCharType="end"/>
    </w:r>
    <w:r>
      <w:t>-</w:t>
    </w:r>
    <w:r>
      <w:tab/>
      <w:t>12. St-</w:t>
    </w:r>
    <w:r w:rsidR="00791FB7">
      <w:t>30/2015</w:t>
    </w:r>
  </w:p>
  <w:p w:rsidRDefault="002F0A51" w:rsidP="00CD74A8" w:rsidR="002F0A51">
    <w:pPr>
      <w:pStyle w:val="Zaglavlje"/>
      <w:jc w:val="center"/>
    </w:pPr>
  </w:p>
  <w:p w:rsidRDefault="008D4957" w:rsidP="00CD74A8" w:rsidR="008D495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6E65"/>
    <w:rsid w:val="00012F5E"/>
    <w:rsid w:val="000138AA"/>
    <w:rsid w:val="0002327A"/>
    <w:rsid w:val="00023DC4"/>
    <w:rsid w:val="0002675F"/>
    <w:rsid w:val="000436D7"/>
    <w:rsid w:val="00044F4E"/>
    <w:rsid w:val="00047D27"/>
    <w:rsid w:val="000549CF"/>
    <w:rsid w:val="000666DB"/>
    <w:rsid w:val="0006699B"/>
    <w:rsid w:val="00076815"/>
    <w:rsid w:val="00114508"/>
    <w:rsid w:val="001347B0"/>
    <w:rsid w:val="00140629"/>
    <w:rsid w:val="00141D1E"/>
    <w:rsid w:val="001901EC"/>
    <w:rsid w:val="001A64F9"/>
    <w:rsid w:val="001D0C2D"/>
    <w:rsid w:val="001E4E14"/>
    <w:rsid w:val="001F5654"/>
    <w:rsid w:val="00200E29"/>
    <w:rsid w:val="00212A34"/>
    <w:rsid w:val="00217DD3"/>
    <w:rsid w:val="002326C9"/>
    <w:rsid w:val="00240795"/>
    <w:rsid w:val="002702A4"/>
    <w:rsid w:val="00272B31"/>
    <w:rsid w:val="00292A43"/>
    <w:rsid w:val="002B5D69"/>
    <w:rsid w:val="002D048F"/>
    <w:rsid w:val="002D3A8D"/>
    <w:rsid w:val="002E0724"/>
    <w:rsid w:val="002E37F8"/>
    <w:rsid w:val="002E7703"/>
    <w:rsid w:val="002F0A51"/>
    <w:rsid w:val="0030414F"/>
    <w:rsid w:val="00323F04"/>
    <w:rsid w:val="00330588"/>
    <w:rsid w:val="00355FBC"/>
    <w:rsid w:val="00382327"/>
    <w:rsid w:val="003855E7"/>
    <w:rsid w:val="00391F63"/>
    <w:rsid w:val="003929B4"/>
    <w:rsid w:val="003C55FF"/>
    <w:rsid w:val="003C7728"/>
    <w:rsid w:val="003F125E"/>
    <w:rsid w:val="003F3F45"/>
    <w:rsid w:val="0040720F"/>
    <w:rsid w:val="00427CC7"/>
    <w:rsid w:val="00441458"/>
    <w:rsid w:val="004F301B"/>
    <w:rsid w:val="00512DF2"/>
    <w:rsid w:val="005414AE"/>
    <w:rsid w:val="005468D9"/>
    <w:rsid w:val="005952E7"/>
    <w:rsid w:val="005D10F5"/>
    <w:rsid w:val="006079CC"/>
    <w:rsid w:val="00620138"/>
    <w:rsid w:val="006306F0"/>
    <w:rsid w:val="00642955"/>
    <w:rsid w:val="006545E0"/>
    <w:rsid w:val="006933B2"/>
    <w:rsid w:val="0069492E"/>
    <w:rsid w:val="006C51B1"/>
    <w:rsid w:val="006C6A99"/>
    <w:rsid w:val="006D1211"/>
    <w:rsid w:val="006D1A0E"/>
    <w:rsid w:val="006F603C"/>
    <w:rsid w:val="00711445"/>
    <w:rsid w:val="0071745F"/>
    <w:rsid w:val="00734115"/>
    <w:rsid w:val="00736EF6"/>
    <w:rsid w:val="00740D5B"/>
    <w:rsid w:val="007430E3"/>
    <w:rsid w:val="00745297"/>
    <w:rsid w:val="00755D32"/>
    <w:rsid w:val="007725FF"/>
    <w:rsid w:val="00782893"/>
    <w:rsid w:val="00782F13"/>
    <w:rsid w:val="00785E78"/>
    <w:rsid w:val="00791FB7"/>
    <w:rsid w:val="00793D0F"/>
    <w:rsid w:val="007B2B22"/>
    <w:rsid w:val="007B3785"/>
    <w:rsid w:val="007E77DA"/>
    <w:rsid w:val="007E7AA9"/>
    <w:rsid w:val="007F65EA"/>
    <w:rsid w:val="00803902"/>
    <w:rsid w:val="00837616"/>
    <w:rsid w:val="00842B40"/>
    <w:rsid w:val="00843B0A"/>
    <w:rsid w:val="008555AA"/>
    <w:rsid w:val="00876209"/>
    <w:rsid w:val="00880573"/>
    <w:rsid w:val="008D4957"/>
    <w:rsid w:val="009217A2"/>
    <w:rsid w:val="00921888"/>
    <w:rsid w:val="00936414"/>
    <w:rsid w:val="009374AD"/>
    <w:rsid w:val="009405E8"/>
    <w:rsid w:val="00952E68"/>
    <w:rsid w:val="00960AA8"/>
    <w:rsid w:val="0098682F"/>
    <w:rsid w:val="009C1BE7"/>
    <w:rsid w:val="009C3E6B"/>
    <w:rsid w:val="009C556B"/>
    <w:rsid w:val="009D6053"/>
    <w:rsid w:val="009E4B17"/>
    <w:rsid w:val="009E4D23"/>
    <w:rsid w:val="009F776E"/>
    <w:rsid w:val="00A07E5C"/>
    <w:rsid w:val="00A52074"/>
    <w:rsid w:val="00A733EB"/>
    <w:rsid w:val="00A91DFE"/>
    <w:rsid w:val="00A95561"/>
    <w:rsid w:val="00A95999"/>
    <w:rsid w:val="00A97762"/>
    <w:rsid w:val="00AA0566"/>
    <w:rsid w:val="00AA774A"/>
    <w:rsid w:val="00AC164C"/>
    <w:rsid w:val="00AC189D"/>
    <w:rsid w:val="00AE1925"/>
    <w:rsid w:val="00AE6231"/>
    <w:rsid w:val="00B02EA7"/>
    <w:rsid w:val="00B1090C"/>
    <w:rsid w:val="00B123AD"/>
    <w:rsid w:val="00B16DEA"/>
    <w:rsid w:val="00B6615F"/>
    <w:rsid w:val="00B7469A"/>
    <w:rsid w:val="00BA26FF"/>
    <w:rsid w:val="00BB37E5"/>
    <w:rsid w:val="00C01ABC"/>
    <w:rsid w:val="00C64D8F"/>
    <w:rsid w:val="00C66420"/>
    <w:rsid w:val="00C67AF1"/>
    <w:rsid w:val="00C704CA"/>
    <w:rsid w:val="00C7768A"/>
    <w:rsid w:val="00CB1364"/>
    <w:rsid w:val="00CC0833"/>
    <w:rsid w:val="00CD6619"/>
    <w:rsid w:val="00CD74A8"/>
    <w:rsid w:val="00D143A7"/>
    <w:rsid w:val="00D148A1"/>
    <w:rsid w:val="00D37D8B"/>
    <w:rsid w:val="00D4027A"/>
    <w:rsid w:val="00D50B2A"/>
    <w:rsid w:val="00D56E46"/>
    <w:rsid w:val="00DC4FDD"/>
    <w:rsid w:val="00DC768B"/>
    <w:rsid w:val="00DD0BC4"/>
    <w:rsid w:val="00DD5713"/>
    <w:rsid w:val="00DD6045"/>
    <w:rsid w:val="00DD64E1"/>
    <w:rsid w:val="00E56462"/>
    <w:rsid w:val="00EA53F3"/>
    <w:rsid w:val="00EB167D"/>
    <w:rsid w:val="00EB4494"/>
    <w:rsid w:val="00EB6CE2"/>
    <w:rsid w:val="00EB78C8"/>
    <w:rsid w:val="00ED5E41"/>
    <w:rsid w:val="00EE378A"/>
    <w:rsid w:val="00EF3725"/>
    <w:rsid w:val="00F30AAA"/>
    <w:rsid w:val="00F37E2F"/>
    <w:rsid w:val="00F45A73"/>
    <w:rsid w:val="00F52708"/>
    <w:rsid w:val="00F7527A"/>
    <w:rsid w:val="00F85B63"/>
    <w:rsid w:val="00FA7022"/>
    <w:rsid w:val="00FB200C"/>
    <w:rsid w:val="00FD1A0E"/>
    <w:rsid w:val="00FD20C1"/>
    <w:rsid w:val="00FE5DD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BB37E5"/>
    <w:rPr>
      <w:color w:val="808080"/>
      <w:bdr w:space="0" w:sz="0" w:color="auto" w:val="none"/>
      <w:shd w:fill="auto" w:color="auto" w:val="clear"/>
    </w:rPr>
  </w:style>
  <w:style w:customStyle="true" w:styleId="eSPISCCParagraphDefaultFont" w:type="character">
    <w:name w:val="eSPIS_CC_Paragraph Default Font"/>
    <w:basedOn w:val="Zadanifontodlomka"/>
    <w:rsid w:val="00BB37E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B37E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B37E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B37E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BB37E5"/>
    <w:rPr>
      <w:color w:val="808080"/>
      <w:bdr w:color="auto" w:space="0" w:sz="0" w:val="none"/>
      <w:shd w:color="auto" w:fill="auto" w:val="clear"/>
    </w:rPr>
  </w:style>
  <w:style w:customStyle="1" w:styleId="eSPISCCParagraphDefaultFont" w:type="character">
    <w:name w:val="eSPIS_CC_Paragraph Default Font"/>
    <w:basedOn w:val="Zadanifontodlomka"/>
    <w:rsid w:val="00BB37E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B37E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B37E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B37E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7561709">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2015.</izvorni_sadrzaj>
    <derivirana_varijabla naziv="DomainObject.Predmet.DatumOsnivanja_1">31.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 djelatnici</izvorni_sadrzaj>
    <derivirana_varijabla naziv="DomainObject.Predmet.Opis_1">predl. djelatnici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St-30/2015</izvorni_sadrzaj>
    <derivirana_varijabla naziv="DomainObject.Predmet.OznakaBroj_1">St-30/2015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BRAMONT izrada metalnih i alu proizvoda d.o.o.</izvorni_sadrzaj>
    <derivirana_varijabla naziv="DomainObject.Predmet.ProtustrankaFormated_1">  BRAMONT izrada metalnih i alu proizvoda d.o.o.</derivirana_varijabla>
  </DomainObject.Predmet.ProtustrankaFormated>
  <DomainObject.Predmet.ProtustrankaFormatedOIB>
    <izvorni_sadrzaj>  BRAMONT izrada metalnih i alu proizvoda d.o.o., OIB 66705884086</izvorni_sadrzaj>
    <derivirana_varijabla naziv="DomainObject.Predmet.ProtustrankaFormatedOIB_1">  BRAMONT izrada metalnih i alu proizvoda d.o.o., OIB 66705884086</derivirana_varijabla>
  </DomainObject.Predmet.ProtustrankaFormatedOIB>
  <DomainObject.Predmet.ProtustrankaFormatedWithAdress>
    <izvorni_sadrzaj> BRAMONT izrada metalnih i alu proizvoda d.o.o., Donji Muć 137, 21203 Donji Muć</izvorni_sadrzaj>
    <derivirana_varijabla naziv="DomainObject.Predmet.ProtustrankaFormatedWithAdress_1"> BRAMONT izrada metalnih i alu proizvoda d.o.o., Donji Muć 137, 21203 Donji Muć</derivirana_varijabla>
  </DomainObject.Predmet.ProtustrankaFormatedWithAdress>
  <DomainObject.Predmet.ProtustrankaFormatedWithAdressOIB>
    <izvorni_sadrzaj> BRAMONT izrada metalnih i alu proizvoda d.o.o., OIB 66705884086, Donji Muć 137, 21203 Donji Muć</izvorni_sadrzaj>
    <derivirana_varijabla naziv="DomainObject.Predmet.ProtustrankaFormatedWithAdressOIB_1"> BRAMONT izrada metalnih i alu proizvoda d.o.o., OIB 66705884086, Donji Muć 137, 21203 Donji Muć</derivirana_varijabla>
  </DomainObject.Predmet.ProtustrankaFormatedWithAdressOIB>
  <DomainObject.Predmet.ProtustrankaWithAdress>
    <izvorni_sadrzaj>BRAMONT izrada metalnih i alu proizvoda d.o.o. Donji Muć 137, 21203 Donji Muć</izvorni_sadrzaj>
    <derivirana_varijabla naziv="DomainObject.Predmet.ProtustrankaWithAdress_1">BRAMONT izrada metalnih i alu proizvoda d.o.o. Donji Muć 137, 21203 Donji Muć</derivirana_varijabla>
  </DomainObject.Predmet.ProtustrankaWithAdress>
  <DomainObject.Predmet.ProtustrankaWithAdressOIB>
    <izvorni_sadrzaj>BRAMONT izrada metalnih i alu proizvoda d.o.o., OIB 66705884086, Donji Muć 137, 21203 Donji Muć</izvorni_sadrzaj>
    <derivirana_varijabla naziv="DomainObject.Predmet.ProtustrankaWithAdressOIB_1">BRAMONT izrada metalnih i alu proizvoda d.o.o., OIB 66705884086, Donji Muć 137, 21203 Donji Muć</derivirana_varijabla>
  </DomainObject.Predmet.ProtustrankaWithAdressOIB>
  <DomainObject.Predmet.ProtustrankaNazivFormated>
    <izvorni_sadrzaj>BRAMONT izrada metalnih i alu proizvoda d.o.o.</izvorni_sadrzaj>
    <derivirana_varijabla naziv="DomainObject.Predmet.ProtustrankaNazivFormated_1">BRAMONT izrada metalnih i alu proizvoda d.o.o.</derivirana_varijabla>
  </DomainObject.Predmet.ProtustrankaNazivFormated>
  <DomainObject.Predmet.ProtustrankaNazivFormatedOIB>
    <izvorni_sadrzaj>BRAMONT izrada metalnih i alu proizvoda d.o.o., OIB 66705884086</izvorni_sadrzaj>
    <derivirana_varijabla naziv="DomainObject.Predmet.ProtustrankaNazivFormatedOIB_1">BRAMONT izrada metalnih i alu proizvoda d.o.o., OIB 66705884086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izvorni_sadrzaj>
    <derivirana_varijabla naziv="DomainObject.Predmet.StrankaFormated_1">  Branimir Katić zastupanog po punomoćniku ZOU DRAŽEN VUKOVIĆ I SAŠA LALIĆ; Josip Krolo zastupanog po punomoćniku ZOU DRAŽEN VUKOVIĆ I SAŠA LALIĆ; Vlade Orlović zastupanog po punomoćniku ZOU DRAŽEN VUKOVIĆ I SAŠA LALIĆ; Ivan Katić zastupanog po punomoćniku ZOU DRAŽEN VUKOVIĆ I SAŠA LALIĆ; Ivica Katić zastupanog po punomoćniku ZOU DRAŽEN VUKOVIĆ I SAŠA LALIĆ; Ivica Zoković zastupanog po punomoćniku ZOU DRAŽEN VUKOVIĆ I SAŠA LALIĆ; Zoran Veić zastupanog po punomoćniku ZOU DRAŽEN VUKOVIĆ I SAŠA LALIĆ; Ante Elez zastupanog po punomoćniku ZOU DRAŽEN VUKOVIĆ I SAŠA LALIĆ; Mario Svalina zastupanog po punomoćniku ZOU DRAŽEN VUKOVIĆ I SAŠA LALIĆ; Petar Sočo zastupanog po punomoćniku ZOU DRAŽEN VUKOVIĆ I SAŠA LALIĆ; Nada Sočo zastupanog po punomoćniku ZOU DRAŽEN VUKOVIĆ I SAŠA LALIĆ; Marijo Orlović zastupanog po punomoćniku ZOU DRAŽEN VUKOVIĆ I SAŠA LALIĆ; Ante Kerum zastupanog po punomoćniku ZOU DRAŽEN VUKOVIĆ I SAŠA LALIĆ; Marin Smajić zastupanog po punomoćniku ZOU DRAŽEN VUKOVIĆ I SAŠA LALIĆ; Antonio Modrić zastupanog po punomoćniku ZOU DRAŽEN VUKOVIĆ I SAŠA LALIĆ; Davor Šundov zastupanog po punomoćniku ZOU DRAŽEN VUKOVIĆ I SAŠA LALIĆ; Ivan Zuban zastupanog po punomoćniku ZOU DRAŽEN VUKOVIĆ I SAŠA LALIĆ; Ivan Kunić zastupanog po punomoćniku ZOU DRAŽEN VUKOVIĆ I SAŠA LALIĆ; Goran Odak zastupanog po punomoćniku ZOU DRAŽEN VUKOVIĆ I SAŠA LALIĆ; Paško Blažević zastupanog po punomoćniku ZOU DRAŽEN VUKOVIĆ I SAŠA LALIĆ; Hrvoje Modrić zastupanog po punomoćniku ZOU DRAŽEN VUKOVIĆ I SAŠA LALIĆ; Duje Maleš zastupanog po punomoćniku ZOU DRAŽEN VUKOVIĆ I SAŠA LALIĆ</derivirana_varijabla>
  </DomainObject.Predmet.StrankaFormated>
  <DomainObject.Predmet.StrankaFormatedOIB>
    <izvorni_sadrzaj>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izvorni_sadrzaj>
    <derivirana_varijabla naziv="DomainObject.Predmet.StrankaFormatedOIB_1">  Branimir Katić, OIB 49495977934 zastupanog po punomoćniku ZOU DRAŽEN VUKOVIĆ I SAŠA LALIĆ; Josip Krolo, OIB 77348544650 zastupanog po punomoćniku ZOU DRAŽEN VUKOVIĆ I SAŠA LALIĆ; Vlade Orlović, OIB 95029185292 zastupanog po punomoćniku ZOU DRAŽEN VUKOVIĆ I SAŠA LALIĆ; Ivan Katić, OIB 10460755596 zastupanog po punomoćniku ZOU DRAŽEN VUKOVIĆ I SAŠA LALIĆ; Ivica Katić, OIB 56892284274 zastupanog po punomoćniku ZOU DRAŽEN VUKOVIĆ I SAŠA LALIĆ; Ivica Zoković, OIB 01020657693 zastupanog po punomoćniku ZOU DRAŽEN VUKOVIĆ I SAŠA LALIĆ; Zoran Veić, OIB 22765317845 zastupanog po punomoćniku ZOU DRAŽEN VUKOVIĆ I SAŠA LALIĆ; Ante Elez, OIB 28155259785 zastupanog po punomoćniku ZOU DRAŽEN VUKOVIĆ I SAŠA LALIĆ; Mario Svalina, OIB 70822909523 zastupanog po punomoćniku ZOU DRAŽEN VUKOVIĆ I SAŠA LALIĆ; Petar Sočo, OIB 97707994329 zastupanog po punomoćniku ZOU DRAŽEN VUKOVIĆ I SAŠA LALIĆ; Nada Sočo, OIB 03209057307 zastupanog po punomoćniku ZOU DRAŽEN VUKOVIĆ I SAŠA LALIĆ; Marijo Orlović, OIB 67367375234 zastupanog po punomoćniku ZOU DRAŽEN VUKOVIĆ I SAŠA LALIĆ; Ante Kerum, OIB 76612434306 zastupanog po punomoćniku ZOU DRAŽEN VUKOVIĆ I SAŠA LALIĆ; Marin Smajić, OIB 08013815580 zastupanog po punomoćniku ZOU DRAŽEN VUKOVIĆ I SAŠA LALIĆ; Antonio Modrić, OIB 96231425337 zastupanog po punomoćniku ZOU DRAŽEN VUKOVIĆ I SAŠA LALIĆ; Davor Šundov, OIB 80146220786 zastupanog po punomoćniku ZOU DRAŽEN VUKOVIĆ I SAŠA LALIĆ; Ivan Zuban, OIB 11669338092 zastupanog po punomoćniku ZOU DRAŽEN VUKOVIĆ I SAŠA LALIĆ; Ivan Kunić, OIB 64343038459 zastupanog po punomoćniku ZOU DRAŽEN VUKOVIĆ I SAŠA LALIĆ; Goran Odak, OIB 15220667287 zastupanog po punomoćniku ZOU DRAŽEN VUKOVIĆ I SAŠA LALIĆ; Paško Blažević, OIB 33917768841 zastupanog po punomoćniku ZOU DRAŽEN VUKOVIĆ I SAŠA LALIĆ; Hrvoje Modrić, OIB 67423884857 zastupanog po punomoćniku ZOU DRAŽEN VUKOVIĆ I SAŠA LALIĆ; Duje Maleš, OIB 13723425874 zastupanog po punomoćniku ZOU DRAŽEN VUKOVIĆ I SAŠA LALIĆ</derivirana_varijabla>
  </DomainObject.Predmet.StrankaFormatedOIB>
  <DomainObject.Predmet.StrankaFormatedWithAdress>
    <izvorni_sadrzaj>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izvorni_sadrzaj>
    <derivirana_varijabla naziv="DomainObject.Predmet.StrankaFormatedWithAdress_1"> Branimir Katić, Katići 13, 21203 Gornje Postinje zastupanog po punomoćniku ZOU DRAŽEN VUKOVIĆ I SAŠA LALIĆ; Josip Krolo, Gardun 1, 21240 Gardun zastupanog po punomoćniku ZOU DRAŽEN VUKOVIĆ I SAŠA LALIĆ; Vlade Orlović, Donji Muć 25, 21203 Donji Muć zastupanog po punomoćniku ZOU DRAŽEN VUKOVIĆ I SAŠA LALIĆ; Ivan Katić, Katići 11, 21203 Gornje Postinje zastupanog po punomoćniku ZOU DRAŽEN VUKOVIĆ I SAŠA LALIĆ; Ivica Katić, Katići Gornji 5p, 21203 Gornje Postinje zastupanog po punomoćniku ZOU DRAŽEN VUKOVIĆ I SAŠA LALIĆ; Ivica Zoković, Gornje Postinje 29, 21203 Gornje Postinje zastupanog po punomoćniku ZOU DRAŽEN VUKOVIĆ I SAŠA LALIĆ; Zoran Veić, Veići 27, 21203 Neorić zastupanog po punomoćniku ZOU DRAŽEN VUKOVIĆ I SAŠA LALIĆ; Ante Elez, Ulica Don Mate Mihanovića 4, 21210 Solin zastupanog po punomoćniku ZOU DRAŽEN VUKOVIĆ I SAŠA LALIĆ; Mario Svalina, Crivac bb, 21203 Crivac zastupanog po punomoćniku ZOU DRAŽEN VUKOVIĆ I SAŠA LALIĆ; Petar Sočo, Progon 3, 21203 Neorić zastupanog po punomoćniku ZOU DRAŽEN VUKOVIĆ I SAŠA LALIĆ; Nada Sočo, Progon 3, 21203 Neorić zastupanog po punomoćniku ZOU DRAŽEN VUKOVIĆ I SAŠA LALIĆ; Marijo Orlović, Donji Muć 192, 21203 Donji Muć zastupanog po punomoćniku ZOU DRAŽEN VUKOVIĆ I SAŠA LALIĆ; Ante Kerum, Gornje Ogorje bb, 21206 Gornje Ogorje zastupanog po punomoćniku ZOU DRAŽEN VUKOVIĆ I SAŠA LALIĆ; Marin Smajić, Biskupa Jurja Dobrile 7, 21000 Split zastupanog po punomoćniku ZOU DRAŽEN VUKOVIĆ I SAŠA LALIĆ; Antonio Modrić, Hrvatskih Velikana 26, 21311 Žrnovnica zastupanog po punomoćniku ZOU DRAŽEN VUKOVIĆ I SAŠA LALIĆ; Davor Šundov, Bračevići 0, 21206 Bračević zastupanog po punomoćniku ZOU DRAŽEN VUKOVIĆ I SAŠA LALIĆ; Ivan Zuban, Centar - Dubrava 20, 21203 Neorić zastupanog po punomoćniku ZOU DRAŽEN VUKOVIĆ I SAŠA LALIĆ; Ivan Kunić, Vukovarska 23, 21214 Kaštel Gomilica zastupanog po punomoćniku ZOU DRAŽEN VUKOVIĆ I SAŠA LALIĆ; Goran Odak, Velebitska 18, 21000 Split zastupanog po punomoćniku ZOU DRAŽEN VUKOVIĆ I SAŠA LALIĆ; Paško Blažević, Sarajevska 21, 21000 Split zastupanog po punomoćniku ZOU DRAŽEN VUKOVIĆ I SAŠA LALIĆ; Hrvoje Modrić, Hrvatskih Velikana 26, 21311 Žrnovnica zastupanog po punomoćniku ZOU DRAŽEN VUKOVIĆ I SAŠA LALIĆ; Duje Maleš, Pometena Brda 12, 21202 Brštanovo zastupanog po punomoćniku ZOU DRAŽEN VUKOVIĆ I SAŠA LALIĆ</derivirana_varijabla>
  </DomainObject.Predmet.StrankaFormatedWithAdress>
  <DomainObject.Predmet.StrankaFormatedWithAdressOIB>
    <izvorni_sadrzaj>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izvorni_sadrzaj>
    <derivirana_varijabla naziv="DomainObject.Predmet.StrankaFormatedWithAdressOIB_1"> Branimir Katić, OIB 49495977934, Katići 13, 21203 Gornje Postinje zastupanog po punomoćniku ZOU DRAŽEN VUKOVIĆ I SAŠA LALIĆ; Josip Krolo, OIB 77348544650, Gardun 1, 21240 Gardun zastupanog po punomoćniku ZOU DRAŽEN VUKOVIĆ I SAŠA LALIĆ; Vlade Orlović, OIB 95029185292, Donji Muć 25, 21203 Donji Muć zastupanog po punomoćniku ZOU DRAŽEN VUKOVIĆ I SAŠA LALIĆ; Ivan Katić, OIB 10460755596, Katići 11, 21203 Gornje Postinje zastupanog po punomoćniku ZOU DRAŽEN VUKOVIĆ I SAŠA LALIĆ; Ivica Katić, OIB 56892284274, Katići Gornji 5p, 21203 Gornje Postinje zastupanog po punomoćniku ZOU DRAŽEN VUKOVIĆ I SAŠA LALIĆ; Ivica Zoković, OIB 01020657693, Gornje Postinje 29, 21203 Gornje Postinje zastupanog po punomoćniku ZOU DRAŽEN VUKOVIĆ I SAŠA LALIĆ; Zoran Veić, OIB 22765317845, Veići 27, 21203 Neorić zastupanog po punomoćniku ZOU DRAŽEN VUKOVIĆ I SAŠA LALIĆ; Ante Elez, OIB 28155259785, Ulica Don Mate Mihanovića 4, 21210 Solin zastupanog po punomoćniku ZOU DRAŽEN VUKOVIĆ I SAŠA LALIĆ; Mario Svalina, OIB 70822909523, Crivac bb, 21203 Crivac zastupanog po punomoćniku ZOU DRAŽEN VUKOVIĆ I SAŠA LALIĆ; Petar Sočo, OIB 97707994329, Progon 3, 21203 Neorić zastupanog po punomoćniku ZOU DRAŽEN VUKOVIĆ I SAŠA LALIĆ; Nada Sočo, OIB 03209057307, Progon 3, 21203 Neorić zastupanog po punomoćniku ZOU DRAŽEN VUKOVIĆ I SAŠA LALIĆ; Marijo Orlović, OIB 67367375234, Donji Muć 192, 21203 Donji Muć zastupanog po punomoćniku ZOU DRAŽEN VUKOVIĆ I SAŠA LALIĆ; Ante Kerum, OIB 76612434306, Gornje Ogorje bb, 21206 Gornje Ogorje zastupanog po punomoćniku ZOU DRAŽEN VUKOVIĆ I SAŠA LALIĆ; Marin Smajić, OIB 08013815580, Biskupa Jurja Dobrile 7, 21000 Split zastupanog po punomoćniku ZOU DRAŽEN VUKOVIĆ I SAŠA LALIĆ; Antonio Modrić, OIB 96231425337, Hrvatskih Velikana 26, 21311 Žrnovnica zastupanog po punomoćniku ZOU DRAŽEN VUKOVIĆ I SAŠA LALIĆ; Davor Šundov, OIB 80146220786, Bračevići 0, 21206 Bračević zastupanog po punomoćniku ZOU DRAŽEN VUKOVIĆ I SAŠA LALIĆ; Ivan Zuban, OIB 11669338092, Centar - Dubrava 20, 21203 Neorić zastupanog po punomoćniku ZOU DRAŽEN VUKOVIĆ I SAŠA LALIĆ; Ivan Kunić, OIB 64343038459, Vukovarska 23, 21214 Kaštel Gomilica zastupanog po punomoćniku ZOU DRAŽEN VUKOVIĆ I SAŠA LALIĆ; Goran Odak, OIB 15220667287, Velebitska 18, 21000 Split zastupanog po punomoćniku ZOU DRAŽEN VUKOVIĆ I SAŠA LALIĆ; Paško Blažević, OIB 33917768841, Sarajevska 21, 21000 Split zastupanog po punomoćniku ZOU DRAŽEN VUKOVIĆ I SAŠA LALIĆ; Hrvoje Modrić, OIB 67423884857, Hrvatskih Velikana 26, 21311 Žrnovnica zastupanog po punomoćniku ZOU DRAŽEN VUKOVIĆ I SAŠA LALIĆ; Duje Maleš, OIB 13723425874, Pometena Brda 12, 21202 Brštanovo zastupanog po punomoćniku ZOU DRAŽEN VUKOVIĆ I SAŠA LALIĆ</derivirana_varijabla>
  </DomainObject.Predmet.StrankaFormatedWithAdressOIB>
  <DomainObject.Predmet.StrankaWithAdress>
    <izvorni_sadrzaj>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izvorni_sadrzaj>
    <derivirana_varijabla naziv="DomainObject.Predmet.StrankaWithAdress_1">Branimir Katić Katići 13,21203 Gornje Postinje,Josip Krolo Gardun 1,21240 Gardun,Vlade Orlović Donji Muć 25,21203 Donji Muć,Ivan Katić Katići 11,21203 Gornje Postinje,Ivica Katić Katići Gornji 5p,21203 Gornje Postinje,Ivica Zoković Gornje Postinje 29,21203 Gornje Postinje,Zoran Veić Veići 27,21203 Neorić,Ante Elez Ulica Don Mate Mihanovića 4,21210 Solin,Mario Svalina Crivac bb,21203 Crivac,Petar Sočo Progon 3,21203 Neorić,Nada Sočo Progon 3,21203 Neorić,Marijo Orlović Donji Muć 192,21203 Donji Muć,Ante Kerum Gornje Ogorje bb,21206 Gornje Ogorje,Marin Smajić Biskupa Jurja Dobrile 7,21000 Split,Antonio Modrić Hrvatskih Velikana 26,21311 Žrnovnica,Davor Šundov Bračevići 0,21206 Bračević,Ivan Zuban Centar - Dubrava 20,21203 Neorić,Ivan Kunić Vukovarska 23,21214 Kaštel Gomilica,Goran Odak Velebitska 18,21000 Split,Paško Blažević Sarajevska 21,21000 Split,Hrvoje Modrić Hrvatskih Velikana 26,21311 Žrnovnica,Duje Maleš Pometena Brda 12,21202 Brštanovo</derivirana_varijabla>
  </DomainObject.Predmet.StrankaWithAdress>
  <DomainObject.Predmet.StrankaWithAdressOIB>
    <izvorni_sadrzaj>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izvorni_sadrzaj>
    <derivirana_varijabla naziv="DomainObject.Predmet.StrankaWithAdressOIB_1">Branimir Katić, OIB 49495977934, Katići 13,21203 Gornje Postinje,Josip Krolo, OIB 77348544650, Gardun 1,21240 Gardun,Vlade Orlović, OIB 95029185292, Donji Muć 25,21203 Donji Muć,Ivan Katić, OIB 10460755596, Katići 11,21203 Gornje Postinje,Ivica Katić, OIB 56892284274, Katići Gornji 5p,21203 Gornje Postinje,Ivica Zoković, OIB 01020657693, Gornje Postinje 29,21203 Gornje Postinje,Zoran Veić, OIB 22765317845, Veići 27,21203 Neorić,Ante Elez, OIB 28155259785, Ulica Don Mate Mihanovića 4,21210 Solin,Mario Svalina, OIB 70822909523, Crivac bb,21203 Crivac,Petar Sočo, OIB 97707994329, Progon 3,21203 Neorić,Nada Sočo, OIB 03209057307, Progon 3,21203 Neorić,Marijo Orlović, OIB 67367375234, Donji Muć 192,21203 Donji Muć,Ante Kerum, OIB 76612434306, Gornje Ogorje bb,21206 Gornje Ogorje,Marin Smajić, OIB 08013815580, Biskupa Jurja Dobrile 7,21000 Split,Antonio Modrić, OIB 96231425337, Hrvatskih Velikana 26,21311 Žrnovnica,Davor Šundov, OIB 80146220786, Bračevići 0,21206 Bračević,Ivan Zuban, OIB 11669338092, Centar - Dubrava 20,21203 Neorić,Ivan Kunić, OIB 64343038459, Vukovarska 23,21214 Kaštel Gomilica,Goran Odak, OIB 15220667287, Velebitska 18,21000 Split,Paško Blažević, OIB 33917768841, Sarajevska 21,21000 Split,Hrvoje Modrić, OIB 67423884857, Hrvatskih Velikana 26,21311 Žrnovnica,Duje Maleš, OIB 13723425874, Pometena Brda 12,21202 Brštanovo</derivirana_varijabla>
  </DomainObject.Predmet.StrankaWithAdressOIB>
  <DomainObject.Predmet.StrankaNazivFormated>
    <izvorni_sadrzaj>Branimir Katić,Josip Krolo,Vlade Orlović,Ivan Katić,Ivica Katić,Ivica Zoković,Zoran Veić,Ante Elez,Mario Svalina,Petar Sočo,Nada Sočo,Marijo Orlović,Ante Kerum,Marin Smajić,Antonio Modrić,Davor Šundov,Ivan Zuban,Ivan Kunić,Goran Odak,Paško Blažević,Hrvoje Modrić,Duje Maleš</izvorni_sadrzaj>
    <derivirana_varijabla naziv="DomainObject.Predmet.StrankaNazivFormated_1">Branimir Katić,Josip Krolo,Vlade Orlović,Ivan Katić,Ivica Katić,Ivica Zoković,Zoran Veić,Ante Elez,Mario Svalina,Petar Sočo,Nada Sočo,Marijo Orlović,Ante Kerum,Marin Smajić,Antonio Modrić,Davor Šundov,Ivan Zuban,Ivan Kunić,Goran Odak,Paško Blažević,Hrvoje Modrić,Duje Maleš</derivirana_varijabla>
  </DomainObject.Predmet.StrankaNazivFormated>
  <DomainObject.Predmet.StrankaNazivFormatedOIB>
    <izvorni_sadrzaj>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izvorni_sadrzaj>
    <derivirana_varijabla naziv="DomainObject.Predmet.StrankaNazivFormatedOIB_1">Branimir Katić, OIB 49495977934,Josip Krolo, OIB 77348544650,Vlade Orlović, OIB 95029185292,Ivan Katić, OIB 10460755596,Ivica Katić, OIB 56892284274,Ivica Zoković, OIB 01020657693,Zoran Veić, OIB 22765317845,Ante Elez, OIB 28155259785,Mario Svalina, OIB 70822909523,Petar Sočo, OIB 97707994329,Nada Sočo, OIB 03209057307,Marijo Orlović, OIB 67367375234,Ante Kerum, OIB 76612434306,Marin Smajić, OIB 08013815580,Antonio Modrić, OIB 96231425337,Davor Šundov, OIB 80146220786,Ivan Zuban, OIB 11669338092,Ivan Kunić, OIB 64343038459,Goran Odak, OIB 15220667287,Paško Blažević, OIB 33917768841,Hrvoje Modrić, OIB 67423884857,Duje Maleš, OIB 13723425874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izvorni_sadrzaj>
    <derivirana_varijabla naziv="DomainObject.Predmet.StrankaListFormated_1">
      <item>Branimir Katić zastupanog po punomoćniku ZOU DRAŽEN VUKOVIĆ I SAŠA LALIĆ</item>
      <item>Josip Krolo zastupanog po punomoćniku ZOU DRAŽEN VUKOVIĆ I SAŠA LALIĆ</item>
      <item>Vlade Orlović zastupanog po punomoćniku ZOU DRAŽEN VUKOVIĆ I SAŠA LALIĆ</item>
      <item>Ivan Katić zastupanog po punomoćniku ZOU DRAŽEN VUKOVIĆ I SAŠA LALIĆ</item>
      <item>Ivica Katić zastupanog po punomoćniku ZOU DRAŽEN VUKOVIĆ I SAŠA LALIĆ</item>
      <item>Ivica Zoković zastupanog po punomoćniku ZOU DRAŽEN VUKOVIĆ I SAŠA LALIĆ</item>
      <item>Zoran Veić zastupanog po punomoćniku ZOU DRAŽEN VUKOVIĆ I SAŠA LALIĆ</item>
      <item>Ante Elez zastupanog po punomoćniku ZOU DRAŽEN VUKOVIĆ I SAŠA LALIĆ</item>
      <item>Mario Svalina zastupanog po punomoćniku ZOU DRAŽEN VUKOVIĆ I SAŠA LALIĆ</item>
      <item>Petar Sočo zastupanog po punomoćniku ZOU DRAŽEN VUKOVIĆ I SAŠA LALIĆ</item>
      <item>Nada Sočo zastupanog po punomoćniku ZOU DRAŽEN VUKOVIĆ I SAŠA LALIĆ</item>
      <item>Marijo Orlović zastupanog po punomoćniku ZOU DRAŽEN VUKOVIĆ I SAŠA LALIĆ</item>
      <item>Ante Kerum zastupanog po punomoćniku ZOU DRAŽEN VUKOVIĆ I SAŠA LALIĆ</item>
      <item>Marin Smajić zastupanog po punomoćniku ZOU DRAŽEN VUKOVIĆ I SAŠA LALIĆ</item>
      <item>Antonio Modrić zastupanog po punomoćniku ZOU DRAŽEN VUKOVIĆ I SAŠA LALIĆ</item>
      <item>Davor Šundov zastupanog po punomoćniku ZOU DRAŽEN VUKOVIĆ I SAŠA LALIĆ</item>
      <item>Ivan Zuban zastupanog po punomoćniku ZOU DRAŽEN VUKOVIĆ I SAŠA LALIĆ</item>
      <item>Ivan Kunić zastupanog po punomoćniku ZOU DRAŽEN VUKOVIĆ I SAŠA LALIĆ</item>
      <item>Goran Odak zastupanog po punomoćniku ZOU DRAŽEN VUKOVIĆ I SAŠA LALIĆ</item>
      <item>Paško Blažević zastupanog po punomoćniku ZOU DRAŽEN VUKOVIĆ I SAŠA LALIĆ</item>
      <item>Hrvoje Modrić zastupanog po punomoćniku ZOU DRAŽEN VUKOVIĆ I SAŠA LALIĆ</item>
      <item>Duje Maleš zastupanog po punomoćniku ZOU DRAŽEN VUKOVIĆ I SAŠA LALIĆ</item>
    </derivirana_varijabla>
  </DomainObject.Predmet.StrankaListFormated>
  <DomainObject.Predmet.StrankaListFormatedOIB>
    <izvorni_sadrzaj>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izvorni_sadrzaj>
    <derivirana_varijabla naziv="DomainObject.Predmet.StrankaListFormatedOIB_1">
      <item>Branimir Katić, OIB 49495977934 zastupanog po punomoćniku ZOU DRAŽEN VUKOVIĆ I SAŠA LALIĆ</item>
      <item>Josip Krolo, OIB 77348544650 zastupanog po punomoćniku ZOU DRAŽEN VUKOVIĆ I SAŠA LALIĆ</item>
      <item>Vlade Orlović, OIB 95029185292 zastupanog po punomoćniku ZOU DRAŽEN VUKOVIĆ I SAŠA LALIĆ</item>
      <item>Ivan Katić, OIB 10460755596 zastupanog po punomoćniku ZOU DRAŽEN VUKOVIĆ I SAŠA LALIĆ</item>
      <item>Ivica Katić, OIB 56892284274 zastupanog po punomoćniku ZOU DRAŽEN VUKOVIĆ I SAŠA LALIĆ</item>
      <item>Ivica Zoković, OIB 01020657693 zastupanog po punomoćniku ZOU DRAŽEN VUKOVIĆ I SAŠA LALIĆ</item>
      <item>Zoran Veić, OIB 22765317845 zastupanog po punomoćniku ZOU DRAŽEN VUKOVIĆ I SAŠA LALIĆ</item>
      <item>Ante Elez, OIB 28155259785 zastupanog po punomoćniku ZOU DRAŽEN VUKOVIĆ I SAŠA LALIĆ</item>
      <item>Mario Svalina, OIB 70822909523 zastupanog po punomoćniku ZOU DRAŽEN VUKOVIĆ I SAŠA LALIĆ</item>
      <item>Petar Sočo, OIB 97707994329 zastupanog po punomoćniku ZOU DRAŽEN VUKOVIĆ I SAŠA LALIĆ</item>
      <item>Nada Sočo, OIB 03209057307 zastupanog po punomoćniku ZOU DRAŽEN VUKOVIĆ I SAŠA LALIĆ</item>
      <item>Marijo Orlović, OIB 67367375234 zastupanog po punomoćniku ZOU DRAŽEN VUKOVIĆ I SAŠA LALIĆ</item>
      <item>Ante Kerum, OIB 76612434306 zastupanog po punomoćniku ZOU DRAŽEN VUKOVIĆ I SAŠA LALIĆ</item>
      <item>Marin Smajić, OIB 08013815580 zastupanog po punomoćniku ZOU DRAŽEN VUKOVIĆ I SAŠA LALIĆ</item>
      <item>Antonio Modrić, OIB 96231425337 zastupanog po punomoćniku ZOU DRAŽEN VUKOVIĆ I SAŠA LALIĆ</item>
      <item>Davor Šundov, OIB 80146220786 zastupanog po punomoćniku ZOU DRAŽEN VUKOVIĆ I SAŠA LALIĆ</item>
      <item>Ivan Zuban, OIB 11669338092 zastupanog po punomoćniku ZOU DRAŽEN VUKOVIĆ I SAŠA LALIĆ</item>
      <item>Ivan Kunić, OIB 64343038459 zastupanog po punomoćniku ZOU DRAŽEN VUKOVIĆ I SAŠA LALIĆ</item>
      <item>Goran Odak, OIB 15220667287 zastupanog po punomoćniku ZOU DRAŽEN VUKOVIĆ I SAŠA LALIĆ</item>
      <item>Paško Blažević, OIB 33917768841 zastupanog po punomoćniku ZOU DRAŽEN VUKOVIĆ I SAŠA LALIĆ</item>
      <item>Hrvoje Modrić, OIB 67423884857 zastupanog po punomoćniku ZOU DRAŽEN VUKOVIĆ I SAŠA LALIĆ</item>
      <item>Duje Maleš, OIB 13723425874 zastupanog po punomoćniku ZOU DRAŽEN VUKOVIĆ I SAŠA LALIĆ</item>
    </derivirana_varijabla>
  </DomainObject.Predmet.StrankaListFormatedOIB>
  <DomainObject.Predmet.StrankaListFormatedWithAdress>
    <izvorni_sadrzaj>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izvorni_sadrzaj>
    <derivirana_varijabla naziv="DomainObject.Predmet.StrankaListFormatedWithAdress_1">
      <item>Branimir Katić, Katići 13, 21203 Gornje Postinje zastupanog po punomoćniku ZOU DRAŽEN VUKOVIĆ I SAŠA LALIĆ</item>
      <item>Josip Krolo, Gardun 1, 21240 Gardun zastupanog po punomoćniku ZOU DRAŽEN VUKOVIĆ I SAŠA LALIĆ</item>
      <item>Vlade Orlović, Donji Muć 25, 21203 Donji Muć zastupanog po punomoćniku ZOU DRAŽEN VUKOVIĆ I SAŠA LALIĆ</item>
      <item>Ivan Katić, Katići 11, 21203 Gornje Postinje zastupanog po punomoćniku ZOU DRAŽEN VUKOVIĆ I SAŠA LALIĆ</item>
      <item>Ivica Katić, Katići Gornji 5p, 21203 Gornje Postinje zastupanog po punomoćniku ZOU DRAŽEN VUKOVIĆ I SAŠA LALIĆ</item>
      <item>Ivica Zoković, Gornje Postinje 29, 21203 Gornje Postinje zastupanog po punomoćniku ZOU DRAŽEN VUKOVIĆ I SAŠA LALIĆ</item>
      <item>Zoran Veić, Veići 27, 21203 Neorić zastupanog po punomoćniku ZOU DRAŽEN VUKOVIĆ I SAŠA LALIĆ</item>
      <item>Ante Elez, Ulica Don Mate Mihanovića 4, 21210 Solin zastupanog po punomoćniku ZOU DRAŽEN VUKOVIĆ I SAŠA LALIĆ</item>
      <item>Mario Svalina, Crivac bb, 21203 Crivac zastupanog po punomoćniku ZOU DRAŽEN VUKOVIĆ I SAŠA LALIĆ</item>
      <item>Petar Sočo, Progon 3, 21203 Neorić zastupanog po punomoćniku ZOU DRAŽEN VUKOVIĆ I SAŠA LALIĆ</item>
      <item>Nada Sočo, Progon 3, 21203 Neorić zastupanog po punomoćniku ZOU DRAŽEN VUKOVIĆ I SAŠA LALIĆ</item>
      <item>Marijo Orlović, Donji Muć 192, 21203 Donji Muć zastupanog po punomoćniku ZOU DRAŽEN VUKOVIĆ I SAŠA LALIĆ</item>
      <item>Ante Kerum, Gornje Ogorje bb, 21206 Gornje Ogorje zastupanog po punomoćniku ZOU DRAŽEN VUKOVIĆ I SAŠA LALIĆ</item>
      <item>Marin Smajić, Biskupa Jurja Dobrile 7, 21000 Split zastupanog po punomoćniku ZOU DRAŽEN VUKOVIĆ I SAŠA LALIĆ</item>
      <item>Antonio Modrić, Hrvatskih Velikana 26, 21311 Žrnovnica zastupanog po punomoćniku ZOU DRAŽEN VUKOVIĆ I SAŠA LALIĆ</item>
      <item>Davor Šundov, Bračevići 0, 21206 Bračević zastupanog po punomoćniku ZOU DRAŽEN VUKOVIĆ I SAŠA LALIĆ</item>
      <item>Ivan Zuban, Centar - Dubrava 20, 21203 Neorić zastupanog po punomoćniku ZOU DRAŽEN VUKOVIĆ I SAŠA LALIĆ</item>
      <item>Ivan Kunić, Vukovarska 23, 21214 Kaštel Gomilica zastupanog po punomoćniku ZOU DRAŽEN VUKOVIĆ I SAŠA LALIĆ</item>
      <item>Goran Odak, Velebitska 18, 21000 Split zastupanog po punomoćniku ZOU DRAŽEN VUKOVIĆ I SAŠA LALIĆ</item>
      <item>Paško Blažević, Sarajevska 21, 21000 Split zastupanog po punomoćniku ZOU DRAŽEN VUKOVIĆ I SAŠA LALIĆ</item>
      <item>Hrvoje Modrić, Hrvatskih Velikana 26, 21311 Žrnovnica zastupanog po punomoćniku ZOU DRAŽEN VUKOVIĆ I SAŠA LALIĆ</item>
      <item>Duje Maleš, Pometena Brda 12, 21202 Brštanovo zastupanog po punomoćniku ZOU DRAŽEN VUKOVIĆ I SAŠA LALIĆ</item>
    </derivirana_varijabla>
  </DomainObject.Predmet.StrankaListFormatedWithAdress>
  <DomainObject.Predmet.StrankaListFormatedWithAdressOIB>
    <izvorni_sadrzaj>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izvorni_sadrzaj>
    <derivirana_varijabla naziv="DomainObject.Predmet.StrankaListFormatedWithAdressOIB_1">
      <item>Branimir Katić, OIB 49495977934, Katići 13, 21203 Gornje Postinje zastupanog po punomoćniku ZOU DRAŽEN VUKOVIĆ I SAŠA LALIĆ</item>
      <item>Josip Krolo, OIB 77348544650, Gardun 1, 21240 Gardun zastupanog po punomoćniku ZOU DRAŽEN VUKOVIĆ I SAŠA LALIĆ</item>
      <item>Vlade Orlović, OIB 95029185292, Donji Muć 25, 21203 Donji Muć zastupanog po punomoćniku ZOU DRAŽEN VUKOVIĆ I SAŠA LALIĆ</item>
      <item>Ivan Katić, OIB 10460755596, Katići 11, 21203 Gornje Postinje zastupanog po punomoćniku ZOU DRAŽEN VUKOVIĆ I SAŠA LALIĆ</item>
      <item>Ivica Katić, OIB 56892284274, Katići Gornji 5p, 21203 Gornje Postinje zastupanog po punomoćniku ZOU DRAŽEN VUKOVIĆ I SAŠA LALIĆ</item>
      <item>Ivica Zoković, OIB 01020657693, Gornje Postinje 29, 21203 Gornje Postinje zastupanog po punomoćniku ZOU DRAŽEN VUKOVIĆ I SAŠA LALIĆ</item>
      <item>Zoran Veić, OIB 22765317845, Veići 27, 21203 Neorić zastupanog po punomoćniku ZOU DRAŽEN VUKOVIĆ I SAŠA LALIĆ</item>
      <item>Ante Elez, OIB 28155259785, Ulica Don Mate Mihanovića 4, 21210 Solin zastupanog po punomoćniku ZOU DRAŽEN VUKOVIĆ I SAŠA LALIĆ</item>
      <item>Mario Svalina, OIB 70822909523, Crivac bb, 21203 Crivac zastupanog po punomoćniku ZOU DRAŽEN VUKOVIĆ I SAŠA LALIĆ</item>
      <item>Petar Sočo, OIB 97707994329, Progon 3, 21203 Neorić zastupanog po punomoćniku ZOU DRAŽEN VUKOVIĆ I SAŠA LALIĆ</item>
      <item>Nada Sočo, OIB 03209057307, Progon 3, 21203 Neorić zastupanog po punomoćniku ZOU DRAŽEN VUKOVIĆ I SAŠA LALIĆ</item>
      <item>Marijo Orlović, OIB 67367375234, Donji Muć 192, 21203 Donji Muć zastupanog po punomoćniku ZOU DRAŽEN VUKOVIĆ I SAŠA LALIĆ</item>
      <item>Ante Kerum, OIB 76612434306, Gornje Ogorje bb, 21206 Gornje Ogorje zastupanog po punomoćniku ZOU DRAŽEN VUKOVIĆ I SAŠA LALIĆ</item>
      <item>Marin Smajić, OIB 08013815580, Biskupa Jurja Dobrile 7, 21000 Split zastupanog po punomoćniku ZOU DRAŽEN VUKOVIĆ I SAŠA LALIĆ</item>
      <item>Antonio Modrić, OIB 96231425337, Hrvatskih Velikana 26, 21311 Žrnovnica zastupanog po punomoćniku ZOU DRAŽEN VUKOVIĆ I SAŠA LALIĆ</item>
      <item>Davor Šundov, OIB 80146220786, Bračevići 0, 21206 Bračević zastupanog po punomoćniku ZOU DRAŽEN VUKOVIĆ I SAŠA LALIĆ</item>
      <item>Ivan Zuban, OIB 11669338092, Centar - Dubrava 20, 21203 Neorić zastupanog po punomoćniku ZOU DRAŽEN VUKOVIĆ I SAŠA LALIĆ</item>
      <item>Ivan Kunić, OIB 64343038459, Vukovarska 23, 21214 Kaštel Gomilica zastupanog po punomoćniku ZOU DRAŽEN VUKOVIĆ I SAŠA LALIĆ</item>
      <item>Goran Odak, OIB 15220667287, Velebitska 18, 21000 Split zastupanog po punomoćniku ZOU DRAŽEN VUKOVIĆ I SAŠA LALIĆ</item>
      <item>Paško Blažević, OIB 33917768841, Sarajevska 21, 21000 Split zastupanog po punomoćniku ZOU DRAŽEN VUKOVIĆ I SAŠA LALIĆ</item>
      <item>Hrvoje Modrić, OIB 67423884857, Hrvatskih Velikana 26, 21311 Žrnovnica zastupanog po punomoćniku ZOU DRAŽEN VUKOVIĆ I SAŠA LALIĆ</item>
      <item>Duje Maleš, OIB 13723425874, Pometena Brda 12, 21202 Brštanovo zastupanog po punomoćniku ZOU DRAŽEN VUKOVIĆ I SAŠA LALIĆ</item>
    </derivirana_varijabla>
  </DomainObject.Predmet.StrankaListFormatedWithAdressOIB>
  <DomainObject.Predmet.StrankaListNazivFormated>
    <izvorni_sadrzaj>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zvorni_sadrzaj>
    <derivirana_varijabla naziv="DomainObject.Predmet.StrankaListNazivFormated_1">
      <item>Branimir Katić</item>
      <item>Josip Krolo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derivirana_varijabla>
  </DomainObject.Predmet.StrankaListNazivFormated>
  <DomainObject.Predmet.StrankaListNazivFormatedOIB>
    <izvorni_sadrzaj>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izvorni_sadrzaj>
    <derivirana_varijabla naziv="DomainObject.Predmet.StrankaListNazivFormatedOIB_1">
      <item>Branimir Katić, OIB 49495977934</item>
      <item>Josip Krolo, OIB 77348544650</item>
      <item>Vlade Orlović, OIB 95029185292</item>
      <item>Ivan Katić, OIB 10460755596</item>
      <item>Ivica Katić, OIB 56892284274</item>
      <item>Ivica Zoković, OIB 01020657693</item>
      <item>Zoran Veić, OIB 22765317845</item>
      <item>Ante Elez, OIB 28155259785</item>
      <item>Mario Svalina, OIB 70822909523</item>
      <item>Petar Sočo, OIB 97707994329</item>
      <item>Nada Sočo, OIB 03209057307</item>
      <item>Marijo Orlović, OIB 67367375234</item>
      <item>Ante Kerum, OIB 76612434306</item>
      <item>Marin Smajić, OIB 08013815580</item>
      <item>Antonio Modrić, OIB 96231425337</item>
      <item>Davor Šundov, OIB 80146220786</item>
      <item>Ivan Zuban, OIB 11669338092</item>
      <item>Ivan Kunić, OIB 64343038459</item>
      <item>Goran Odak, OIB 15220667287</item>
      <item>Paško Blažević, OIB 33917768841</item>
      <item>Hrvoje Modrić, OIB 67423884857</item>
      <item>Duje Maleš, OIB 13723425874</item>
    </derivirana_varijabla>
  </DomainObject.Predmet.StrankaListNazivFormatedOIB>
  <DomainObject.Predmet.ProtuStrankaListFormated>
    <izvorni_sadrzaj>
      <item>BRAMONT izrada metalnih i alu proizvoda d.o.o.</item>
    </izvorni_sadrzaj>
    <derivirana_varijabla naziv="DomainObject.Predmet.ProtuStrankaListFormated_1">
      <item>BRAMONT izrada metalnih i alu proizvoda d.o.o.</item>
    </derivirana_varijabla>
  </DomainObject.Predmet.ProtuStrankaListFormated>
  <DomainObject.Predmet.ProtuStrankaListFormatedOIB>
    <izvorni_sadrzaj>
      <item>BRAMONT izrada metalnih i alu proizvoda d.o.o., OIB 66705884086</item>
    </izvorni_sadrzaj>
    <derivirana_varijabla naziv="DomainObject.Predmet.ProtuStrankaListFormatedOIB_1">
      <item>BRAMONT izrada metalnih i alu proizvoda d.o.o., OIB 66705884086</item>
    </derivirana_varijabla>
  </DomainObject.Predmet.ProtuStrankaListFormatedOIB>
  <DomainObject.Predmet.ProtuStrankaListFormatedWithAdress>
    <izvorni_sadrzaj>
      <item>BRAMONT izrada metalnih i alu proizvoda d.o.o., Donji Muć 137, 21203 Donji Muć</item>
    </izvorni_sadrzaj>
    <derivirana_varijabla naziv="DomainObject.Predmet.ProtuStrankaListFormatedWithAdress_1">
      <item>BRAMONT izrada metalnih i alu proizvoda d.o.o., Donji Muć 137, 21203 Donji Muć</item>
    </derivirana_varijabla>
  </DomainObject.Predmet.ProtuStrankaListFormatedWithAdress>
  <DomainObject.Predmet.ProtuStrankaListFormatedWithAdressOIB>
    <izvorni_sadrzaj>
      <item>BRAMONT izrada metalnih i alu proizvoda d.o.o., OIB 66705884086, Donji Muć 137, 21203 Donji Muć</item>
    </izvorni_sadrzaj>
    <derivirana_varijabla naziv="DomainObject.Predmet.ProtuStrankaListFormatedWithAdressOIB_1">
      <item>BRAMONT izrada metalnih i alu proizvoda d.o.o., OIB 66705884086, Donji Muć 137, 21203 Donji Muć</item>
    </derivirana_varijabla>
  </DomainObject.Predmet.ProtuStrankaListFormatedWithAdressOIB>
  <DomainObject.Predmet.ProtuStrankaListNazivFormated>
    <izvorni_sadrzaj>
      <item>BRAMONT izrada metalnih i alu proizvoda d.o.o.</item>
    </izvorni_sadrzaj>
    <derivirana_varijabla naziv="DomainObject.Predmet.ProtuStrankaListNazivFormated_1">
      <item>BRAMONT izrada metalnih i alu proizvoda d.o.o.</item>
    </derivirana_varijabla>
  </DomainObject.Predmet.ProtuStrankaListNazivFormated>
  <DomainObject.Predmet.ProtuStrankaListNazivFormatedOIB>
    <izvorni_sadrzaj>
      <item>BRAMONT izrada metalnih i alu proizvoda d.o.o., OIB 66705884086</item>
    </izvorni_sadrzaj>
    <derivirana_varijabla naziv="DomainObject.Predmet.ProtuStrankaListNazivFormatedOIB_1">
      <item>BRAMONT izrada metalnih i alu proizvoda d.o.o., OIB 66705884086</item>
    </derivirana_varijabla>
  </DomainObject.Predmet.ProtuStrankaListNazivFormatedOIB>
  <DomainObject.Predmet.OstaliListFormated>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
  <DomainObject.Predmet.OstaliListFormatedOIB>
    <izvorni_sadrzaj>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OIB_1">
      <item>ZOU DRAŽEN VUKOVIĆ I SAŠA LALIĆ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OIB>
  <DomainObject.Predmet.OstaliListFormatedWithAdress>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WithAdress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WithAdress>
  <DomainObject.Predmet.OstaliListFormatedWithAdressOIB>
    <izvorni_sadrzaj>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izvorni_sadrzaj>
    <derivirana_varijabla naziv="DomainObject.Predmet.OstaliListFormatedWithAdressOIB_1">
      <item>ZOU DRAŽEN VUKOVIĆ I SAŠA LALIĆ, Hrvatske mornarice 1d, 21000 Split punomoćnik sudionika u postupku Duje Maleš; Vlade Orlović; Ante Kerum; Goran Odak; Branimir Katić; Petar Sočo; Mario Svalina; Josip Krolo; Marijo Orlović; Antonio Modrić; Ivica Katić; Ivan Zuban; Davor Šundov; Marin Smajić; Hrvoje Modrić; Ivica Zoković; Ivan Katić; Paško Blažević; Ivan Kunić; Nada Sočo; Zoran Veić; Ante Elez</item>
    </derivirana_varijabla>
  </DomainObject.Predmet.OstaliListFormatedWithAdressOIB>
  <DomainObject.Predmet.OstaliListNazivFormated>
    <izvorni_sadrzaj>
      <item>ZOU DRAŽEN VUKOVIĆ I SAŠA LALIĆ</item>
    </izvorni_sadrzaj>
    <derivirana_varijabla naziv="DomainObject.Predmet.OstaliListNazivFormated_1">
      <item>ZOU DRAŽEN VUKOVIĆ I SAŠA LALIĆ</item>
    </derivirana_varijabla>
  </DomainObject.Predmet.OstaliListNazivFormated>
  <DomainObject.Predmet.OstaliListNazivFormatedOIB>
    <izvorni_sadrzaj>
      <item>ZOU DRAŽEN VUKOVIĆ I SAŠA LALIĆ</item>
    </izvorni_sadrzaj>
    <derivirana_varijabla naziv="DomainObject.Predmet.OstaliListNazivFormatedOIB_1">
      <item>ZOU DRAŽEN VUKOVIĆ I SAŠA LALIĆ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Branimir Katić i dr.</izvorni_sadrzaj>
    <derivirana_varijabla naziv="DomainObject.Predmet.StrankaIDrugi_1">Branimir Katić i dr.</derivirana_varijabla>
  </DomainObject.Predmet.StrankaIDrugi>
  <DomainObject.Predmet.ProtustrankaIDrugi>
    <izvorni_sadrzaj>BRAMONT izrada metalnih i alu proizvoda d.o.o.</izvorni_sadrzaj>
    <derivirana_varijabla naziv="DomainObject.Predmet.ProtustrankaIDrugi_1">BRAMONT izrada metalnih i alu proizvoda d.o.o.</derivirana_varijabla>
  </DomainObject.Predmet.ProtustrankaIDrugi>
  <DomainObject.Predmet.StrankaIDrugiAdressOIB>
    <izvorni_sadrzaj>Branimir Katić, OIB 49495977934, Katići 13, 21203 Gornje Postinje i dr.</izvorni_sadrzaj>
    <derivirana_varijabla naziv="DomainObject.Predmet.StrankaIDrugiAdressOIB_1">Branimir Katić, OIB 49495977934, Katići 13, 21203 Gornje Postinje i dr.</derivirana_varijabla>
  </DomainObject.Predmet.StrankaIDrugiAdressOIB>
  <DomainObject.Predmet.ProtustrankaIDrugiAdressOIB>
    <izvorni_sadrzaj>BRAMONT izrada metalnih i alu proizvoda d.o.o., OIB 66705884086, Donji Muć 137, 21203 Donji Muć</izvorni_sadrzaj>
    <derivirana_varijabla naziv="DomainObject.Predmet.ProtustrankaIDrugiAdressOIB_1">BRAMONT izrada metalnih i alu proizvoda d.o.o., OIB 66705884086, Donji Muć 137,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Katić</item>
      <item>Josip Krolo</item>
      <item>BRAMONT izrada metalnih i alu proizvoda d.o.o.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izvorni_sadrzaj>
    <derivirana_varijabla naziv="DomainObject.Predmet.SudioniciListNaziv_1">
      <item>Branimir Katić</item>
      <item>Josip Krolo</item>
      <item>BRAMONT izrada metalnih i alu proizvoda d.o.o.</item>
      <item>Vlade Orlović</item>
      <item>Ivan Katić</item>
      <item>Ivica Katić</item>
      <item>Ivica Zoković</item>
      <item>Zoran Veić</item>
      <item>Ante Elez</item>
      <item>Mario Svalina</item>
      <item>Petar Sočo</item>
      <item>Nada Sočo</item>
      <item>Marijo Orlović</item>
      <item>Ante Kerum</item>
      <item>Marin Smajić</item>
      <item>Antonio Modrić</item>
      <item>Davor Šundov</item>
      <item>Ivan Zuban</item>
      <item>Ivan Kunić</item>
      <item>Goran Odak</item>
      <item>Paško Blažević</item>
      <item>Hrvoje Modrić</item>
      <item>Duje Maleš</item>
      <item>ZOU DRAŽEN VUKOVIĆ I SAŠA LALIĆ</item>
    </derivirana_varijabla>
  </DomainObject.Predmet.SudioniciListNaziv>
  <DomainObject.Predmet.SudioniciListAdressOIB>
    <izvorni_sadrzaj>
      <item>Branimir Katić, OIB 49495977934, Katići 13,21203 Gornje Postinje</item>
      <item>Josip Krolo, OIB 77348544650, Gardun 1,21240 Gardun</item>
      <item>BRAMONT izrada metalnih i alu proizvoda d.o.o.,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izvorni_sadrzaj>
    <derivirana_varijabla naziv="DomainObject.Predmet.SudioniciListAdressOIB_1">
      <item>Branimir Katić, OIB 49495977934, Katići 13,21203 Gornje Postinje</item>
      <item>Josip Krolo, OIB 77348544650, Gardun 1,21240 Gardun</item>
      <item>BRAMONT izrada metalnih i alu proizvoda d.o.o., OIB 66705884086, Donji Muć 137,21203 Donji Muć</item>
      <item>Vlade Orlović, OIB 95029185292, Donji Muć 25,21203 Donji Muć</item>
      <item>Ivan Katić, OIB 10460755596, Katići 11,21203 Gornje Postinje</item>
      <item>Ivica Katić, OIB 56892284274, Katići Gornji 5p,21203 Gornje Postinje</item>
      <item>Ivica Zoković, OIB 01020657693, Gornje Postinje 29,21203 Gornje Postinje</item>
      <item>Zoran Veić, OIB 22765317845, Veići 27,21203 Neorić</item>
      <item>Ante Elez, OIB 28155259785, Ulica Don Mate Mihanovića 4,21210 Solin</item>
      <item>Mario Svalina, OIB 70822909523, Crivac bb,21203 Crivac</item>
      <item>Petar Sočo, OIB 97707994329, Progon 3,21203 Neorić</item>
      <item>Nada Sočo, OIB 03209057307, Progon 3,21203 Neorić</item>
      <item>Marijo Orlović, OIB 67367375234, Donji Muć 192,21203 Donji Muć</item>
      <item>Ante Kerum, OIB 76612434306, Gornje Ogorje bb,21206 Gornje Ogorje</item>
      <item>Marin Smajić, OIB 08013815580, Biskupa Jurja Dobrile 7,21000 Split</item>
      <item>Antonio Modrić, OIB 96231425337, Hrvatskih Velikana 26,21311 Žrnovnica</item>
      <item>Davor Šundov, OIB 80146220786, Bračevići 0,21206 Bračević</item>
      <item>Ivan Zuban, OIB 11669338092, Centar - Dubrava 20,21203 Neorić</item>
      <item>Ivan Kunić, OIB 64343038459, Vukovarska 23,21214 Kaštel Gomilica</item>
      <item>Goran Odak, OIB 15220667287, Velebitska 18,21000 Split</item>
      <item>Paško Blažević, OIB 33917768841, Sarajevska 21,21000 Split</item>
      <item>Hrvoje Modrić, OIB 67423884857, Hrvatskih Velikana 26,21311 Žrnovnica</item>
      <item>Duje Maleš, OIB 13723425874, Pometena Brda 12,21202 Brštanovo</item>
      <item>ZOU DRAŽEN VUKOVIĆ I SAŠA LALIĆ, Hrvatske mornarice 1d,21000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izvorni_sadrzaj>
    <derivirana_varijabla naziv="DomainObject.Predmet.SudioniciListNazivOIB_1">
      <item>, OIB 49495977934</item>
      <item>, OIB 77348544650</item>
      <item>, OIB 66705884086</item>
      <item>, OIB 95029185292</item>
      <item>, OIB 10460755596</item>
      <item>, OIB 56892284274</item>
      <item>, OIB 01020657693</item>
      <item>, OIB 22765317845</item>
      <item>, OIB 28155259785</item>
      <item>, OIB 70822909523</item>
      <item>, OIB 97707994329</item>
      <item>, OIB 03209057307</item>
      <item>, OIB 67367375234</item>
      <item>, OIB 76612434306</item>
      <item>, OIB 08013815580</item>
      <item>, OIB 96231425337</item>
      <item>, OIB 80146220786</item>
      <item>, OIB 11669338092</item>
      <item>, OIB 64343038459</item>
      <item>, OIB 15220667287</item>
      <item>, OIB 33917768841</item>
      <item>, OIB 67423884857</item>
      <item>, OIB 13723425874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2740</properties:Words>
  <properties:Characters>15484</properties:Characters>
  <properties:Lines>265</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2016-02-29T09:43:00Z</dcterms:created>
  <dc:creator>wsadmin</dc:creator>
  <cp:lastModifiedBy>Paško Bačić</cp:lastModifiedBy>
  <cp:lastPrinted>2015-04-02T12:55:00Z</cp:lastPrinted>
  <dcterms:modified xmlns:xsi="http://www.w3.org/2001/XMLSchema-instance" xsi:type="dcterms:W3CDTF">2016-02-29T09:47:00Z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