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F4345B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7b59d96" w14:paraId="7b59d96" w:rsidRDefault="00740C03" w:rsidP="00900636" w:rsidR="00740C03">
      <w:pPr>
        <w:ind w:firstLine="708" w:left="5664"/>
        <w:jc w:val="right"/>
        <w15:collapsed w:val="false"/>
        <w:rPr>
          <w:b/>
        </w:rPr>
      </w:pPr>
    </w:p>
    <w:p w:rsidRDefault="0066596C" w:rsidP="00740C03" w:rsidR="00685199">
      <w:pPr>
        <w:ind w:firstLine="708" w:left="5664"/>
        <w:jc w:val="both"/>
      </w:pPr>
      <w:r w:rsidRPr="00645508">
        <w:t xml:space="preserve"> </w:t>
      </w:r>
      <w:r w:rsidR="00544F1E" w:rsidRPr="00765B0E">
        <w:t>40.St-</w:t>
      </w:r>
      <w:r w:rsidR="00544F1E">
        <w:t>1394/13</w:t>
      </w:r>
    </w:p>
    <w:p w:rsidRDefault="00544F1E" w:rsidP="00900636" w:rsidR="00544F1E">
      <w:pPr>
        <w:ind w:firstLine="708" w:left="5664"/>
        <w:jc w:val="right"/>
      </w:pPr>
    </w:p>
    <w:p w:rsidRDefault="0044359C" w:rsidP="0044359C" w:rsidR="0044359C" w:rsidRPr="00645508">
      <w:pPr>
        <w:jc w:val="center"/>
        <w:rPr>
          <w:b/>
        </w:rPr>
      </w:pPr>
      <w:r>
        <w:t>R E P U B L I K A  H  R V A T  S K A</w:t>
      </w:r>
    </w:p>
    <w:p w:rsidRDefault="00877097" w:rsidP="00974456" w:rsidR="00B01320" w:rsidRPr="0044359C">
      <w:pPr>
        <w:jc w:val="center"/>
      </w:pPr>
      <w:r w:rsidRPr="0044359C">
        <w:t>Z A K L</w:t>
      </w:r>
      <w:r w:rsidR="004270F7" w:rsidRPr="0044359C">
        <w:t>J U Č A K</w:t>
      </w:r>
    </w:p>
    <w:p w:rsidRDefault="00D92622" w:rsidP="005D56F9" w:rsidR="005D56F9">
      <w:pPr>
        <w:jc w:val="both"/>
      </w:pPr>
      <w:r w:rsidRPr="00645508">
        <w:tab/>
      </w:r>
      <w:r w:rsidR="005D56F9">
        <w:tab/>
        <w:t xml:space="preserve">            </w:t>
      </w:r>
    </w:p>
    <w:p w:rsidRDefault="005D56F9" w:rsidP="005D56F9" w:rsidR="005D56F9">
      <w:pPr>
        <w:jc w:val="both"/>
      </w:pPr>
      <w:r>
        <w:tab/>
        <w:t xml:space="preserve">TRGOVAČKI SUD U ZAGREBU po sucu Anti Galiću  kao stečajnom sucu u stečajnom postupku nad stečajnim dužnikom </w:t>
      </w:r>
      <w:r w:rsidR="00544F1E" w:rsidRPr="006260B3">
        <w:t xml:space="preserve">MIJVIS GENERALNA REPARACIJA MOTORA d.o.o., </w:t>
      </w:r>
      <w:r w:rsidR="00544F1E">
        <w:t xml:space="preserve">u stečaju, </w:t>
      </w:r>
      <w:r w:rsidR="00544F1E" w:rsidRPr="006260B3">
        <w:t xml:space="preserve">Križ, Gornji Prnjarovac 121, </w:t>
      </w:r>
      <w:r w:rsidR="0044359C" w:rsidRPr="006125CA">
        <w:t xml:space="preserve"> </w:t>
      </w:r>
      <w:r>
        <w:t xml:space="preserve">dana </w:t>
      </w:r>
      <w:r w:rsidR="00544F1E">
        <w:t>27.rujna</w:t>
      </w:r>
      <w:r w:rsidR="00260207">
        <w:t xml:space="preserve"> </w:t>
      </w:r>
      <w:r w:rsidR="0044359C">
        <w:t>201</w:t>
      </w:r>
      <w:r w:rsidR="00544F1E">
        <w:t>6</w:t>
      </w:r>
      <w:r w:rsidR="0044359C">
        <w:t>.</w:t>
      </w:r>
      <w:r>
        <w:t xml:space="preserve"> 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</w:p>
    <w:p w:rsidRDefault="008D0264" w:rsidP="00974456" w:rsidR="00F868C9" w:rsidRPr="009F646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9F646A">
        <w:t xml:space="preserve">        </w:t>
      </w:r>
      <w:r w:rsidR="00877097" w:rsidRPr="009F646A">
        <w:t>z a k l</w:t>
      </w:r>
      <w:r w:rsidR="004270F7" w:rsidRPr="009F646A">
        <w:t xml:space="preserve">j u č i o  </w:t>
      </w:r>
      <w:r w:rsidR="00C31D80" w:rsidRPr="009F646A">
        <w:t xml:space="preserve"> </w:t>
      </w:r>
      <w:r w:rsidR="00877097" w:rsidRPr="009F646A">
        <w:t xml:space="preserve"> j </w:t>
      </w:r>
      <w:r w:rsidR="00A806E8" w:rsidRPr="009F646A">
        <w:t xml:space="preserve">e </w:t>
      </w:r>
      <w:r w:rsidR="00A806E8" w:rsidRPr="009F646A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7D370E">
        <w:t>22.</w:t>
      </w:r>
      <w:r w:rsidR="00900636">
        <w:t xml:space="preserve"> </w:t>
      </w:r>
      <w:r w:rsidR="007D370E">
        <w:t>prosinca</w:t>
      </w:r>
      <w:r w:rsidR="00900636">
        <w:t xml:space="preserve"> 201</w:t>
      </w:r>
      <w:r w:rsidR="0044359C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7D370E">
        <w:t>1394</w:t>
      </w:r>
      <w:r w:rsidR="0044359C">
        <w:t>/13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7D370E" w:rsidRPr="006260B3">
        <w:t xml:space="preserve">MIJVIS GENERALNA REPARACIJA MOTORA d.o.o., </w:t>
      </w:r>
      <w:r w:rsidR="007D370E">
        <w:t xml:space="preserve">u stečaju, </w:t>
      </w:r>
      <w:r w:rsidR="007D370E" w:rsidRPr="006260B3">
        <w:t>Križ, Gornji Prnjarovac 121</w:t>
      </w:r>
      <w:r w:rsidR="007D370E">
        <w:t>. OIB</w:t>
      </w:r>
      <w:r w:rsidR="003308B3">
        <w:t>. 90193829736</w:t>
      </w:r>
      <w:r w:rsidR="007D370E">
        <w:t xml:space="preserve"> </w:t>
      </w:r>
      <w:r w:rsidR="003308B3">
        <w:t xml:space="preserve"> </w:t>
      </w:r>
      <w:r w:rsidR="0044359C">
        <w:t>,</w:t>
      </w:r>
      <w:r w:rsidR="0044359C" w:rsidRPr="006125CA">
        <w:t xml:space="preserve">  </w:t>
      </w:r>
      <w:r w:rsidR="00900636">
        <w:t>u</w:t>
      </w:r>
      <w:r w:rsidR="00D92622" w:rsidRPr="00645508">
        <w:t xml:space="preserve">z odgovarajuću primjenu Ovršnog zakona, i to: 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</w:pPr>
      <w:r>
        <w:t>k.č. br. 3133, voćnjak, u pov. 3822 čm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 xml:space="preserve">k.č. br. 3134, oranica, u pov. 997 čm, dvorište u pov. 1559 čm, kuća u pov. 67 čm, 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>k.č. br. 3135, oranica u pov. 2778 čm,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ab/>
        <w:t>k.č. br. 3163, šuma u pov. 4695 čm,</w:t>
      </w:r>
    </w:p>
    <w:p w:rsidRDefault="00FD68E4" w:rsidP="00FD68E4" w:rsidR="00FD68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</w:pPr>
      <w:r>
        <w:t>sve upisano u zk. ul. br. 14 k.o. Šušnjari kod Općinskog suda u Ivanić Gradu.</w:t>
      </w:r>
    </w:p>
    <w:p w:rsidRDefault="003308B3" w:rsidP="003308B3" w:rsidR="003308B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</w:pPr>
      <w:r>
        <w:t>sve upisano u zk. ul. br. 14 k.o. Šušnjari kod Općinskog suda u Ivanić Gradu.</w:t>
      </w:r>
    </w:p>
    <w:p w:rsidRDefault="00A84C1A" w:rsidP="00974456" w:rsidR="000D4702">
      <w:pPr>
        <w:jc w:val="both"/>
      </w:pPr>
      <w:r w:rsidRPr="00645508">
        <w:tab/>
      </w:r>
    </w:p>
    <w:p w:rsidRDefault="00A84C1A" w:rsidP="000D4702" w:rsidR="00A84C1A" w:rsidRPr="00645508">
      <w:pPr>
        <w:ind w:firstLine="708"/>
        <w:jc w:val="both"/>
      </w:pPr>
      <w:r w:rsidRPr="00645508">
        <w:t xml:space="preserve">II  </w:t>
      </w:r>
      <w:r w:rsidR="009C659B">
        <w:t>Ovim zaključkom određuje se</w:t>
      </w:r>
      <w:r w:rsidR="00260207">
        <w:t xml:space="preserve"> </w:t>
      </w:r>
      <w:r w:rsidR="00FD68E4" w:rsidRPr="00FD68E4">
        <w:rPr>
          <w:b/>
        </w:rPr>
        <w:t>prva</w:t>
      </w:r>
      <w:r w:rsidR="00FD68E4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</w:t>
      </w:r>
      <w:r w:rsidR="0044359C">
        <w:t>a</w:t>
      </w:r>
      <w:r w:rsidR="009C659B">
        <w:t xml:space="preserve"> opisan</w:t>
      </w:r>
      <w:r w:rsidR="0044359C">
        <w:t>ih</w:t>
      </w:r>
      <w:r w:rsidR="009C659B">
        <w:t xml:space="preserve"> u točci I ovog zaključka u stečajnom postupku.</w:t>
      </w:r>
    </w:p>
    <w:p w:rsidRDefault="000D4702" w:rsidP="00BB2D98" w:rsidR="000D4702">
      <w:pPr>
        <w:ind w:firstLine="708"/>
        <w:jc w:val="both"/>
      </w:pPr>
    </w:p>
    <w:p w:rsidRDefault="009C659B" w:rsidP="00BB2D98" w:rsidR="0044359C" w:rsidRPr="0044359C">
      <w:pPr>
        <w:ind w:firstLine="708"/>
        <w:jc w:val="both"/>
        <w:rPr>
          <w:b/>
        </w:rPr>
      </w:pPr>
      <w:r>
        <w:t xml:space="preserve">III Početna cijena nekretnine </w:t>
      </w:r>
      <w:r w:rsidR="0044359C">
        <w:t>utvrđuje se</w:t>
      </w:r>
      <w:r w:rsidR="00FD68E4">
        <w:t xml:space="preserve"> u iznosu </w:t>
      </w:r>
      <w:r w:rsidR="00BB2D98">
        <w:t>od 1.473.325,16 kn</w:t>
      </w:r>
    </w:p>
    <w:p w:rsidRDefault="000D4702" w:rsidP="00974456" w:rsidR="000D4702">
      <w:pPr>
        <w:ind w:firstLine="708"/>
        <w:jc w:val="both"/>
      </w:pPr>
    </w:p>
    <w:p w:rsidRDefault="009C659B" w:rsidP="00974456" w:rsidR="009C659B">
      <w:pPr>
        <w:ind w:firstLine="708"/>
        <w:jc w:val="both"/>
        <w:rPr>
          <w:b/>
        </w:rPr>
      </w:pPr>
      <w:r>
        <w:t>IV Ročište za javnu dražbu određuje se</w:t>
      </w:r>
      <w:r w:rsidR="00AF3B91">
        <w:t xml:space="preserve"> za dan: </w:t>
      </w:r>
      <w:r w:rsidR="00A65ED3">
        <w:rPr>
          <w:b/>
        </w:rPr>
        <w:t xml:space="preserve"> </w:t>
      </w:r>
      <w:r w:rsidR="001C04AB">
        <w:rPr>
          <w:b/>
        </w:rPr>
        <w:t xml:space="preserve">25.listopada </w:t>
      </w:r>
      <w:r w:rsidR="00900636">
        <w:rPr>
          <w:b/>
        </w:rPr>
        <w:t>201</w:t>
      </w:r>
      <w:r w:rsidR="001C04AB">
        <w:rPr>
          <w:b/>
        </w:rPr>
        <w:t>6</w:t>
      </w:r>
      <w:r w:rsidR="0044359C">
        <w:rPr>
          <w:b/>
        </w:rPr>
        <w:t>.</w:t>
      </w:r>
      <w:r w:rsidRPr="009C659B">
        <w:rPr>
          <w:b/>
        </w:rPr>
        <w:t xml:space="preserve"> u </w:t>
      </w:r>
      <w:r w:rsidR="001C04AB">
        <w:rPr>
          <w:b/>
        </w:rPr>
        <w:t xml:space="preserve">11,15 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44359C">
        <w:rPr>
          <w:b/>
        </w:rPr>
        <w:t>2</w:t>
      </w:r>
      <w:r w:rsidRPr="00E919CC">
        <w:rPr>
          <w:b/>
        </w:rPr>
        <w:t>/II.</w:t>
      </w:r>
      <w:r w:rsidR="0044359C">
        <w:rPr>
          <w:b/>
        </w:rPr>
        <w:t>,</w:t>
      </w:r>
    </w:p>
    <w:p w:rsidRDefault="000D4702" w:rsidP="001B30E7" w:rsidR="000D4702">
      <w:pPr>
        <w:ind w:firstLine="708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0D4702" w:rsidP="00900636" w:rsidR="000D4702">
      <w:pPr>
        <w:ind w:firstLine="708"/>
        <w:jc w:val="both"/>
      </w:pP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jamčevinu u iznosu od 10 % </w:t>
      </w:r>
      <w:r w:rsidR="00823013">
        <w:t>početne cijene</w:t>
      </w:r>
      <w:r w:rsidR="00A84C1A" w:rsidRPr="00645508">
        <w:t xml:space="preserve"> </w:t>
      </w:r>
      <w:r w:rsidR="00A84C1A" w:rsidRPr="00645508">
        <w:lastRenderedPageBreak/>
        <w:t>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 2390001-1300000460 poziv na broj 05 </w:t>
      </w:r>
      <w:r w:rsidR="001C04AB">
        <w:t>1394-</w:t>
      </w:r>
      <w:r w:rsidR="0044359C">
        <w:t>13</w:t>
      </w:r>
      <w:r w:rsidR="000E77FF" w:rsidRPr="00645508">
        <w:t xml:space="preserve"> dokaz o tome predoče stečajnom sucu prije početka dražbe.</w:t>
      </w:r>
    </w:p>
    <w:p w:rsidRDefault="00A84C1A" w:rsidP="00974456" w:rsidR="001C04AB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>, odnosno bankarska garancija</w:t>
      </w:r>
      <w:r w:rsidR="00274521">
        <w:t>,</w:t>
      </w:r>
      <w:r w:rsidRPr="00645508">
        <w:t xml:space="preserve">  </w:t>
      </w:r>
      <w:r w:rsidR="00274521">
        <w:t>vratit</w:t>
      </w:r>
      <w:r w:rsidRPr="00645508">
        <w:t xml:space="preserve">  </w:t>
      </w:r>
      <w:r w:rsidR="00274521" w:rsidRPr="00645508">
        <w:t xml:space="preserve">će </w:t>
      </w:r>
      <w:r w:rsidR="001C04AB">
        <w:t>u rokovima propisanim OZ.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C51B43" w:rsidR="00A84C1A" w:rsidRPr="00645508">
      <w:pPr>
        <w:ind w:firstLine="708"/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C51B43" w:rsidR="00A84C1A">
      <w:pPr>
        <w:ind w:firstLine="708"/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C51B43" w:rsidR="00A84C1A" w:rsidRPr="00645508">
      <w:pPr>
        <w:ind w:firstLine="708"/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C51B43" w:rsidR="00A84C1A" w:rsidRPr="00645508">
      <w:pPr>
        <w:ind w:firstLine="708"/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C51B43" w:rsidR="00A84C1A" w:rsidRPr="00645508">
      <w:pPr>
        <w:ind w:firstLine="708"/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C51B43" w:rsidR="00A84C1A" w:rsidRPr="00645508">
      <w:pPr>
        <w:ind w:firstLine="708"/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C51B43" w:rsidR="00A84C1A" w:rsidRPr="00645508">
      <w:pPr>
        <w:ind w:firstLine="708"/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F4345B" w:rsidR="00A84C1A" w:rsidRPr="00645508">
      <w:pPr>
        <w:ind w:firstLine="708"/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A84C1A" w:rsidRPr="00645508">
        <w:t>Prodaja se obavlja po načelu «viđeno-kupljeno», što isključuje sve naknadne</w:t>
      </w:r>
      <w:r w:rsidR="00F4345B">
        <w:t xml:space="preserve"> </w:t>
      </w:r>
      <w:r w:rsidR="00A84C1A" w:rsidRPr="00645508">
        <w:t>prigovore kupca.</w:t>
      </w:r>
    </w:p>
    <w:p w:rsidRDefault="00A84C1A" w:rsidP="00974456" w:rsidR="00A84C1A">
      <w:pPr>
        <w:jc w:val="both"/>
      </w:pPr>
      <w:r w:rsidRPr="00645508">
        <w:lastRenderedPageBreak/>
        <w:t xml:space="preserve">     </w:t>
      </w:r>
      <w:r w:rsidR="00361730" w:rsidRPr="00645508">
        <w:tab/>
      </w:r>
      <w:r w:rsidRPr="00645508">
        <w:t>Razgledati nekretnine i dokumentaciju vezanu uz iste, zainteresirane osobe mogu u vrijeme dogovoreno sa stečajnim upraviteljem na tel.br.</w:t>
      </w:r>
      <w:r w:rsidR="00D3205F">
        <w:t xml:space="preserve"> </w:t>
      </w:r>
      <w:r w:rsidR="00C51B43">
        <w:t>091</w:t>
      </w:r>
      <w:r w:rsidR="00D3205F">
        <w:t>/</w:t>
      </w:r>
      <w:r w:rsidR="00C51B43">
        <w:t>2333-387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44359C" w:rsidP="00974456" w:rsidR="0044359C">
      <w:pPr>
        <w:jc w:val="both"/>
      </w:pPr>
    </w:p>
    <w:p w:rsidRDefault="000D4702" w:rsidP="00974456" w:rsidR="000D4702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 w:rsidRPr="00645508">
      <w:pPr>
        <w:jc w:val="both"/>
      </w:pPr>
    </w:p>
    <w:p w:rsidRDefault="00A84C1A" w:rsidP="00974456" w:rsidR="00BC214C">
      <w:pPr>
        <w:jc w:val="both"/>
      </w:pPr>
      <w:r w:rsidRPr="00645508">
        <w:tab/>
        <w:t>Rješenjem ovog suda broj St-</w:t>
      </w:r>
      <w:r w:rsidR="009B5CF2">
        <w:t>1394</w:t>
      </w:r>
      <w:r w:rsidR="0044359C">
        <w:t>/13</w:t>
      </w:r>
      <w:r w:rsidRPr="00645508">
        <w:t xml:space="preserve"> od </w:t>
      </w:r>
      <w:r w:rsidR="009B5CF2">
        <w:t>28.veljače</w:t>
      </w:r>
      <w:r w:rsidR="0044359C">
        <w:t xml:space="preserve"> 2014.</w:t>
      </w:r>
      <w:r w:rsidRPr="00645508">
        <w:t xml:space="preserve"> otvoren je stečajni postupak nad gore navedenim stečajnim dužnikom, a stečajnu masu između ostalog čine i nekretnine koje su predmet ove prodaje, a na kojima je upisano razlučno pravo </w:t>
      </w:r>
      <w:r w:rsidR="00BC214C">
        <w:t xml:space="preserve">za </w:t>
      </w:r>
      <w:r w:rsidRPr="00645508">
        <w:t xml:space="preserve">korist </w:t>
      </w:r>
      <w:r w:rsidR="00BC214C">
        <w:t xml:space="preserve">vjerovnika naznačenih u izreci rješenja. </w:t>
      </w:r>
    </w:p>
    <w:p w:rsidRDefault="00A84C1A" w:rsidP="00974456" w:rsidR="00CB2481">
      <w:pPr>
        <w:jc w:val="both"/>
      </w:pPr>
      <w:r w:rsidRPr="00645508">
        <w:tab/>
        <w:t xml:space="preserve">Stečajni je upravitelj podnio ovome sudu </w:t>
      </w:r>
      <w:r w:rsidR="00BC214C">
        <w:t xml:space="preserve">dana </w:t>
      </w:r>
      <w:r w:rsidR="009B5CF2">
        <w:t xml:space="preserve">18.studenog </w:t>
      </w:r>
      <w:r w:rsidR="0044359C">
        <w:t xml:space="preserve"> 2014.</w:t>
      </w:r>
      <w:r w:rsidR="00BC214C">
        <w:t xml:space="preserve"> </w:t>
      </w:r>
      <w:r w:rsidRPr="00645508">
        <w:t xml:space="preserve">prijedlog da se nekretnine opisane u točci </w:t>
      </w:r>
      <w:r w:rsidR="00645508">
        <w:t>I</w:t>
      </w:r>
      <w:r w:rsidRPr="00645508">
        <w:t xml:space="preserve">. ovog zaključka prodaju uz odgovarajuću primjenu pravila o ovrsi na nekretninama, sve sukladno čl.164. st.1 Stečajnog zakona (NN 44/96 do </w:t>
      </w:r>
      <w:r w:rsidR="00CB2481">
        <w:t>133/12,</w:t>
      </w:r>
      <w:r w:rsidRPr="00645508">
        <w:t xml:space="preserve"> dalje SZ)</w:t>
      </w:r>
      <w:r w:rsidR="009B5CF2">
        <w:t>, koji se u ovom postupku primjenjuje temeljem odredbe članka 441. stavak 1. Stečajnog zakona (N.N. br.71/15)</w:t>
      </w:r>
      <w:r w:rsidR="00CB2481">
        <w:t>.</w:t>
      </w:r>
    </w:p>
    <w:p w:rsidRDefault="009B5CF2" w:rsidP="00974456" w:rsidR="00086EB8">
      <w:pPr>
        <w:jc w:val="both"/>
      </w:pPr>
      <w:r>
        <w:tab/>
      </w:r>
      <w:r w:rsidR="00823013"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="00823013">
          <w:t>164. st</w:t>
        </w:r>
      </w:smartTag>
      <w:r w:rsidR="00823013"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9B5CF2" w:rsidP="009B5CF2" w:rsidR="009B5CF2">
      <w:pPr>
        <w:ind w:firstLine="708"/>
        <w:jc w:val="both"/>
      </w:pPr>
      <w:r>
        <w:t>Pravomoćnim rješenjem od 22.prosinca 2014. određena je prodaja nekretnina opisanih toč. I. ovog zaključka.</w:t>
      </w:r>
    </w:p>
    <w:p w:rsidRDefault="00823013" w:rsidP="00823013" w:rsidR="00823013">
      <w:pPr>
        <w:ind w:firstLine="708"/>
        <w:jc w:val="both"/>
      </w:pPr>
      <w:r>
        <w:t xml:space="preserve">Sukladno prijedlogu stečajnog upravitelja stečajni sudac je </w:t>
      </w:r>
      <w:r w:rsidR="00CB2481">
        <w:t xml:space="preserve">početnu cijenu odredio u visini procijenjene vrijednosti po stalnom sudskom vještaku </w:t>
      </w:r>
      <w:r w:rsidR="00675E1F">
        <w:t xml:space="preserve">Ljubomi Radonić </w:t>
      </w: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čl. </w:t>
      </w:r>
      <w:r w:rsidR="009A6E63">
        <w:t>9</w:t>
      </w:r>
      <w:r w:rsidR="0044359C">
        <w:t>5-103</w:t>
      </w:r>
      <w:r w:rsidR="00B75233">
        <w:t xml:space="preserve"> O</w:t>
      </w:r>
      <w:r w:rsidR="00086EB8">
        <w:t xml:space="preserve">vršnog zakona (NN br. </w:t>
      </w:r>
      <w:r w:rsidR="0044359C">
        <w:t>112</w:t>
      </w:r>
      <w:r w:rsidR="00B75233">
        <w:t>/12)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>
      <w:pPr>
        <w:jc w:val="center"/>
      </w:pPr>
      <w:r w:rsidRPr="00645508">
        <w:t xml:space="preserve">Zagreb, </w:t>
      </w:r>
      <w:r w:rsidR="00675E1F">
        <w:t>27.rujna</w:t>
      </w:r>
      <w:r w:rsidR="00260207">
        <w:t xml:space="preserve"> </w:t>
      </w:r>
      <w:r w:rsidR="0044359C">
        <w:t>201</w:t>
      </w:r>
      <w:r w:rsidR="00675E1F">
        <w:t>6</w:t>
      </w:r>
      <w:r w:rsidR="0044359C">
        <w:t>.</w:t>
      </w:r>
    </w:p>
    <w:p w:rsidRDefault="00675E1F" w:rsidP="00361730" w:rsidR="00675E1F" w:rsidRPr="00645508">
      <w:pPr>
        <w:jc w:val="center"/>
      </w:pP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F4345B">
        <w:tab/>
      </w:r>
      <w:r w:rsidR="00086EB8" w:rsidRPr="00645508">
        <w:t>Sudac:</w:t>
      </w:r>
    </w:p>
    <w:p w:rsidRDefault="00736EF6" w:rsidP="00B408B7" w:rsidR="00654294">
      <w:pPr>
        <w:ind w:firstLine="708" w:left="4248"/>
        <w:jc w:val="center"/>
      </w:pPr>
      <w:r>
        <w:tab/>
      </w:r>
      <w:r w:rsidR="00F4345B">
        <w:tab/>
      </w:r>
      <w:smartTag w:element="PersonName" w:uri="urn:schemas-microsoft-com:office:smarttags">
        <w:r w:rsidR="00A84C1A" w:rsidRPr="00645508">
          <w:t>Ante Galić</w:t>
        </w:r>
      </w:smartTag>
      <w:r w:rsidR="00B408B7">
        <w:t xml:space="preserve"> </w:t>
      </w:r>
      <w:r w:rsidR="00F4345B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DC7D12" w:rsidP="00974456" w:rsidR="00DC7D12">
      <w:pPr>
        <w:jc w:val="both"/>
      </w:pPr>
    </w:p>
    <w:p w:rsidRDefault="00F4345B" w:rsidP="00422EE0" w:rsidR="00F4345B">
      <w:pPr>
        <w:jc w:val="both"/>
      </w:pPr>
      <w:r>
        <w:t>Za točnost otpravka, ovlašteni službenik:</w:t>
      </w:r>
    </w:p>
    <w:p w:rsidRDefault="00F4345B" w:rsidP="00422EE0" w:rsidR="00F4345B">
      <w:pPr>
        <w:jc w:val="both"/>
      </w:pPr>
      <w:r>
        <w:t xml:space="preserve">               Valentina Delač</w:t>
      </w:r>
    </w:p>
    <w:p w:rsidRDefault="00DC7D12" w:rsidP="00F4345B" w:rsidR="00DC7D12">
      <w:pPr>
        <w:ind w:left="720"/>
        <w:jc w:val="both"/>
      </w:pP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3A1" w:rsidR="00AC23A1">
      <w:r>
        <w:separator/>
      </w:r>
    </w:p>
  </w:endnote>
  <w:endnote w:id="0" w:type="continuationSeparator">
    <w:p w:rsidRDefault="00AC23A1" w:rsidR="00AC2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3A1" w:rsidR="00AC23A1">
      <w:r>
        <w:separator/>
      </w:r>
    </w:p>
  </w:footnote>
  <w:footnote w:id="0" w:type="continuationSeparator">
    <w:p w:rsidRDefault="00AC23A1" w:rsidR="00AC2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18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P="00A12C3D" w:rsidR="009F646A" w:rsidRPr="00A12C3D">
    <w:pPr>
      <w:pStyle w:val="Zaglavlje"/>
      <w:jc w:val="right"/>
    </w:pPr>
    <w:r>
      <w:t>40</w:t>
    </w:r>
    <w:r w:rsidR="00740C03">
      <w:t>.</w:t>
    </w:r>
    <w:r>
      <w:t>St-</w:t>
    </w:r>
    <w:r w:rsidR="001C04AB">
      <w:t>1394</w:t>
    </w:r>
    <w:r>
      <w:t>/1</w:t>
    </w:r>
    <w:r w:rsidR="001C04AB">
      <w:t>3</w:t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4">
    <w:nsid w:val="4FE016E6"/>
    <w:multiLevelType w:val="hybridMultilevel"/>
    <w:tmpl w:val="9FB207F4"/>
    <w:lvl w:tplc="3BEC4D8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4C152DE"/>
    <w:multiLevelType w:val="hybridMultilevel"/>
    <w:tmpl w:val="E49E0732"/>
    <w:lvl w:tplc="525C074E" w:ilvl="0">
      <w:start w:val="40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656"/>
    <w:rsid w:val="00031560"/>
    <w:rsid w:val="00047093"/>
    <w:rsid w:val="00062F3C"/>
    <w:rsid w:val="0008428F"/>
    <w:rsid w:val="00086EB8"/>
    <w:rsid w:val="000D3E10"/>
    <w:rsid w:val="000D4702"/>
    <w:rsid w:val="000E77FF"/>
    <w:rsid w:val="000F00A7"/>
    <w:rsid w:val="00105DED"/>
    <w:rsid w:val="00136031"/>
    <w:rsid w:val="001401A9"/>
    <w:rsid w:val="0014174A"/>
    <w:rsid w:val="00153E95"/>
    <w:rsid w:val="00161B58"/>
    <w:rsid w:val="0016709E"/>
    <w:rsid w:val="00167C21"/>
    <w:rsid w:val="00185CCC"/>
    <w:rsid w:val="001A0199"/>
    <w:rsid w:val="001A59AD"/>
    <w:rsid w:val="001B30E7"/>
    <w:rsid w:val="001C04AB"/>
    <w:rsid w:val="001D17FB"/>
    <w:rsid w:val="001D42E0"/>
    <w:rsid w:val="002048C5"/>
    <w:rsid w:val="00222021"/>
    <w:rsid w:val="00232160"/>
    <w:rsid w:val="00260207"/>
    <w:rsid w:val="00274521"/>
    <w:rsid w:val="002812CE"/>
    <w:rsid w:val="002944F0"/>
    <w:rsid w:val="002B1F84"/>
    <w:rsid w:val="002C15FA"/>
    <w:rsid w:val="002C2A39"/>
    <w:rsid w:val="002E2883"/>
    <w:rsid w:val="002E62F7"/>
    <w:rsid w:val="002F15B8"/>
    <w:rsid w:val="00323102"/>
    <w:rsid w:val="003308B3"/>
    <w:rsid w:val="00333139"/>
    <w:rsid w:val="00361730"/>
    <w:rsid w:val="00374D53"/>
    <w:rsid w:val="00380A99"/>
    <w:rsid w:val="003B6F27"/>
    <w:rsid w:val="0040188D"/>
    <w:rsid w:val="004270F7"/>
    <w:rsid w:val="00430D99"/>
    <w:rsid w:val="0044359C"/>
    <w:rsid w:val="004451EF"/>
    <w:rsid w:val="0045250C"/>
    <w:rsid w:val="004560D9"/>
    <w:rsid w:val="004B0809"/>
    <w:rsid w:val="004C5C6C"/>
    <w:rsid w:val="004D73BC"/>
    <w:rsid w:val="004D7CF5"/>
    <w:rsid w:val="00513852"/>
    <w:rsid w:val="00515969"/>
    <w:rsid w:val="00526D62"/>
    <w:rsid w:val="005318A9"/>
    <w:rsid w:val="00544F1E"/>
    <w:rsid w:val="00592CB5"/>
    <w:rsid w:val="005C2EB1"/>
    <w:rsid w:val="005C51D7"/>
    <w:rsid w:val="005D56F9"/>
    <w:rsid w:val="005D734D"/>
    <w:rsid w:val="005F5633"/>
    <w:rsid w:val="0061272E"/>
    <w:rsid w:val="00621277"/>
    <w:rsid w:val="00622282"/>
    <w:rsid w:val="00633709"/>
    <w:rsid w:val="00645508"/>
    <w:rsid w:val="00652C42"/>
    <w:rsid w:val="00654294"/>
    <w:rsid w:val="0066596C"/>
    <w:rsid w:val="00675E1F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7025E0"/>
    <w:rsid w:val="00704629"/>
    <w:rsid w:val="00736EF6"/>
    <w:rsid w:val="00740C03"/>
    <w:rsid w:val="0074479B"/>
    <w:rsid w:val="007678A2"/>
    <w:rsid w:val="007A0ABD"/>
    <w:rsid w:val="007A26A6"/>
    <w:rsid w:val="007A3E67"/>
    <w:rsid w:val="007D16E7"/>
    <w:rsid w:val="007D25D9"/>
    <w:rsid w:val="007D3454"/>
    <w:rsid w:val="007D370E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B5CF2"/>
    <w:rsid w:val="009C3B39"/>
    <w:rsid w:val="009C659B"/>
    <w:rsid w:val="009F646A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C23A1"/>
    <w:rsid w:val="00AE263A"/>
    <w:rsid w:val="00AE28C7"/>
    <w:rsid w:val="00AF3B91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25E1"/>
    <w:rsid w:val="00B9445D"/>
    <w:rsid w:val="00BA698F"/>
    <w:rsid w:val="00BA6D11"/>
    <w:rsid w:val="00BB2D98"/>
    <w:rsid w:val="00BC214C"/>
    <w:rsid w:val="00BD595B"/>
    <w:rsid w:val="00BE3191"/>
    <w:rsid w:val="00BE5BAA"/>
    <w:rsid w:val="00C21015"/>
    <w:rsid w:val="00C311AF"/>
    <w:rsid w:val="00C31D80"/>
    <w:rsid w:val="00C41D74"/>
    <w:rsid w:val="00C43F18"/>
    <w:rsid w:val="00C46A70"/>
    <w:rsid w:val="00C51B43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4201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365A"/>
    <w:rsid w:val="00F2024C"/>
    <w:rsid w:val="00F4345B"/>
    <w:rsid w:val="00F607C4"/>
    <w:rsid w:val="00F63AC4"/>
    <w:rsid w:val="00F82CEF"/>
    <w:rsid w:val="00F868C9"/>
    <w:rsid w:val="00F86E5D"/>
    <w:rsid w:val="00F92F05"/>
    <w:rsid w:val="00F95B01"/>
    <w:rsid w:val="00FA7D65"/>
    <w:rsid w:val="00FB4140"/>
    <w:rsid w:val="00FC10F8"/>
    <w:rsid w:val="00FD68E4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1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88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88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88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88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1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88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88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88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88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St-1394/2013</izvorni_sadrzaj>
    <derivirana_varijabla naziv="DomainObject.Predmet.OznakaBroj_1">St-1394/2013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
g</izvorni_sadrzaj>
    <derivirana_varijabla naziv="DomainObject.Predmet.PrimjedbaSuca_1">5 Su-1705/12 od 28.5.13.
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MIJVIS Generalna Reparacija Motora d.o.o. za trgovinu i usluge</izvorni_sadrzaj>
    <derivirana_varijabla naziv="DomainObject.Predmet.ProtustrankaFormated_1">  MIJVIS Generalna Reparacija Motora d.o.o. za trgovinu i usluge</derivirana_varijabla>
  </DomainObject.Predmet.ProtustrankaFormated>
  <DomainObject.Predmet.ProtustrankaFormatedOIB>
    <izvorni_sadrzaj>  MIJVIS Generalna Reparacija Motora d.o.o. za trgovinu i usluge, OIB 90193829736</izvorni_sadrzaj>
    <derivirana_varijabla naziv="DomainObject.Predmet.ProtustrankaFormatedOIB_1">  MIJVIS Generalna Reparacija Motora d.o.o. za trgovinu i usluge, OIB 90193829736</derivirana_varijabla>
  </DomainObject.Predmet.ProtustrankaFormatedOIB>
  <DomainObject.Predmet.ProtustrankaFormatedWithAdress>
    <izvorni_sadrzaj> MIJVIS Generalna Reparacija Motora d.o.o. za trgovinu i usluge, Gornji Prnjarovac 121, 10314 Križ</izvorni_sadrzaj>
    <derivirana_varijabla naziv="DomainObject.Predmet.ProtustrankaFormatedWithAdress_1"> MIJVIS Generalna Reparacija Motora d.o.o. za trgovinu i usluge, Gornji Prnjarovac 121, 10314 Križ</derivirana_varijabla>
  </DomainObject.Predmet.ProtustrankaFormatedWithAdress>
  <DomainObject.Predmet.ProtustrankaFormatedWithAdressOIB>
    <izvorni_sadrzaj> MIJVIS Generalna Reparacija Motora d.o.o. za trgovinu i usluge, OIB 90193829736, Gornji Prnjarovac 121, 10314 Križ</izvorni_sadrzaj>
    <derivirana_varijabla naziv="DomainObject.Predmet.ProtustrankaFormatedWithAdressOIB_1"> MIJVIS Generalna Reparacija Motora d.o.o. za trgovinu i usluge, OIB 90193829736, Gornji Prnjarovac 121, 10314 Križ</derivirana_varijabla>
  </DomainObject.Predmet.ProtustrankaFormatedWithAdressOIB>
  <DomainObject.Predmet.ProtustrankaWithAdress>
    <izvorni_sadrzaj>MIJVIS Generalna Reparacija Motora d.o.o. za trgovinu i usluge Gornji Prnjarovac 121, 10314 Križ</izvorni_sadrzaj>
    <derivirana_varijabla naziv="DomainObject.Predmet.ProtustrankaWithAdress_1">MIJVIS Generalna Reparacija Motora d.o.o. za trgovinu i usluge Gornji Prnjarovac 121, 10314 Križ</derivirana_varijabla>
  </DomainObject.Predmet.ProtustrankaWithAdress>
  <DomainObject.Predmet.ProtustrankaWithAdressOIB>
    <izvorni_sadrzaj>MIJVIS Generalna Reparacija Motora d.o.o. za trgovinu i usluge, OIB 90193829736, Gornji Prnjarovac 121, 10314 Križ</izvorni_sadrzaj>
    <derivirana_varijabla naziv="DomainObject.Predmet.ProtustrankaWithAdressOIB_1">MIJVIS Generalna Reparacija Motora d.o.o. za trgovinu i usluge, OIB 90193829736, Gornji Prnjarovac 121, 10314 Križ</derivirana_varijabla>
  </DomainObject.Predmet.ProtustrankaWithAdressOIB>
  <DomainObject.Predmet.ProtustrankaNazivFormated>
    <izvorni_sadrzaj>MIJVIS Generalna Reparacija Motora d.o.o. za trgovinu i usluge</izvorni_sadrzaj>
    <derivirana_varijabla naziv="DomainObject.Predmet.ProtustrankaNazivFormated_1">MIJVIS Generalna Reparacija Motora d.o.o. za trgovinu i usluge</derivirana_varijabla>
  </DomainObject.Predmet.ProtustrankaNazivFormated>
  <DomainObject.Predmet.ProtustrankaNazivFormatedOIB>
    <izvorni_sadrzaj>MIJVIS Generalna Reparacija Motora d.o.o. za trgovinu i usluge, OIB 90193829736</izvorni_sadrzaj>
    <derivirana_varijabla naziv="DomainObject.Predmet.ProtustrankaNazivFormatedOIB_1">MIJVIS Generalna Reparacija Motora d.o.o. za trgovinu i usluge, OIB 90193829736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MIJVIS Generalna Reparacija Motora d.o.o. za trgovinu i usluge</item>
    </izvorni_sadrzaj>
    <derivirana_varijabla naziv="DomainObject.Predmet.ProtuStrankaListFormated_1">
      <item>MIJVIS Generalna Reparacija Motora d.o.o. za trgovinu i usluge</item>
    </derivirana_varijabla>
  </DomainObject.Predmet.ProtuStrankaListFormated>
  <DomainObject.Predmet.ProtuStrankaListFormatedOIB>
    <izvorni_sadrzaj>
      <item>MIJVIS Generalna Reparacija Motora d.o.o. za trgovinu i usluge, OIB 90193829736</item>
    </izvorni_sadrzaj>
    <derivirana_varijabla naziv="DomainObject.Predmet.ProtuStrankaListFormatedOIB_1">
      <item>MIJVIS Generalna Reparacija Motora d.o.o. za trgovinu i usluge, OIB 90193829736</item>
    </derivirana_varijabla>
  </DomainObject.Predmet.ProtuStrankaListFormatedOIB>
  <DomainObject.Predmet.ProtuStrankaListFormatedWithAdress>
    <izvorni_sadrzaj>
      <item>MIJVIS Generalna Reparacija Motora d.o.o. za trgovinu i usluge, Gornji Prnjarovac 121, 10314 Križ</item>
    </izvorni_sadrzaj>
    <derivirana_varijabla naziv="DomainObject.Predmet.ProtuStrankaListFormatedWithAdress_1">
      <item>MIJVIS Generalna Reparacija Motora d.o.o. za trgovinu i usluge, Gornji Prnjarovac 121, 10314 Križ</item>
    </derivirana_varijabla>
  </DomainObject.Predmet.ProtuStrankaListFormatedWithAdress>
  <DomainObject.Predmet.ProtuStrankaListFormatedWithAdressOIB>
    <izvorni_sadrzaj>
      <item>MIJVIS Generalna Reparacija Motora d.o.o. za trgovinu i usluge, OIB 90193829736, Gornji Prnjarovac 121, 10314 Križ</item>
    </izvorni_sadrzaj>
    <derivirana_varijabla naziv="DomainObject.Predmet.ProtuStrankaListFormatedWithAdressOIB_1">
      <item>MIJVIS Generalna Reparacija Motora d.o.o. za trgovinu i usluge, OIB 90193829736, Gornji Prnjarovac 121, 10314 Križ</item>
    </derivirana_varijabla>
  </DomainObject.Predmet.ProtuStrankaListFormatedWithAdressOIB>
  <DomainObject.Predmet.ProtuStrankaListNazivFormated>
    <izvorni_sadrzaj>
      <item>MIJVIS Generalna Reparacija Motora d.o.o. za trgovinu i usluge</item>
    </izvorni_sadrzaj>
    <derivirana_varijabla naziv="DomainObject.Predmet.ProtuStrankaListNazivFormated_1">
      <item>MIJVIS Generalna Reparacija Motora d.o.o. za trgovinu i usluge</item>
    </derivirana_varijabla>
  </DomainObject.Predmet.ProtuStrankaListNazivFormated>
  <DomainObject.Predmet.ProtuStrankaListNazivFormatedOIB>
    <izvorni_sadrzaj>
      <item>MIJVIS Generalna Reparacija Motora d.o.o. za trgovinu i usluge, OIB 90193829736</item>
    </izvorni_sadrzaj>
    <derivirana_varijabla naziv="DomainObject.Predmet.ProtuStrankaListNazivFormatedOIB_1">
      <item>MIJVIS Generalna Reparacija Motora d.o.o. za trgovinu i usluge, OIB 90193829736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MIJVIS Generalna Reparacija Motora d.o.o. za trgovinu i usluge</izvorni_sadrzaj>
    <derivirana_varijabla naziv="DomainObject.Predmet.ProtustrankaIDrugi_1">MIJVIS Generalna Reparacija Motora d.o.o.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MIJVIS Generalna Reparacija Motora d.o.o. za trgovinu i usluge, OIB 90193829736, Gornji Prnjarovac 121, 10314 Križ</izvorni_sadrzaj>
    <derivirana_varijabla naziv="DomainObject.Predmet.ProtustrankaIDrugiAdressOIB_1">MIJVIS Generalna Reparacija Motora d.o.o. za trgovinu i usluge, OIB 90193829736, Gornji Prnjarovac 121,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MIJVIS Generalna Reparacija Motora d.o.o. za trgovinu i usluge</item>
      <item>FINA ZAGREB</item>
      <item>Daniel Deković</item>
    </izvorni_sadrzaj>
    <derivirana_varijabla naziv="DomainObject.Predmet.SudioniciListNaziv_1">
      <item>MIJVIS Generalna Reparacija Motora d.o.o. za trgovinu i usluge</item>
      <item>FINA ZAGREB</item>
      <item>Daniel Deković</item>
    </derivirana_varijabla>
  </DomainObject.Predmet.SudioniciListNaziv>
  <DomainObject.Predmet.SudioniciListAdressOIB>
    <izvorni_sadrzaj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</izvorni_sadrzaj>
    <derivirana_varijabla naziv="DomainObject.Predmet.SudioniciListAdressOIB_1"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90193829736</item>
      <item>, OIB 85821130368</item>
      <item>, OIB 76292704973</item>
    </izvorni_sadrzaj>
    <derivirana_varijabla naziv="DomainObject.Predmet.SudioniciListNazivOIB_1">
      <item>, OIB 90193829736</item>
      <item>, OIB 85821130368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1103</properties:Words>
  <properties:Characters>5928</properties:Characters>
  <properties:Lines>135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2016-09-27T09:00:00Z</dcterms:created>
  <dc:creator>BISERKA CALIC</dc:creator>
  <cp:lastModifiedBy>Valentina Delač</cp:lastModifiedBy>
  <cp:lastPrinted>2016-09-27T08:59:00Z</cp:lastPrinted>
  <dcterms:modified xmlns:xsi="http://www.w3.org/2001/XMLSchema-instance" xsi:type="dcterms:W3CDTF">2016-09-27T09:07:00Z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