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2cd56" w14:paraId="782cd56" w:rsidRDefault="007D65B8" w:rsidP="009F0526" w:rsidR="009F0526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16660" w:rsidP="009F0526" w:rsidR="00A16660"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21A2C"/>
    <w:p w:rsidRDefault="00A16660" w:rsidP="00A16660" w:rsidR="00A1666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90B09" w:rsidR="00390B09"/>
    <w:p w:rsidRDefault="00F911B2" w:rsidP="00BD0DFD" w:rsidR="00F911B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830116" w:rsidP="00EA232D" w:rsidR="00AC3604">
      <w:pPr>
        <w:ind w:firstLine="708"/>
        <w:jc w:val="both"/>
      </w:pPr>
      <w:r w:rsidRPr="00EA4496">
        <w:rPr>
          <w:color w:val="000000"/>
        </w:rPr>
        <w:t xml:space="preserve">Trgovački sud u Osijeku, </w:t>
      </w:r>
      <w:r w:rsidRPr="00EA4496">
        <w:t>po stečajnom sucu mr. sc. Borisu Vukoviću</w:t>
      </w:r>
      <w:r w:rsidRPr="00EA4496">
        <w:rPr>
          <w:color w:val="000000"/>
        </w:rPr>
        <w:t xml:space="preserve">, povodom prijedloga </w:t>
      </w:r>
      <w:r w:rsidR="002E0A6A" w:rsidRPr="00EA4496">
        <w:rPr>
          <w:color w:val="000000"/>
        </w:rPr>
        <w:t xml:space="preserve">predlagatelja </w:t>
      </w:r>
      <w:r w:rsidR="00654AD8">
        <w:t xml:space="preserve">FINANCIJSKA AGENCIJA Regionalni centar Osijek, L. </w:t>
      </w:r>
      <w:proofErr w:type="spellStart"/>
      <w:r w:rsidR="00654AD8">
        <w:t>Jägera</w:t>
      </w:r>
      <w:proofErr w:type="spellEnd"/>
      <w:r w:rsidR="00654AD8">
        <w:t xml:space="preserve"> 3, Osijek, OIB: 85821130368</w:t>
      </w:r>
      <w:r w:rsidR="003F3A5A" w:rsidRPr="00EA4496">
        <w:t xml:space="preserve">, </w:t>
      </w:r>
      <w:r w:rsidRPr="00EA4496">
        <w:t xml:space="preserve">za otvaranje stečajnog postupka nad dužnikom </w:t>
      </w:r>
      <w:r w:rsidR="00654AD8">
        <w:t>KIOSK PLUS d.o.o., Vukovar, Trpinjska cesta 45, MBS: 030123434, OIB: 12919923052</w:t>
      </w:r>
      <w:r w:rsidR="00A16C5A" w:rsidRPr="00EA4496">
        <w:rPr>
          <w:color w:val="000000"/>
        </w:rPr>
        <w:t xml:space="preserve">, dana </w:t>
      </w:r>
      <w:r w:rsidR="00654AD8">
        <w:rPr>
          <w:color w:val="000000"/>
        </w:rPr>
        <w:t>23</w:t>
      </w:r>
      <w:r w:rsidR="002E0A6A" w:rsidRPr="00EA4496">
        <w:rPr>
          <w:color w:val="000000"/>
        </w:rPr>
        <w:t>. travnja</w:t>
      </w:r>
      <w:r w:rsidR="00A16C5A" w:rsidRPr="00EA4496">
        <w:rPr>
          <w:color w:val="000000"/>
        </w:rPr>
        <w:t xml:space="preserve"> 2018. godine</w:t>
      </w:r>
    </w:p>
    <w:p w:rsidRDefault="00B325B5" w:rsidP="00AC3604" w:rsidR="00B325B5">
      <w:pPr>
        <w:jc w:val="both"/>
      </w:pPr>
    </w:p>
    <w:p w:rsidRDefault="00AC3604" w:rsidP="00AC3604" w:rsidR="00AC3604">
      <w:pPr>
        <w:jc w:val="center"/>
      </w:pPr>
      <w:r>
        <w:t>r i j e š i o  j e</w:t>
      </w:r>
    </w:p>
    <w:p w:rsidRDefault="00F911B2" w:rsidP="00F46C41" w:rsidR="00064A4F">
      <w:pPr>
        <w:jc w:val="center"/>
      </w:pPr>
      <w:r w:rsidRPr="002722A7">
        <w:tab/>
      </w: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  <w:r w:rsidRPr="002722A7">
        <w:tab/>
      </w:r>
    </w:p>
    <w:p w:rsidRDefault="001C0559" w:rsidP="007F6FAA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4C6CA2">
        <w:t>KIOSK PLUS d.o.o., Vukovar, Trpinjska cesta 45, MBS: 030123434, OIB: 12919923052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041DFE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</w:t>
      </w:r>
      <w:r w:rsidR="004C6CA2">
        <w:rPr>
          <w:b/>
          <w:u w:val="single"/>
        </w:rPr>
        <w:t>4</w:t>
      </w:r>
      <w:r w:rsidR="007F6FAA">
        <w:rPr>
          <w:b/>
          <w:u w:val="single"/>
        </w:rPr>
        <w:t xml:space="preserve">. svibnja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 w:rsidR="00614528">
        <w:rPr>
          <w:b/>
          <w:u w:val="single"/>
        </w:rPr>
        <w:t>10,00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700607" w:rsidP="001C0559" w:rsidR="00700607"/>
    <w:p w:rsidRDefault="00B325B5" w:rsidP="001C0559" w:rsidR="00B325B5"/>
    <w:p w:rsidRDefault="00700607" w:rsidP="001C0559" w:rsidR="00700607">
      <w:r>
        <w:t>Na ročište se pozivaju:</w:t>
      </w:r>
    </w:p>
    <w:p w:rsidRDefault="004E32E4" w:rsidP="004E32E4" w:rsidR="004E32E4">
      <w:pPr>
        <w:jc w:val="both"/>
      </w:pPr>
      <w:r>
        <w:t>-FINA</w:t>
      </w:r>
    </w:p>
    <w:p w:rsidRDefault="004E32E4" w:rsidP="004E32E4" w:rsidR="00B476BF">
      <w:pPr>
        <w:jc w:val="both"/>
      </w:pPr>
      <w:r>
        <w:t xml:space="preserve">-ŽDO GUO Vukovar </w:t>
      </w:r>
    </w:p>
    <w:p w:rsidRDefault="004E32E4" w:rsidP="004E32E4" w:rsidR="004E32E4" w:rsidRPr="009820D3">
      <w:pPr>
        <w:jc w:val="both"/>
      </w:pPr>
      <w:r w:rsidRPr="009820D3">
        <w:t xml:space="preserve">-zakonski zastupnik dužnika </w:t>
      </w:r>
      <w:r w:rsidR="009820D3" w:rsidRPr="009820D3">
        <w:t xml:space="preserve"> </w:t>
      </w:r>
      <w:r w:rsidR="009820D3">
        <w:t xml:space="preserve">- </w:t>
      </w:r>
      <w:r w:rsidR="009820D3" w:rsidRPr="009820D3">
        <w:t xml:space="preserve">direktor </w:t>
      </w:r>
      <w:r w:rsidRPr="009820D3">
        <w:t>Zlatko Stipić, OIB: 91773519046, Vinkovci, Ulica Grgura Ninskog 7</w:t>
      </w:r>
    </w:p>
    <w:p w:rsidRDefault="00765F21" w:rsidR="00765F21" w:rsidRPr="00F167C9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4E32E4">
        <w:t>23</w:t>
      </w:r>
      <w:r w:rsidR="00AF0DBF">
        <w:t>. travnja</w:t>
      </w:r>
      <w:r w:rsidR="006F25D8">
        <w:t xml:space="preserve"> 2018.</w:t>
      </w:r>
      <w:r w:rsidR="00DC2A67" w:rsidRPr="002722A7">
        <w:t xml:space="preserve"> </w:t>
      </w:r>
    </w:p>
    <w:p w:rsidRDefault="000020EC" w:rsidP="005257DA" w:rsidR="000020EC" w:rsidRPr="002722A7">
      <w:pPr>
        <w:jc w:val="both"/>
      </w:pPr>
    </w:p>
    <w:p w:rsidRDefault="00D378AB" w:rsidP="00687A19" w:rsidR="00DC2A67" w:rsidRPr="002722A7">
      <w:pPr>
        <w:ind w:firstLine="708" w:left="1416"/>
        <w:jc w:val="both"/>
      </w:pPr>
      <w:r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  <w:bookmarkStart w:name="_GoBack" w:id="0"/>
      <w:bookmarkEnd w:id="0"/>
    </w:p>
    <w:p w:rsidRDefault="00687A19" w:rsidR="00687A19">
      <w:pPr>
        <w:jc w:val="both"/>
      </w:pPr>
    </w:p>
    <w:p w:rsidRDefault="00BE3B12" w:rsidR="00BE3B12">
      <w:pPr>
        <w:jc w:val="both"/>
      </w:pPr>
    </w:p>
    <w:p w:rsidRDefault="00041DFE" w:rsidR="00041DFE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BE3B12" w:rsidR="00BE3B12">
      <w:pPr>
        <w:jc w:val="both"/>
      </w:pPr>
    </w:p>
    <w:p w:rsidRDefault="00687A19" w:rsidR="00687A19">
      <w:pPr>
        <w:jc w:val="both"/>
      </w:pPr>
      <w:r>
        <w:lastRenderedPageBreak/>
        <w:t>DNA:</w:t>
      </w:r>
    </w:p>
    <w:p w:rsidRDefault="004E32E4" w:rsidP="004E32E4" w:rsidR="004E32E4" w:rsidRPr="004E32E4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4E32E4">
        <w:rPr>
          <w:color w:val="000000"/>
        </w:rPr>
        <w:t>-FINA</w:t>
      </w:r>
    </w:p>
    <w:p w:rsidRDefault="004E32E4" w:rsidP="004E32E4" w:rsidR="004E32E4" w:rsidRPr="004E32E4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4E32E4">
        <w:rPr>
          <w:color w:val="000000"/>
        </w:rPr>
        <w:t>-ŽDO GUO Vukovar uz prijedlog</w:t>
      </w:r>
    </w:p>
    <w:p w:rsidRDefault="004E32E4" w:rsidP="004E32E4" w:rsidR="004E32E4" w:rsidRPr="004E32E4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4E32E4">
        <w:rPr>
          <w:color w:val="000000"/>
        </w:rPr>
        <w:t>-</w:t>
      </w:r>
      <w:proofErr w:type="spellStart"/>
      <w:r w:rsidRPr="004E32E4">
        <w:rPr>
          <w:color w:val="000000"/>
        </w:rPr>
        <w:t>eOgl</w:t>
      </w:r>
      <w:proofErr w:type="spellEnd"/>
      <w:r w:rsidRPr="004E32E4">
        <w:rPr>
          <w:color w:val="000000"/>
        </w:rPr>
        <w:t>. ploča</w:t>
      </w:r>
    </w:p>
    <w:p w:rsidRDefault="004E32E4" w:rsidP="004E32E4" w:rsidR="004E32E4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4E32E4">
        <w:rPr>
          <w:color w:val="000000"/>
        </w:rPr>
        <w:t>-</w:t>
      </w:r>
      <w:proofErr w:type="spellStart"/>
      <w:r w:rsidRPr="004E32E4">
        <w:rPr>
          <w:color w:val="000000"/>
        </w:rPr>
        <w:t>zz</w:t>
      </w:r>
      <w:proofErr w:type="spellEnd"/>
      <w:r w:rsidRPr="004E32E4">
        <w:rPr>
          <w:color w:val="000000"/>
        </w:rPr>
        <w:t xml:space="preserve"> dužnika Zlatko Stipić, Vinkovci, Ulica Grgura Ninskog 7</w:t>
      </w:r>
    </w:p>
    <w:p w:rsidRDefault="004E32E4" w:rsidP="004E32E4" w:rsidR="0033460E" w:rsidRPr="004E32E4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4E32E4">
        <w:rPr>
          <w:color w:val="000000"/>
        </w:rPr>
        <w:t>-R 24.5.18. u 10,00</w:t>
      </w:r>
    </w:p>
    <w:sectPr w:rsidR="0033460E" w:rsidRPr="004E32E4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0A44" w:rsidR="00320A44">
      <w:r>
        <w:separator/>
      </w:r>
    </w:p>
  </w:endnote>
  <w:endnote w:id="0" w:type="continuationSeparator">
    <w:p w:rsidRDefault="00320A44" w:rsidR="00320A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0A44" w:rsidR="00320A44">
      <w:r>
        <w:separator/>
      </w:r>
    </w:p>
  </w:footnote>
  <w:footnote w:id="0" w:type="continuationSeparator">
    <w:p w:rsidRDefault="00320A44" w:rsidR="00320A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15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5F3E90" w:rsidR="005F3E90">
    <w:pPr>
      <w:pStyle w:val="Zaglavlje"/>
      <w:jc w:val="right"/>
    </w:pPr>
    <w:r>
      <w:tab/>
    </w:r>
    <w:r>
      <w:tab/>
    </w:r>
    <w:r w:rsidR="005F3E90">
      <w:t>7 St-288/18-7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E29" w:rsidP="004A7E29" w:rsidR="004F62DE">
    <w:pPr>
      <w:pStyle w:val="Zaglavlje"/>
      <w:jc w:val="right"/>
    </w:pPr>
    <w:r>
      <w:t>7 St-</w:t>
    </w:r>
    <w:r w:rsidR="00F222FF">
      <w:t>288</w:t>
    </w:r>
    <w:r>
      <w:t>/18-</w:t>
    </w:r>
    <w:r w:rsidR="00F222FF">
      <w:t>7</w:t>
    </w: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1DFE"/>
    <w:rsid w:val="00044FC8"/>
    <w:rsid w:val="00045EE5"/>
    <w:rsid w:val="00053130"/>
    <w:rsid w:val="000609C1"/>
    <w:rsid w:val="0006152D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20A44"/>
    <w:rsid w:val="0033460E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47A2"/>
    <w:rsid w:val="003B4661"/>
    <w:rsid w:val="003B6041"/>
    <w:rsid w:val="003B6F09"/>
    <w:rsid w:val="003C0384"/>
    <w:rsid w:val="003C07C3"/>
    <w:rsid w:val="003C1E41"/>
    <w:rsid w:val="003C7391"/>
    <w:rsid w:val="003E4C50"/>
    <w:rsid w:val="003E7952"/>
    <w:rsid w:val="003F20C3"/>
    <w:rsid w:val="003F25CA"/>
    <w:rsid w:val="003F3A5A"/>
    <w:rsid w:val="0041735F"/>
    <w:rsid w:val="00417551"/>
    <w:rsid w:val="004248EB"/>
    <w:rsid w:val="00430189"/>
    <w:rsid w:val="00436EF9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6CA2"/>
    <w:rsid w:val="004C730A"/>
    <w:rsid w:val="004D0825"/>
    <w:rsid w:val="004D0A05"/>
    <w:rsid w:val="004D436C"/>
    <w:rsid w:val="004D6A9D"/>
    <w:rsid w:val="004E32E4"/>
    <w:rsid w:val="004F4EBF"/>
    <w:rsid w:val="004F62DE"/>
    <w:rsid w:val="0050082C"/>
    <w:rsid w:val="0050172E"/>
    <w:rsid w:val="0050699A"/>
    <w:rsid w:val="00507F72"/>
    <w:rsid w:val="00520104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3E90"/>
    <w:rsid w:val="005F5782"/>
    <w:rsid w:val="00600614"/>
    <w:rsid w:val="0060079E"/>
    <w:rsid w:val="00601CEB"/>
    <w:rsid w:val="0060773A"/>
    <w:rsid w:val="00611947"/>
    <w:rsid w:val="00614301"/>
    <w:rsid w:val="00614528"/>
    <w:rsid w:val="0062266E"/>
    <w:rsid w:val="00637939"/>
    <w:rsid w:val="00640861"/>
    <w:rsid w:val="00642323"/>
    <w:rsid w:val="00651A4B"/>
    <w:rsid w:val="00654AD8"/>
    <w:rsid w:val="00660E15"/>
    <w:rsid w:val="006631DE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25D8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45F95"/>
    <w:rsid w:val="007633F9"/>
    <w:rsid w:val="00765F21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51D2C"/>
    <w:rsid w:val="0087511D"/>
    <w:rsid w:val="00880B80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47896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20D3"/>
    <w:rsid w:val="00984378"/>
    <w:rsid w:val="009873AC"/>
    <w:rsid w:val="0099202C"/>
    <w:rsid w:val="00997DE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6F64"/>
    <w:rsid w:val="00A16660"/>
    <w:rsid w:val="00A16C5A"/>
    <w:rsid w:val="00A23433"/>
    <w:rsid w:val="00A251E3"/>
    <w:rsid w:val="00A3289A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AF73C4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476BF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E3B12"/>
    <w:rsid w:val="00BE4C6D"/>
    <w:rsid w:val="00BF75C3"/>
    <w:rsid w:val="00BF7A0D"/>
    <w:rsid w:val="00C03212"/>
    <w:rsid w:val="00C0574B"/>
    <w:rsid w:val="00C1193E"/>
    <w:rsid w:val="00C124F5"/>
    <w:rsid w:val="00C20813"/>
    <w:rsid w:val="00C3066A"/>
    <w:rsid w:val="00C35331"/>
    <w:rsid w:val="00C3739F"/>
    <w:rsid w:val="00C4480A"/>
    <w:rsid w:val="00C473DD"/>
    <w:rsid w:val="00C50B40"/>
    <w:rsid w:val="00C512E3"/>
    <w:rsid w:val="00C53A95"/>
    <w:rsid w:val="00C61213"/>
    <w:rsid w:val="00C7265E"/>
    <w:rsid w:val="00C726F0"/>
    <w:rsid w:val="00C756BA"/>
    <w:rsid w:val="00C769B5"/>
    <w:rsid w:val="00CB6CB8"/>
    <w:rsid w:val="00CC6036"/>
    <w:rsid w:val="00CD6314"/>
    <w:rsid w:val="00CE18D6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232D"/>
    <w:rsid w:val="00EA348E"/>
    <w:rsid w:val="00EA4496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22FF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2E4E"/>
    <w:rsid w:val="00FC7305"/>
    <w:rsid w:val="00FD0724"/>
    <w:rsid w:val="00FD5847"/>
    <w:rsid w:val="00FE17C5"/>
    <w:rsid w:val="00FE4960"/>
    <w:rsid w:val="00FE65F7"/>
    <w:rsid w:val="00FE7299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152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615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5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5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5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152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615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5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5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5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St-288/2018</izvorni_sadrzaj>
    <derivirana_varijabla naziv="DomainObject.Predmet.OznakaBroj_1">St-288/2018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KIOSK PLUS d.o.o. za trgovinu i usluge</izvorni_sadrzaj>
    <derivirana_varijabla naziv="DomainObject.Predmet.ProtustrankaFormated_1">  KIOSK PLUS d.o.o. za trgovinu i usluge</derivirana_varijabla>
  </DomainObject.Predmet.ProtustrankaFormated>
  <DomainObject.Predmet.ProtustrankaFormatedOIB>
    <izvorni_sadrzaj>  KIOSK PLUS d.o.o. za trgovinu i usluge, OIB 12919923052</izvorni_sadrzaj>
    <derivirana_varijabla naziv="DomainObject.Predmet.ProtustrankaFormatedOIB_1">  KIOSK PLUS d.o.o. za trgovinu i usluge, OIB 12919923052</derivirana_varijabla>
  </DomainObject.Predmet.ProtustrankaFormatedOIB>
  <DomainObject.Predmet.ProtustrankaFormatedWithAdress>
    <izvorni_sadrzaj> KIOSK PLUS d.o.o. za trgovinu i usluge, Trpinjska cesta 45, 32000 Vukovar</izvorni_sadrzaj>
    <derivirana_varijabla naziv="DomainObject.Predmet.ProtustrankaFormatedWithAdress_1"> KIOSK PLUS d.o.o. za trgovinu i usluge, Trpinjska cesta 45, 32000 Vukovar</derivirana_varijabla>
  </DomainObject.Predmet.ProtustrankaFormatedWithAdress>
  <DomainObject.Predmet.ProtustrankaFormatedWithAdressOIB>
    <izvorni_sadrzaj> KIOSK PLUS d.o.o. za trgovinu i usluge, OIB 12919923052, Trpinjska cesta 45, 32000 Vukovar</izvorni_sadrzaj>
    <derivirana_varijabla naziv="DomainObject.Predmet.ProtustrankaFormatedWithAdressOIB_1"> KIOSK PLUS d.o.o. za trgovinu i usluge, OIB 12919923052, Trpinjska cesta 45, 32000 Vukovar</derivirana_varijabla>
  </DomainObject.Predmet.ProtustrankaFormatedWithAdressOIB>
  <DomainObject.Predmet.ProtustrankaWithAdress>
    <izvorni_sadrzaj>KIOSK PLUS d.o.o. za trgovinu i usluge Trpinjska cesta 45, 32000 Vukovar</izvorni_sadrzaj>
    <derivirana_varijabla naziv="DomainObject.Predmet.ProtustrankaWithAdress_1">KIOSK PLUS d.o.o. za trgovinu i usluge Trpinjska cesta 45, 32000 Vukovar</derivirana_varijabla>
  </DomainObject.Predmet.ProtustrankaWithAdress>
  <DomainObject.Predmet.ProtustrankaWithAdressOIB>
    <izvorni_sadrzaj>KIOSK PLUS d.o.o. za trgovinu i usluge, OIB 12919923052, Trpinjska cesta 45, 32000 Vukovar</izvorni_sadrzaj>
    <derivirana_varijabla naziv="DomainObject.Predmet.ProtustrankaWithAdressOIB_1">KIOSK PLUS d.o.o. za trgovinu i usluge, OIB 12919923052, Trpinjska cesta 45, 32000 Vukovar</derivirana_varijabla>
  </DomainObject.Predmet.ProtustrankaWithAdressOIB>
  <DomainObject.Predmet.ProtustrankaNazivFormated>
    <izvorni_sadrzaj>KIOSK PLUS d.o.o. za trgovinu i usluge</izvorni_sadrzaj>
    <derivirana_varijabla naziv="DomainObject.Predmet.ProtustrankaNazivFormated_1">KIOSK PLUS d.o.o. za trgovinu i usluge</derivirana_varijabla>
  </DomainObject.Predmet.ProtustrankaNazivFormated>
  <DomainObject.Predmet.ProtustrankaNazivFormatedOIB>
    <izvorni_sadrzaj>KIOSK PLUS d.o.o. za trgovinu i usluge, OIB 12919923052</izvorni_sadrzaj>
    <derivirana_varijabla naziv="DomainObject.Predmet.ProtustrankaNazivFormatedOIB_1">KIOSK PLUS d.o.o. za trgovinu i usluge, OIB 12919923052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KIOSK PLUS d.o.o. za trgovinu i usluge</item>
    </izvorni_sadrzaj>
    <derivirana_varijabla naziv="DomainObject.Predmet.ProtuStrankaListFormated_1">
      <item>KIOSK PLUS d.o.o. za trgovinu i usluge</item>
    </derivirana_varijabla>
  </DomainObject.Predmet.ProtuStrankaListFormated>
  <DomainObject.Predmet.ProtuStrankaListFormatedOIB>
    <izvorni_sadrzaj>
      <item>KIOSK PLUS d.o.o. za trgovinu i usluge, OIB 12919923052</item>
    </izvorni_sadrzaj>
    <derivirana_varijabla naziv="DomainObject.Predmet.ProtuStrankaListFormatedOIB_1">
      <item>KIOSK PLUS d.o.o. za trgovinu i usluge, OIB 12919923052</item>
    </derivirana_varijabla>
  </DomainObject.Predmet.ProtuStrankaListFormatedOIB>
  <DomainObject.Predmet.ProtuStrankaListFormatedWithAdress>
    <izvorni_sadrzaj>
      <item>KIOSK PLUS d.o.o. za trgovinu i usluge, Trpinjska cesta 45, 32000 Vukovar</item>
    </izvorni_sadrzaj>
    <derivirana_varijabla naziv="DomainObject.Predmet.ProtuStrankaListFormatedWithAdress_1">
      <item>KIOSK PLUS d.o.o. za trgovinu i usluge, Trpinjska cesta 45, 32000 Vukovar</item>
    </derivirana_varijabla>
  </DomainObject.Predmet.ProtuStrankaListFormatedWithAdress>
  <DomainObject.Predmet.ProtuStrankaListFormatedWithAdressOIB>
    <izvorni_sadrzaj>
      <item>KIOSK PLUS d.o.o. za trgovinu i usluge, OIB 12919923052, Trpinjska cesta 45, 32000 Vukovar</item>
    </izvorni_sadrzaj>
    <derivirana_varijabla naziv="DomainObject.Predmet.ProtuStrankaListFormatedWithAdressOIB_1">
      <item>KIOSK PLUS d.o.o. za trgovinu i usluge, OIB 12919923052, Trpinjska cesta 45, 32000 Vukovar</item>
    </derivirana_varijabla>
  </DomainObject.Predmet.ProtuStrankaListFormatedWithAdressOIB>
  <DomainObject.Predmet.ProtuStrankaListNazivFormated>
    <izvorni_sadrzaj>
      <item>KIOSK PLUS d.o.o. za trgovinu i usluge</item>
    </izvorni_sadrzaj>
    <derivirana_varijabla naziv="DomainObject.Predmet.ProtuStrankaListNazivFormated_1">
      <item>KIOSK PLUS d.o.o. za trgovinu i usluge</item>
    </derivirana_varijabla>
  </DomainObject.Predmet.ProtuStrankaListNazivFormated>
  <DomainObject.Predmet.ProtuStrankaListNazivFormatedOIB>
    <izvorni_sadrzaj>
      <item>KIOSK PLUS d.o.o. za trgovinu i usluge, OIB 12919923052</item>
    </izvorni_sadrzaj>
    <derivirana_varijabla naziv="DomainObject.Predmet.ProtuStrankaListNazivFormatedOIB_1">
      <item>KIOSK PLUS d.o.o. za trgovinu i usluge, OIB 12919923052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KIOSK PLUS d.o.o. za trgovinu i usluge</izvorni_sadrzaj>
    <derivirana_varijabla naziv="DomainObject.Predmet.ProtustrankaIDrugi_1">KIOSK PLUS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KIOSK PLUS d.o.o. za trgovinu i usluge, OIB 12919923052, Trpinjska cesta 45, 32000 Vukovar</izvorni_sadrzaj>
    <derivirana_varijabla naziv="DomainObject.Predmet.ProtustrankaIDrugiAdressOIB_1">KIOSK PLUS d.o.o. za trgovinu i usluge, OIB 12919923052, Trpinjska cesta 45,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KIOSK PLUS d.o.o. za trgovinu i usluge</item>
    </izvorni_sadrzaj>
    <derivirana_varijabla naziv="DomainObject.Predmet.SudioniciListNaziv_1">
      <item>FINA RC OSIJEK</item>
      <item>KIOSK PLUS d.o.o. za trgovinu i usluge</item>
    </derivirana_varijabla>
  </DomainObject.Predmet.SudioniciListNaziv>
  <DomainObject.Predmet.SudioniciListAdressOIB>
    <izvorni_sadrzaj>
      <item>FINA RC OSIJEK, OIB 85821130368</item>
      <item>KIOSK PLUS d.o.o. za trgovinu i usluge, OIB 12919923052, Trpinjska cesta 45,32000 Vukovar</item>
    </izvorni_sadrzaj>
    <derivirana_varijabla naziv="DomainObject.Predmet.SudioniciListAdressOIB_1">
      <item>FINA RC OSIJEK, OIB 85821130368</item>
      <item>KIOSK PLUS d.o.o. za trgovinu i usluge, OIB 12919923052, Trpinjska cesta 45,32000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12919923052</item>
    </izvorni_sadrzaj>
    <derivirana_varijabla naziv="DomainObject.Predmet.SudioniciListNazivOIB_1">
      <item>, OIB 85821130368</item>
      <item>, OIB 12919923052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189</properties:Words>
  <properties:Characters>1013</properties:Characters>
  <properties:Lines>52</properties:Lines>
  <properties:Paragraphs>23</properties:Paragraphs>
  <properties:TotalTime>173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2018-04-23T12:35:00Z</cp:lastPrinted>
  <dcterms:modified xmlns:xsi="http://www.w3.org/2001/XMLSchema-instance" xsi:type="dcterms:W3CDTF">2018-04-23T12:35:00Z</dcterms:modified>
  <cp:revision>142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(-7).docx)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