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9A5B8A">
            <w:pPr>
              <w:widowControl w:val="false"/>
              <w:jc w:val="center"/>
              <w:rPr>
                <w:snapToGrid w:val="false"/>
                <w:szCs w:val="20"/>
                <w:lang w:eastAsia="en-US" w:val="it-IT"/>
              </w:rPr>
            </w:pPr>
            <w:r w:rsidRPr="009A5B8A">
              <w:rPr>
                <w:snapToGrid w:val="false"/>
                <w:szCs w:val="20"/>
                <w:lang w:eastAsia="en-US" w:val="it-IT"/>
              </w:rPr>
              <w:t>Republika Hrvatska</w:t>
            </w:r>
          </w:p>
          <w:p w:rsidRDefault="00CF7B33" w:rsidP="00CF7B33" w:rsidR="00CF7B33" w:rsidRPr="009A5B8A">
            <w:pPr>
              <w:widowControl w:val="false"/>
              <w:jc w:val="center"/>
              <w:rPr>
                <w:snapToGrid w:val="false"/>
                <w:szCs w:val="20"/>
                <w:lang w:eastAsia="en-US" w:val="it-IT"/>
              </w:rPr>
            </w:pPr>
            <w:r w:rsidRPr="009A5B8A">
              <w:rPr>
                <w:snapToGrid w:val="false"/>
                <w:szCs w:val="20"/>
                <w:lang w:eastAsia="en-US" w:val="it-IT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cbf0637" w14:paraId="cbf0637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5C337D" w:rsidP="009A5B8A" w:rsidR="00CF7B33" w:rsidRPr="00CF7B33">
            <w:pPr>
              <w:jc w:val="right"/>
            </w:pPr>
            <w:r>
              <w:t>Poslovni broj: 5 St-47</w:t>
            </w:r>
            <w:r w:rsidR="009A5B8A">
              <w:t>/2019-3</w:t>
            </w:r>
            <w:r w:rsidR="00CF7B33"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5C337D">
        <w:t xml:space="preserve"> MARINERO METALI j.d.o.o., Frankopanska ulica 54, Peklenica (Mursko Središće), OIB: 81138746570</w:t>
      </w:r>
      <w:r w:rsidR="009A5B8A">
        <w:t xml:space="preserve">, </w:t>
      </w:r>
      <w:r w:rsidR="005C337D">
        <w:t>13. veljače</w:t>
      </w:r>
      <w:r w:rsidR="009A5B8A">
        <w:t xml:space="preserve"> 2019</w:t>
      </w:r>
      <w:r w:rsidR="00CF7B33">
        <w:t>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</w:t>
      </w:r>
      <w:r w:rsidR="008415BE">
        <w:t xml:space="preserve"> i 104/17</w:t>
      </w:r>
      <w:r w:rsidR="00CB6C18">
        <w:t>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5C337D">
        <w:t xml:space="preserve"> MARINERO METALI j.d.o.o., Frankopanska ulica 54, Peklenica (Mursko Središće), OIB: 81138746570</w:t>
      </w:r>
      <w:r w:rsidR="00740000">
        <w:t xml:space="preserve">, </w:t>
      </w:r>
      <w:r w:rsidR="00CB6C18">
        <w:t xml:space="preserve">iznosi </w:t>
      </w:r>
      <w:r w:rsidR="005C337D">
        <w:t>22.832,08</w:t>
      </w:r>
      <w:r w:rsidR="009A5B8A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5C337D">
        <w:t xml:space="preserve"> Marinero Martinjak, Frankopanska 54, Peklenica (Mursko Središće), OIB: 20231026711</w:t>
      </w:r>
      <w:r w:rsidR="008415BE">
        <w:t>,</w:t>
      </w:r>
      <w:r w:rsidR="00D85FBA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9A5B8A">
        <w:t xml:space="preserve"> podnese</w:t>
      </w:r>
      <w:r w:rsidR="002A0EDB">
        <w:t xml:space="preserve">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</w:t>
      </w:r>
      <w:r w:rsidR="009A5B8A">
        <w:t>e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5C337D">
        <w:t>13. veljače</w:t>
      </w:r>
      <w:r w:rsidR="009A5B8A">
        <w:t xml:space="preserve"> 2019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B81" w:rsidR="00D24B81">
      <w:r>
        <w:separator/>
      </w:r>
    </w:p>
  </w:endnote>
  <w:endnote w:id="0" w:type="continuationSeparator">
    <w:p w:rsidRDefault="00D24B81" w:rsidR="00D24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B81" w:rsidR="00D24B81">
      <w:r>
        <w:separator/>
      </w:r>
    </w:p>
  </w:footnote>
  <w:footnote w:id="0" w:type="continuationSeparator">
    <w:p w:rsidRDefault="00D24B81" w:rsidR="00D24B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C22F8"/>
    <w:rsid w:val="000C4CB3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52BA7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4518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C337D"/>
    <w:rsid w:val="005D0289"/>
    <w:rsid w:val="005D48EE"/>
    <w:rsid w:val="005E111A"/>
    <w:rsid w:val="005E39EB"/>
    <w:rsid w:val="00602682"/>
    <w:rsid w:val="006036AB"/>
    <w:rsid w:val="0060392F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15BE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A5B8A"/>
    <w:rsid w:val="009B6C00"/>
    <w:rsid w:val="009C6F6D"/>
    <w:rsid w:val="009D0C5B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439D"/>
    <w:rsid w:val="00B71062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A5551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14378"/>
    <w:rsid w:val="00D20431"/>
    <w:rsid w:val="00D24B8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D1BED"/>
    <w:rsid w:val="00EE70BF"/>
    <w:rsid w:val="00F03265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4C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CB3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C4CB3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C4CB3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C4CB3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4C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CB3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C4CB3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C4CB3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C4CB3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2019.</izvorni_sadrzaj>
    <derivirana_varijabla naziv="DomainObject.Predmet.DatumOsnivanja_1">11.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St-47/2019</izvorni_sadrzaj>
    <derivirana_varijabla naziv="DomainObject.Predmet.OznakaBroj_1">St-47/2019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MARINERO METALI jednostavno društvo s ograničenom odgovornošću za proizvodnju, trgovinu i usluge zastupanog po punomoćniku Marinero Martinjak</izvorni_sadrzaj>
    <derivirana_varijabla naziv="DomainObject.Predmet.ProtustrankaFormated_1">  MARINERO METALI jednostavno društvo s ograničenom odgovornošću za proizvodnju, trgovinu i usluge zastupanog po punomoćniku Marinero Martinjak</derivirana_varijabla>
  </DomainObject.Predmet.ProtustrankaFormated>
  <DomainObject.Predmet.ProtustrankaFormatedOIB>
    <izvorni_sadrzaj>  MARINERO METALI jednostavno društvo s ograničenom odgovornošću za proizvodnju, trgovinu i usluge, OIB 81138746570 zastupanog po punomoćniku Marinero Martinjak</izvorni_sadrzaj>
    <derivirana_varijabla naziv="DomainObject.Predmet.ProtustrankaFormatedOIB_1">  MARINERO METALI jednostavno društvo s ograničenom odgovornošću za proizvodnju, trgovinu i usluge, OIB 81138746570 zastupanog po punomoćniku Marinero Martinjak</derivirana_varijabla>
  </DomainObject.Predmet.ProtustrankaFormatedOIB>
  <DomainObject.Predmet.ProtustrankaFormatedWithAdress>
    <izvorni_sadrzaj> MARINERO METALI jednostavno društvo s ograničenom odgovornošću za proizvodnju, trgovinu i usluge, Frankopanska ulica 54, 40315 Peklenica zastupanog po punomoćniku Marinero Martinjak</izvorni_sadrzaj>
    <derivirana_varijabla naziv="DomainObject.Predmet.ProtustrankaFormatedWithAdress_1"> MARINERO METALI jednostavno društvo s ograničenom odgovornošću za proizvodnju, trgovinu i usluge, Frankopanska ulica 54, 40315 Peklenica zastupanog po punomoćniku Marinero Martinjak</derivirana_varijabla>
  </DomainObject.Predmet.ProtustrankaFormatedWithAdress>
  <DomainObject.Predmet.ProtustrankaFormatedWithAdressOIB>
    <izvorni_sadrzaj> MARINERO METALI jednostavno društvo s ograničenom odgovornošću za proizvodnju, trgovinu i usluge, OIB 81138746570, Frankopanska ulica 54, 40315 Peklenica zastupanog po punomoćniku Marinero Martinjak</izvorni_sadrzaj>
    <derivirana_varijabla naziv="DomainObject.Predmet.ProtustrankaFormatedWithAdressOIB_1"> MARINERO METALI jednostavno društvo s ograničenom odgovornošću za proizvodnju, trgovinu i usluge, OIB 81138746570, Frankopanska ulica 54, 40315 Peklenica zastupanog po punomoćniku Marinero Martinjak</derivirana_varijabla>
  </DomainObject.Predmet.ProtustrankaFormatedWithAdressOIB>
  <DomainObject.Predmet.ProtustrankaWithAdress>
    <izvorni_sadrzaj>MARINERO METALI jednostavno društvo s ograničenom odgovornošću za proizvodnju, trgovinu i usluge Frankopanska ulica 54, 40315 Peklenica</izvorni_sadrzaj>
    <derivirana_varijabla naziv="DomainObject.Predmet.ProtustrankaWithAdress_1">MARINERO METALI jednostavno društvo s ograničenom odgovornošću za proizvodnju, trgovinu i usluge Frankopanska ulica 54, 40315 Peklenica</derivirana_varijabla>
  </DomainObject.Predmet.ProtustrankaWithAdress>
  <DomainObject.Predmet.ProtustrankaWithAdressOIB>
    <izvorni_sadrzaj>MARINERO METALI jednostavno društvo s ograničenom odgovornošću za proizvodnju, trgovinu i usluge, OIB 81138746570, Frankopanska ulica 54, 40315 Peklenica</izvorni_sadrzaj>
    <derivirana_varijabla naziv="DomainObject.Predmet.ProtustrankaWithAdressOIB_1">MARINERO METALI jednostavno društvo s ograničenom odgovornošću za proizvodnju, trgovinu i usluge, OIB 81138746570, Frankopanska ulica 54, 40315 Peklenica</derivirana_varijabla>
  </DomainObject.Predmet.ProtustrankaWithAdressOIB>
  <DomainObject.Predmet.ProtustrankaNazivFormated>
    <izvorni_sadrzaj>MARINERO METALI jednostavno društvo s ograničenom odgovornošću za proizvodnju, trgovinu i usluge</izvorni_sadrzaj>
    <derivirana_varijabla naziv="DomainObject.Predmet.ProtustrankaNazivFormated_1">MARINERO METALI jednostavno društvo s ograničenom odgovornošću za proizvodnju, trgovinu i usluge</derivirana_varijabla>
  </DomainObject.Predmet.ProtustrankaNazivFormated>
  <DomainObject.Predmet.ProtustrankaNazivFormatedOIB>
    <izvorni_sadrzaj>MARINERO METALI jednostavno društvo s ograničenom odgovornošću za proizvodnju, trgovinu i usluge, OIB 81138746570</izvorni_sadrzaj>
    <derivirana_varijabla naziv="DomainObject.Predmet.ProtustrankaNazivFormatedOIB_1">MARINERO METALI jednostavno društvo s ograničenom odgovornošću za proizvodnju, trgovinu i usluge, OIB 81138746570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22832.08</izvorni_sadrzaj>
    <derivirana_varijabla naziv="DomainObject.Predmet.TrenutnaVrijednost_1">22832.08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MARINERO METALI jednostavno društvo s ograničenom odgovornošću za proizvodnju, trgovinu i usluge zastupanog po punomoćniku Marinero Martinjak</item>
    </izvorni_sadrzaj>
    <derivirana_varijabla naziv="DomainObject.Predmet.ProtuStrankaListFormated_1">
      <item>MARINERO METALI jednostavno društvo s ograničenom odgovornošću za proizvodnju, trgovinu i usluge zastupanog po punomoćniku Marinero Martinjak</item>
    </derivirana_varijabla>
  </DomainObject.Predmet.ProtuStrankaListFormated>
  <DomainObject.Predmet.ProtuStrankaListFormatedOIB>
    <izvorni_sadrzaj>
      <item>MARINERO METALI jednostavno društvo s ograničenom odgovornošću za proizvodnju, trgovinu i usluge, OIB 81138746570 zastupanog po punomoćniku Marinero Martinjak</item>
    </izvorni_sadrzaj>
    <derivirana_varijabla naziv="DomainObject.Predmet.ProtuStrankaListFormatedOIB_1">
      <item>MARINERO METALI jednostavno društvo s ograničenom odgovornošću za proizvodnju, trgovinu i usluge, OIB 81138746570 zastupanog po punomoćniku Marinero Martinjak</item>
    </derivirana_varijabla>
  </DomainObject.Predmet.ProtuStrankaListFormatedOIB>
  <DomainObject.Predmet.ProtuStrankaListFormatedWithAdress>
    <izvorni_sadrzaj>
      <item>MARINERO METALI jednostavno društvo s ograničenom odgovornošću za proizvodnju, trgovinu i usluge, Frankopanska ulica 54, 40315 Peklenica zastupanog po punomoćniku Marinero Martinjak</item>
    </izvorni_sadrzaj>
    <derivirana_varijabla naziv="DomainObject.Predmet.ProtuStrankaListFormatedWithAdress_1">
      <item>MARINERO METALI jednostavno društvo s ograničenom odgovornošću za proizvodnju, trgovinu i usluge, Frankopanska ulica 54, 40315 Peklenica zastupanog po punomoćniku Marinero Martinjak</item>
    </derivirana_varijabla>
  </DomainObject.Predmet.ProtuStrankaListFormatedWithAdress>
  <DomainObject.Predmet.ProtuStrankaListFormatedWithAdressOIB>
    <izvorni_sadrzaj>
      <item>MARINERO METALI jednostavno društvo s ograničenom odgovornošću za proizvodnju, trgovinu i usluge, OIB 81138746570, Frankopanska ulica 54, 40315 Peklenica zastupanog po punomoćniku Marinero Martinjak</item>
    </izvorni_sadrzaj>
    <derivirana_varijabla naziv="DomainObject.Predmet.ProtuStrankaListFormatedWithAdressOIB_1">
      <item>MARINERO METALI jednostavno društvo s ograničenom odgovornošću za proizvodnju, trgovinu i usluge, OIB 81138746570, Frankopanska ulica 54, 40315 Peklenica zastupanog po punomoćniku Marinero Martinjak</item>
    </derivirana_varijabla>
  </DomainObject.Predmet.ProtuStrankaListFormatedWithAdressOIB>
  <DomainObject.Predmet.ProtuStrankaListNazivFormated>
    <izvorni_sadrzaj>
      <item>MARINERO METALI jednostavno društvo s ograničenom odgovornošću za proizvodnju, trgovinu i usluge</item>
    </izvorni_sadrzaj>
    <derivirana_varijabla naziv="DomainObject.Predmet.ProtuStrankaListNazivFormated_1">
      <item>MARINERO METALI jednostavno društvo s ograničenom odgovornošću za proizvodnju, trgovinu i usluge</item>
    </derivirana_varijabla>
  </DomainObject.Predmet.ProtuStrankaListNazivFormated>
  <DomainObject.Predmet.ProtuStrankaListNazivFormatedOIB>
    <izvorni_sadrzaj>
      <item>MARINERO METALI jednostavno društvo s ograničenom odgovornošću za proizvodnju, trgovinu i usluge, OIB 81138746570</item>
    </izvorni_sadrzaj>
    <derivirana_varijabla naziv="DomainObject.Predmet.ProtuStrankaListNazivFormatedOIB_1">
      <item>MARINERO METALI jednostavno društvo s ograničenom odgovornošću za proizvodnju, trgovinu i usluge, OIB 81138746570</item>
    </derivirana_varijabla>
  </DomainObject.Predmet.ProtuStrankaListNazivFormatedOIB>
  <DomainObject.Predmet.OstaliListFormated>
    <izvorni_sadrzaj>
      <item>Sudski registar</item>
      <item>Marinero Martinjak punomoćnik sudionika u postupku MARINERO METALI jednostavno društvo s ograničenom odgovornošću za proizvodnju, trgovinu i usluge</item>
    </izvorni_sadrzaj>
    <derivirana_varijabla naziv="DomainObject.Predmet.OstaliListFormated_1">
      <item>Sudski registar</item>
      <item>Marinero Martinjak punomoćnik sudionika u postupku MARINERO METALI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Marinero Martinjak, OIB 20231026711 punomoćnik sudionika u postupku MARINERO METALI jednostavno društvo s ograničenom odgovornošću za proizvodnju, trgovinu i usluge</item>
    </izvorni_sadrzaj>
    <derivirana_varijabla naziv="DomainObject.Predmet.OstaliListFormatedOIB_1">
      <item>Sudski registar</item>
      <item>Marinero Martinjak, OIB 20231026711 punomoćnik sudionika u postupku MARINERO METALI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Marinero Martinjak, Frankopanska Ulica 54, 40315 Peklenica punomoćnik sudionika u postupku MARINERO METALI jednostavno društvo s ograničenom odgovornošću za proizvodnju, trgovinu i usluge</item>
    </izvorni_sadrzaj>
    <derivirana_varijabla naziv="DomainObject.Predmet.OstaliListFormatedWithAdress_1">
      <item>Sudski registar</item>
      <item>Marinero Martinjak, Frankopanska Ulica 54, 40315 Peklenica punomoćnik sudionika u postupku MARINERO METALI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Marinero Martinjak, OIB 20231026711, Frankopanska Ulica 54, 40315 Peklenica punomoćnik sudionika u postupku MARINERO METALI jednostavno društvo s ograničenom odgovornošću za proizvodnju, trgovinu i usluge</item>
    </izvorni_sadrzaj>
    <derivirana_varijabla naziv="DomainObject.Predmet.OstaliListFormatedWithAdressOIB_1">
      <item>Sudski registar</item>
      <item>Marinero Martinjak, OIB 20231026711, Frankopanska Ulica 54, 40315 Peklenica punomoćnik sudionika u postupku MARINERO METALI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Marinero Martinjak</item>
    </izvorni_sadrzaj>
    <derivirana_varijabla naziv="DomainObject.Predmet.OstaliListNazivFormated_1">
      <item>Sudski registar</item>
      <item>Marinero Martinjak</item>
    </derivirana_varijabla>
  </DomainObject.Predmet.OstaliListNazivFormated>
  <DomainObject.Predmet.OstaliListNazivFormatedOIB>
    <izvorni_sadrzaj>
      <item>Sudski registar</item>
      <item>Marinero Martinjak, OIB 20231026711</item>
    </izvorni_sadrzaj>
    <derivirana_varijabla naziv="DomainObject.Predmet.OstaliListNazivFormatedOIB_1">
      <item>Sudski registar</item>
      <item>Marinero Martinjak, OIB 20231026711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MARINERO METALI jednostavno društvo s ograničenom odgovornošću za proizvodnju, trgovinu i usluge</izvorni_sadrzaj>
    <derivirana_varijabla naziv="DomainObject.Predmet.ProtustrankaIDrugi_1">MARINERO METALI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MARINERO METALI jednostavno društvo s ograničenom odgovornošću za proizvodnju, trgovinu i usluge, OIB 81138746570, Frankopanska ulica 54, 40315 Peklenica</izvorni_sadrzaj>
    <derivirana_varijabla naziv="DomainObject.Predmet.ProtustrankaIDrugiAdressOIB_1">MARINERO METALI jednostavno društvo s ograničenom odgovornošću za proizvodnju, trgovinu i usluge, OIB 81138746570, Frankopanska ulica 54, 40315 Peklenica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MARINERO METALI jednostavno društvo s ograničenom odgovornošću za proizvodnju, trgovinu i usluge</item>
      <item>Sudski registar</item>
      <item>Marinero Martinjak</item>
    </izvorni_sadrzaj>
    <derivirana_varijabla naziv="DomainObject.Predmet.SudioniciListNaziv_1">
      <item>Financijska agencija</item>
      <item>MARINERO METALI jednostavno društvo s ograničenom odgovornošću za proizvodnju, trgovinu i usluge</item>
      <item>Sudski registar</item>
      <item>Marinero Martinjak</item>
    </derivirana_varijabla>
  </DomainObject.Predmet.SudioniciListNaziv>
  <DomainObject.Predmet.SudioniciListAdressOIB>
    <izvorni_sadrzaj>
      <item>Financijska agencija, OIB 85821130368, A. Cesarca 2,42000 Varaždin</item>
      <item>MARINERO METALI jednostavno društvo s ograničenom odgovornošću za proizvodnju, trgovinu i usluge, OIB 81138746570, Frankopanska ulica 54,40315 Peklenica</item>
      <item>Sudski registar</item>
      <item>Marinero Martinjak, OIB 20231026711, Frankopanska Ulica 54,40315 Peklenica</item>
    </izvorni_sadrzaj>
    <derivirana_varijabla naziv="DomainObject.Predmet.SudioniciListAdressOIB_1">
      <item>Financijska agencija, OIB 85821130368, A. Cesarca 2,42000 Varaždin</item>
      <item>MARINERO METALI jednostavno društvo s ograničenom odgovornošću za proizvodnju, trgovinu i usluge, OIB 81138746570, Frankopanska ulica 54,40315 Peklenica</item>
      <item>Sudski registar</item>
      <item>Marinero Martinjak, OIB 20231026711, Frankopanska Ulica 54,40315 Peklenica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81138746570</item>
      <item>, OIB null</item>
      <item>, OIB 20231026711</item>
    </izvorni_sadrzaj>
    <derivirana_varijabla naziv="DomainObject.Predmet.SudioniciListNazivOIB_1">
      <item>, OIB 85821130368</item>
      <item>, OIB 81138746570</item>
      <item>, OIB null</item>
      <item>, OIB 20231026711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8979CC-4059-4687-8B6B-CF312888F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406</properties:Words>
  <properties:Characters>2230</properties:Characters>
  <properties:Lines>52</properties:Lines>
  <properties:Paragraphs>15</properties:Paragraphs>
  <properties:TotalTime>232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2019-02-13T08:39:00Z</cp:lastPrinted>
  <dcterms:modified xmlns:xsi="http://www.w3.org/2001/XMLSchema-instance" xsi:type="dcterms:W3CDTF">2019-02-13T08:39:00Z</dcterms:modified>
  <cp:revision>163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(St-47-19-3 Oglas- pokreće se skraćeni stečajni postupak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