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6d5b" w14:paraId="2116d5b" w:rsidRDefault="00BD69AF" w:rsidP="00BD69AF" w:rsidR="00BD69AF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9AF" w:rsidP="00BD69AF" w:rsidR="00BD69AF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69AF" w:rsidP="00BD69AF" w:rsidR="00BD69AF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69AF" w:rsidP="00BD69AF" w:rsidR="00BD69AF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69AF" w:rsidP="00BD69AF" w:rsidR="00BD69A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69AF" w:rsidP="00BD69AF" w:rsidR="00BD69AF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69AF" w:rsidP="00BD69AF" w:rsidR="00BD69AF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</w:p>
    <w:p w:rsidRDefault="00BD69AF" w:rsidP="00BD69AF" w:rsidR="00BD69AF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</w:t>
      </w:r>
      <w:r w:rsidR="00FA68DB">
        <w:rPr>
          <w:rFonts w:cs="Times New Roman" w:eastAsia="Times New Roman"/>
          <w:szCs w:val="24"/>
        </w:rPr>
        <w:t xml:space="preserve">po sutkinji </w:t>
      </w:r>
      <w:r w:rsidRPr="005C05D4">
        <w:rPr>
          <w:rFonts w:cs="Times New Roman" w:eastAsia="Times New Roman"/>
          <w:szCs w:val="24"/>
        </w:rPr>
        <w:t>Adrijani Labinjan Skok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R. M. W. d. o. o. Rovinj, D. Segalla 8, OIB 43844846520, MBS 040205355, 4. travnja 2016. 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i o   j e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</w:p>
    <w:p w:rsidRDefault="00BD69AF" w:rsidP="00BD69AF" w:rsidR="00BD69AF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zaključka, sukladno navodima iznijetim u podnesku (žalbi) od 19. siječnja 2016., u spis dostavi potvrdu Financijske agencije o danima neprekidne blokade i nepodmirenim obvezama na dan izdavanja potvrde, odnosno drugu javnu ili javno ovjerovljenu ispravu o namirenju tražbina.</w:t>
      </w:r>
    </w:p>
    <w:p w:rsidRDefault="00BD69AF" w:rsidP="00BD69AF" w:rsidR="00BD69AF">
      <w:pPr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travnja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</w:p>
    <w:p w:rsidRDefault="00BD69AF" w:rsidP="00BD69AF" w:rsidR="00BD69AF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Sutkinja</w:t>
      </w:r>
    </w:p>
    <w:p w:rsidRDefault="00BD69AF" w:rsidP="00BD69AF" w:rsidR="00BD69AF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BD69AF" w:rsidP="00BD69AF" w:rsidR="00BD69AF">
      <w:pPr>
        <w:jc w:val="left"/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left"/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BD69AF" w:rsidP="00BD69AF" w:rsidR="00BD69AF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BD69AF" w:rsidP="00BD69AF" w:rsidR="00BD69AF" w:rsidRPr="00541D0E">
      <w:pPr>
        <w:jc w:val="left"/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left"/>
        <w:rPr>
          <w:rFonts w:cs="Times New Roman" w:eastAsia="Times New Roman"/>
          <w:szCs w:val="24"/>
        </w:rPr>
      </w:pPr>
    </w:p>
    <w:p w:rsidRDefault="00BD69AF" w:rsidP="00BD69AF" w:rsidR="00BD69AF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BD69AF" w:rsidP="00BD69AF" w:rsidR="00BD69AF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dužnik </w:t>
      </w:r>
      <w:r>
        <w:rPr>
          <w:rFonts w:cs="Times New Roman" w:eastAsia="Times New Roman"/>
          <w:szCs w:val="24"/>
        </w:rPr>
        <w:t xml:space="preserve">R. M. W. d. o. o. Rovinj, D. Segalla 8, </w:t>
      </w:r>
      <w:r>
        <w:rPr>
          <w:rFonts w:eastAsiaTheme="minorHAnsi"/>
          <w:lang w:eastAsia="en-US"/>
        </w:rPr>
        <w:t>(uz rješenje 2 St-514/2015-8).</w:t>
      </w:r>
    </w:p>
    <w:p w:rsidRDefault="00BD69AF" w:rsidP="00BD69AF" w:rsidR="00BD69AF" w:rsidRPr="00541D0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e-Oglasna ploča sudova (8 dana).</w:t>
      </w:r>
    </w:p>
    <w:p w:rsidRDefault="00BD69AF" w:rsidP="00BD69AF" w:rsidR="00BD69AF" w:rsidRPr="00541D0E">
      <w:pPr>
        <w:rPr>
          <w:rFonts w:eastAsiaTheme="minorHAnsi"/>
          <w:lang w:eastAsia="en-US"/>
        </w:rPr>
      </w:pPr>
    </w:p>
    <w:p w:rsidRDefault="00BD69AF" w:rsidP="00BD69AF" w:rsidR="00BD69AF" w:rsidRPr="00541D0E">
      <w:pPr>
        <w:rPr>
          <w:rFonts w:eastAsiaTheme="minorHAnsi"/>
          <w:lang w:eastAsia="en-US"/>
        </w:rPr>
      </w:pPr>
    </w:p>
    <w:p w:rsidRDefault="00BD69AF" w:rsidP="00BD69AF" w:rsidR="00BD69AF" w:rsidRPr="00541D0E">
      <w:pPr>
        <w:rPr>
          <w:rFonts w:eastAsiaTheme="minorHAnsi"/>
          <w:lang w:eastAsia="en-US"/>
        </w:rPr>
      </w:pPr>
    </w:p>
    <w:p w:rsidRDefault="00BD69AF" w:rsidP="00BD69AF" w:rsidR="00BD69AF" w:rsidRPr="00541D0E">
      <w:pPr>
        <w:rPr>
          <w:rFonts w:eastAsiaTheme="minorHAnsi"/>
          <w:lang w:eastAsia="en-US"/>
        </w:rPr>
      </w:pPr>
    </w:p>
    <w:p w:rsidRDefault="00BD69AF" w:rsidP="00BD69AF" w:rsidR="00BD69AF"/>
    <w:p w:rsidRDefault="00BD69AF" w:rsidP="00BD69AF" w:rsidR="00BD69AF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9AF" w:rsidP="00BD69AF" w:rsidR="00BD69AF">
      <w:r>
        <w:separator/>
      </w:r>
    </w:p>
  </w:endnote>
  <w:endnote w:id="0" w:type="continuationSeparator">
    <w:p w:rsidRDefault="00BD69AF" w:rsidP="00BD69AF" w:rsidR="00BD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9AF" w:rsidP="00BD69AF" w:rsidR="00BD69AF">
      <w:r>
        <w:separator/>
      </w:r>
    </w:p>
  </w:footnote>
  <w:footnote w:id="0" w:type="continuationSeparator">
    <w:p w:rsidRDefault="00BD69AF" w:rsidP="00BD69AF" w:rsidR="00BD6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9AF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9AF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2 St-514/2015-9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E35"/>
    <w:rsid w:val="004F5027"/>
    <w:rsid w:val="00BD69AF"/>
    <w:rsid w:val="00CF6E35"/>
    <w:rsid w:val="00D47B96"/>
    <w:rsid w:val="00F919C8"/>
    <w:rsid w:val="00FA68DB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69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6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69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69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69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69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B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B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B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69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6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69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69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69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9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B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B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B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M. W. d. o. o. ROVINJ</izvorni_sadrzaj>
    <derivirana_varijabla naziv="DomainObject.Predmet.ProtustrankaFormated_1">  R. M. W. d. o. o. ROVINJ</derivirana_varijabla>
  </DomainObject.Predmet.ProtustrankaFormated>
  <DomainObject.Predmet.ProtustrankaFormatedOIB>
    <izvorni_sadrzaj>  R. M. W. d. o. o. ROVINJ, OIB 43844846520</izvorni_sadrzaj>
    <derivirana_varijabla naziv="DomainObject.Predmet.ProtustrankaFormatedOIB_1">  R. M. W. d. o. o. ROVINJ, OIB 43844846520</derivirana_varijabla>
  </DomainObject.Predmet.ProtustrankaFormatedOIB>
  <DomainObject.Predmet.ProtustrankaFormatedWithAdress>
    <izvorni_sadrzaj> R. M. W. d. o. o. ROVINJ, D.Segalla 8, 52210 Rovinj</izvorni_sadrzaj>
    <derivirana_varijabla naziv="DomainObject.Predmet.ProtustrankaFormatedWithAdress_1"> R. M. W. d. o. o. ROVINJ, D.Segalla 8, 52210 Rovinj</derivirana_varijabla>
  </DomainObject.Predmet.ProtustrankaFormatedWithAdress>
  <DomainObject.Predmet.ProtustrankaFormatedWithAdressOIB>
    <izvorni_sadrzaj> R. M. W. d. o. o. ROVINJ, OIB 43844846520, D.Segalla 8, 52210 Rovinj</izvorni_sadrzaj>
    <derivirana_varijabla naziv="DomainObject.Predmet.ProtustrankaFormatedWithAdressOIB_1"> R. M. W. d. o. o. ROVINJ, OIB 43844846520, D.Segalla 8, 52210 Rovinj</derivirana_varijabla>
  </DomainObject.Predmet.ProtustrankaFormatedWithAdressOIB>
  <DomainObject.Predmet.ProtustrankaWithAdress>
    <izvorni_sadrzaj>R. M. W. d. o. o. ROVINJ D.Segalla 8, 52210 Rovinj</izvorni_sadrzaj>
    <derivirana_varijabla naziv="DomainObject.Predmet.ProtustrankaWithAdress_1">R. M. W. d. o. o. ROVINJ D.Segalla 8, 52210 Rovinj</derivirana_varijabla>
  </DomainObject.Predmet.ProtustrankaWithAdress>
  <DomainObject.Predmet.ProtustrankaWithAdressOIB>
    <izvorni_sadrzaj>R. M. W. d. o. o. ROVINJ, OIB 43844846520, D.Segalla 8, 52210 Rovinj</izvorni_sadrzaj>
    <derivirana_varijabla naziv="DomainObject.Predmet.ProtustrankaWithAdressOIB_1">R. M. W. d. o. o. ROVINJ, OIB 43844846520, D.Segalla 8, 52210 Rovinj</derivirana_varijabla>
  </DomainObject.Predmet.ProtustrankaWithAdressOIB>
  <DomainObject.Predmet.ProtustrankaNazivFormated>
    <izvorni_sadrzaj>R. M. W. d. o. o. ROVINJ</izvorni_sadrzaj>
    <derivirana_varijabla naziv="DomainObject.Predmet.ProtustrankaNazivFormated_1">R. M. W. d. o. o. ROVINJ</derivirana_varijabla>
  </DomainObject.Predmet.ProtustrankaNazivFormated>
  <DomainObject.Predmet.ProtustrankaNazivFormatedOIB>
    <izvorni_sadrzaj>R. M. W. d. o. o. ROVINJ, OIB 43844846520</izvorni_sadrzaj>
    <derivirana_varijabla naziv="DomainObject.Predmet.ProtustrankaNazivFormatedOIB_1">R. M. W. d. o. o. ROVINJ, OIB 43844846520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35237.25</izvorni_sadrzaj>
    <derivirana_varijabla naziv="DomainObject.Predmet.TrenutnaVrijednost_1">35237.25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M. W. d. o. o. ROVINJ</item>
    </izvorni_sadrzaj>
    <derivirana_varijabla naziv="DomainObject.Predmet.ProtuStrankaListFormated_1">
      <item>R. M. W. d. o. o. ROVINJ</item>
    </derivirana_varijabla>
  </DomainObject.Predmet.ProtuStrankaListFormated>
  <DomainObject.Predmet.ProtuStrankaListFormatedOIB>
    <izvorni_sadrzaj>
      <item>R. M. W. d. o. o. ROVINJ, OIB 43844846520</item>
    </izvorni_sadrzaj>
    <derivirana_varijabla naziv="DomainObject.Predmet.ProtuStrankaListFormatedOIB_1">
      <item>R. M. W. d. o. o. ROVINJ, OIB 43844846520</item>
    </derivirana_varijabla>
  </DomainObject.Predmet.ProtuStrankaListFormatedOIB>
  <DomainObject.Predmet.ProtuStrankaListFormatedWithAdress>
    <izvorni_sadrzaj>
      <item>R. M. W. d. o. o. ROVINJ, D.Segalla 8, 52210 Rovinj</item>
    </izvorni_sadrzaj>
    <derivirana_varijabla naziv="DomainObject.Predmet.ProtuStrankaListFormatedWithAdress_1">
      <item>R. M. W. d. o. o. ROVINJ, D.Segalla 8, 52210 Rovinj</item>
    </derivirana_varijabla>
  </DomainObject.Predmet.ProtuStrankaListFormatedWithAdress>
  <DomainObject.Predmet.ProtuStrankaListFormatedWithAdressOIB>
    <izvorni_sadrzaj>
      <item>R. M. W. d. o. o. ROVINJ, OIB 43844846520, D.Segalla 8, 52210 Rovinj</item>
    </izvorni_sadrzaj>
    <derivirana_varijabla naziv="DomainObject.Predmet.ProtuStrankaListFormatedWithAdressOIB_1">
      <item>R. M. W. d. o. o. ROVINJ, OIB 43844846520, D.Segalla 8, 52210 Rovinj</item>
    </derivirana_varijabla>
  </DomainObject.Predmet.ProtuStrankaListFormatedWithAdressOIB>
  <DomainObject.Predmet.ProtuStrankaListNazivFormated>
    <izvorni_sadrzaj>
      <item>R. M. W. d. o. o. ROVINJ</item>
    </izvorni_sadrzaj>
    <derivirana_varijabla naziv="DomainObject.Predmet.ProtuStrankaListNazivFormated_1">
      <item>R. M. W. d. o. o. ROVINJ</item>
    </derivirana_varijabla>
  </DomainObject.Predmet.ProtuStrankaListNazivFormated>
  <DomainObject.Predmet.ProtuStrankaListNazivFormatedOIB>
    <izvorni_sadrzaj>
      <item>R. M. W. d. o. o. ROVINJ, OIB 43844846520</item>
    </izvorni_sadrzaj>
    <derivirana_varijabla naziv="DomainObject.Predmet.ProtuStrankaListNazivFormatedOIB_1">
      <item>R. M. W. d. o. o. ROVINJ, OIB 43844846520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M. W. d. o. o. ROVINJ</izvorni_sadrzaj>
    <derivirana_varijabla naziv="DomainObject.Predmet.ProtustrankaIDrugi_1">R. M. W.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M. W. d. o. o. ROVINJ, OIB 43844846520, D.Segalla 8, 52210 Rovinj</izvorni_sadrzaj>
    <derivirana_varijabla naziv="DomainObject.Predmet.ProtustrankaIDrugiAdressOIB_1">R. M. W. d. o. o. ROVINJ, OIB 43844846520,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M. W. d. o. o. ROVINJ</item>
    </izvorni_sadrzaj>
    <derivirana_varijabla naziv="DomainObject.Predmet.SudioniciListNaziv_1">
      <item>FINANCIJSKA AGENCIJA, RC RIJEKA, PODRUŽNICA PULA, PULA</item>
      <item>R. M. W.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M. W. d. o. o. ROVINJ, OIB 43844846520, D.Segalla 8,52210 Rovinj</item>
    </izvorni_sadrzaj>
    <derivirana_varijabla naziv="DomainObject.Predmet.SudioniciListAdressOIB_1">
      <item>FINANCIJSKA AGENCIJA, RC RIJEKA, PODRUŽNICA PULA, PULA, OIB 85821130368, Giardini 5,52100 Pula</item>
      <item>R. M. W. d. o. o. ROVINJ, OIB 43844846520,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43844846520</item>
    </izvorni_sadrzaj>
    <derivirana_varijabla naziv="DomainObject.Predmet.SudioniciListNazivOIB_1">
      <item>, OIB 85821130368</item>
      <item>, OIB 43844846520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784</properties:Characters>
  <properties:Lines>40</properties:Lines>
  <properties:Paragraphs>16</properties:Paragraphs>
  <properties:TotalTime>5</properties:TotalTime>
  <properties:ScaleCrop>false</properties:ScaleCrop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2016-04-04T11:29:00Z</dcterms:created>
  <dc:creator>Mihaela Kaligari</dc:creator>
  <dc:description/>
  <cp:keywords/>
  <cp:lastModifiedBy>Jasmina Matika</cp:lastModifiedBy>
  <cp:lastPrinted>2016-04-04T11:34:00Z</cp:lastPrinted>
  <dcterms:modified xmlns:xsi="http://www.w3.org/2001/XMLSchema-instance" xsi:type="dcterms:W3CDTF">2016-04-07T06:30:00Z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