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5e9f" w14:paraId="5445e9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048BB">
        <w:rPr>
          <w:color w:themeColor="text1" w:val="000000"/>
        </w:rPr>
        <w:t>APOLON GYM KLUB ZA NJEGU TIJELA I REKREACIJU, Split, Kukuljevićeva 15, OIB: 41919301614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048BB">
        <w:rPr>
          <w:color w:themeColor="text1" w:val="000000"/>
        </w:rPr>
        <w:t>APOLON GYM KLUB ZA NJEGU TIJELA I REKREACIJU, Split, Kukuljevićeva 15, OIB: 41919301614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B048BB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B048BB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66CFF">
        <w:rPr>
          <w:color w:themeColor="text1" w:val="000000"/>
        </w:rPr>
        <w:t>1</w:t>
      </w:r>
      <w:r w:rsidR="00B048BB">
        <w:rPr>
          <w:color w:themeColor="text1" w:val="000000"/>
        </w:rPr>
        <w:t>777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048BB">
        <w:rPr>
          <w:color w:themeColor="text1" w:val="000000"/>
        </w:rPr>
        <w:t>92.219,93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B048BB">
      <w:rPr>
        <w:color w:themeColor="text1" w:val="000000"/>
      </w:rPr>
      <w:t>1730</w:t>
    </w:r>
    <w:r w:rsidR="00E2567B">
      <w:rPr>
        <w:color w:themeColor="text1" w:val="000000"/>
      </w:rPr>
      <w:t>/201</w:t>
    </w:r>
    <w:r w:rsidR="00F16DD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048BB"/>
    <w:rsid w:val="00B1659E"/>
    <w:rsid w:val="00B17D98"/>
    <w:rsid w:val="00B22298"/>
    <w:rsid w:val="00B2743C"/>
    <w:rsid w:val="00B311E1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B0585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1730</izvorni_sadrzaj>
    <derivirana_varijabla naziv="DomainObject.Predmet.Broj_1">1730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St-1730/2015</izvorni_sadrzaj>
    <derivirana_varijabla naziv="DomainObject.Predmet.OznakaBroj_1">St-1730/2015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APOLON GYM KLUB ZA NJEGU TIJELA I REKREACIJU</izvorni_sadrzaj>
    <derivirana_varijabla naziv="DomainObject.Predmet.ProtustrankaFormated_1">  APOLON GYM KLUB ZA NJEGU TIJELA I REKREACIJU</derivirana_varijabla>
  </DomainObject.Predmet.ProtustrankaFormated>
  <DomainObject.Predmet.ProtustrankaFormatedOIB>
    <izvorni_sadrzaj>  APOLON GYM KLUB ZA NJEGU TIJELA I REKREACIJU, OIB 41919301614</izvorni_sadrzaj>
    <derivirana_varijabla naziv="DomainObject.Predmet.ProtustrankaFormatedOIB_1">  APOLON GYM KLUB ZA NJEGU TIJELA I REKREACIJU, OIB 41919301614</derivirana_varijabla>
  </DomainObject.Predmet.ProtustrankaFormatedOIB>
  <DomainObject.Predmet.ProtustrankaFormatedWithAdress>
    <izvorni_sadrzaj> APOLON GYM KLUB ZA NJEGU TIJELA I REKREACIJU, Kukuljevićeva 15, 21000 Split</izvorni_sadrzaj>
    <derivirana_varijabla naziv="DomainObject.Predmet.ProtustrankaFormatedWithAdress_1"> APOLON GYM KLUB ZA NJEGU TIJELA I REKREACIJU, Kukuljevićeva 15, 21000 Split</derivirana_varijabla>
  </DomainObject.Predmet.ProtustrankaFormatedWithAdress>
  <DomainObject.Predmet.ProtustrankaFormatedWithAdressOIB>
    <izvorni_sadrzaj> APOLON GYM KLUB ZA NJEGU TIJELA I REKREACIJU, OIB 41919301614, Kukuljevićeva 15, 21000 Split</izvorni_sadrzaj>
    <derivirana_varijabla naziv="DomainObject.Predmet.ProtustrankaFormatedWithAdressOIB_1"> APOLON GYM KLUB ZA NJEGU TIJELA I REKREACIJU, OIB 41919301614, Kukuljevićeva 15, 21000 Split</derivirana_varijabla>
  </DomainObject.Predmet.ProtustrankaFormatedWithAdressOIB>
  <DomainObject.Predmet.ProtustrankaWithAdress>
    <izvorni_sadrzaj>APOLON GYM KLUB ZA NJEGU TIJELA I REKREACIJU Kukuljevićeva 15, 21000 Split</izvorni_sadrzaj>
    <derivirana_varijabla naziv="DomainObject.Predmet.ProtustrankaWithAdress_1">APOLON GYM KLUB ZA NJEGU TIJELA I REKREACIJU Kukuljevićeva 15, 21000 Split</derivirana_varijabla>
  </DomainObject.Predmet.ProtustrankaWithAdress>
  <DomainObject.Predmet.ProtustrankaWithAdressOIB>
    <izvorni_sadrzaj>APOLON GYM KLUB ZA NJEGU TIJELA I REKREACIJU, OIB 41919301614, Kukuljevićeva 15, 21000 Split</izvorni_sadrzaj>
    <derivirana_varijabla naziv="DomainObject.Predmet.ProtustrankaWithAdressOIB_1">APOLON GYM KLUB ZA NJEGU TIJELA I REKREACIJU, OIB 41919301614, Kukuljevićeva 15, 21000 Split</derivirana_varijabla>
  </DomainObject.Predmet.ProtustrankaWithAdressOIB>
  <DomainObject.Predmet.ProtustrankaNazivFormated>
    <izvorni_sadrzaj>APOLON GYM KLUB ZA NJEGU TIJELA I REKREACIJU</izvorni_sadrzaj>
    <derivirana_varijabla naziv="DomainObject.Predmet.ProtustrankaNazivFormated_1">APOLON GYM KLUB ZA NJEGU TIJELA I REKREACIJU</derivirana_varijabla>
  </DomainObject.Predmet.ProtustrankaNazivFormated>
  <DomainObject.Predmet.ProtustrankaNazivFormatedOIB>
    <izvorni_sadrzaj>APOLON GYM KLUB ZA NJEGU TIJELA I REKREACIJU, OIB 41919301614</izvorni_sadrzaj>
    <derivirana_varijabla naziv="DomainObject.Predmet.ProtustrankaNazivFormatedOIB_1">APOLON GYM KLUB ZA NJEGU TIJELA I REKREACIJU, OIB 41919301614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92219.93</izvorni_sadrzaj>
    <derivirana_varijabla naziv="DomainObject.Predmet.TrenutnaVrijednost_1">92219.93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APOLON GYM KLUB ZA NJEGU TIJELA I REKREACIJU</item>
    </izvorni_sadrzaj>
    <derivirana_varijabla naziv="DomainObject.Predmet.ProtuStrankaListFormated_1">
      <item>APOLON GYM KLUB ZA NJEGU TIJELA I REKREACIJU</item>
    </derivirana_varijabla>
  </DomainObject.Predmet.ProtuStrankaListFormated>
  <DomainObject.Predmet.ProtuStrankaListFormatedOIB>
    <izvorni_sadrzaj>
      <item>APOLON GYM KLUB ZA NJEGU TIJELA I REKREACIJU, OIB 41919301614</item>
    </izvorni_sadrzaj>
    <derivirana_varijabla naziv="DomainObject.Predmet.ProtuStrankaListFormatedOIB_1">
      <item>APOLON GYM KLUB ZA NJEGU TIJELA I REKREACIJU, OIB 41919301614</item>
    </derivirana_varijabla>
  </DomainObject.Predmet.ProtuStrankaListFormatedOIB>
  <DomainObject.Predmet.ProtuStrankaListFormatedWithAdress>
    <izvorni_sadrzaj>
      <item>APOLON GYM KLUB ZA NJEGU TIJELA I REKREACIJU, Kukuljevićeva 15, 21000 Split</item>
    </izvorni_sadrzaj>
    <derivirana_varijabla naziv="DomainObject.Predmet.ProtuStrankaListFormatedWithAdress_1">
      <item>APOLON GYM KLUB ZA NJEGU TIJELA I REKREACIJU, Kukuljevićeva 15, 21000 Split</item>
    </derivirana_varijabla>
  </DomainObject.Predmet.ProtuStrankaListFormatedWithAdress>
  <DomainObject.Predmet.ProtuStrankaListFormatedWithAdressOIB>
    <izvorni_sadrzaj>
      <item>APOLON GYM KLUB ZA NJEGU TIJELA I REKREACIJU, OIB 41919301614, Kukuljevićeva 15, 21000 Split</item>
    </izvorni_sadrzaj>
    <derivirana_varijabla naziv="DomainObject.Predmet.ProtuStrankaListFormatedWithAdressOIB_1">
      <item>APOLON GYM KLUB ZA NJEGU TIJELA I REKREACIJU, OIB 41919301614, Kukuljevićeva 15, 21000 Split</item>
    </derivirana_varijabla>
  </DomainObject.Predmet.ProtuStrankaListFormatedWithAdressOIB>
  <DomainObject.Predmet.ProtuStrankaListNazivFormated>
    <izvorni_sadrzaj>
      <item>APOLON GYM KLUB ZA NJEGU TIJELA I REKREACIJU</item>
    </izvorni_sadrzaj>
    <derivirana_varijabla naziv="DomainObject.Predmet.ProtuStrankaListNazivFormated_1">
      <item>APOLON GYM KLUB ZA NJEGU TIJELA I REKREACIJU</item>
    </derivirana_varijabla>
  </DomainObject.Predmet.ProtuStrankaListNazivFormated>
  <DomainObject.Predmet.ProtuStrankaListNazivFormatedOIB>
    <izvorni_sadrzaj>
      <item>APOLON GYM KLUB ZA NJEGU TIJELA I REKREACIJU, OIB 41919301614</item>
    </izvorni_sadrzaj>
    <derivirana_varijabla naziv="DomainObject.Predmet.ProtuStrankaListNazivFormatedOIB_1">
      <item>APOLON GYM KLUB ZA NJEGU TIJELA I REKREACIJU, OIB 41919301614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APOLON GYM KLUB ZA NJEGU TIJELA I REKREACIJU</izvorni_sadrzaj>
    <derivirana_varijabla naziv="DomainObject.Predmet.ProtustrankaIDrugi_1">APOLON GYM KLUB ZA NJEGU TIJELA I REKREACIJU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APOLON GYM KLUB ZA NJEGU TIJELA I REKREACIJU, OIB 41919301614, Kukuljevićeva 15, 21000 Split</izvorni_sadrzaj>
    <derivirana_varijabla naziv="DomainObject.Predmet.ProtustrankaIDrugiAdressOIB_1">APOLON GYM KLUB ZA NJEGU TIJELA I REKREACIJU, OIB 41919301614, Kukuljevićeva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APOLON GYM KLUB ZA NJEGU TIJELA I REKREACIJU</item>
      <item>FINANCIJSKA AGENCIJA RC SPLIT</item>
    </izvorni_sadrzaj>
    <derivirana_varijabla naziv="DomainObject.Predmet.SudioniciListNaziv_1">
      <item>APOLON GYM KLUB ZA NJEGU TIJELA I REKREACIJU</item>
      <item>FINANCIJSKA AGENCIJA RC SPLIT</item>
    </derivirana_varijabla>
  </DomainObject.Predmet.SudioniciListNaziv>
  <DomainObject.Predmet.SudioniciListAdressOIB>
    <izvorni_sadrzaj>
      <item>APOLON GYM KLUB ZA NJEGU TIJELA I REKREACIJU, OIB 41919301614, Kukuljevićeva 15,21000 Split</item>
      <item>FINANCIJSKA AGENCIJA RC SPLIT, OIB 85821130368, Mažuranićevo šetalište 24b,21000 Split</item>
    </izvorni_sadrzaj>
    <derivirana_varijabla naziv="DomainObject.Predmet.SudioniciListAdressOIB_1">
      <item>APOLON GYM KLUB ZA NJEGU TIJELA I REKREACIJU, OIB 41919301614, Kukuljevićeva 15,21000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41919301614</item>
      <item>, OIB 85821130368</item>
    </izvorni_sadrzaj>
    <derivirana_varijabla naziv="DomainObject.Predmet.SudioniciListNazivOIB_1">
      <item>, OIB 41919301614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1791</properties:Characters>
  <properties:Lines>45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2016-06-07T06:38:00Z</cp:lastPrinted>
  <dcterms:modified xmlns:xsi="http://www.w3.org/2001/XMLSchema-instance" xsi:type="dcterms:W3CDTF">2016-06-07T06:59:00Z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