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03b7" w14:paraId="52803b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44D06">
        <w:t>3292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744D06">
        <w:rPr>
          <w:rFonts w:eastAsia="Calibri"/>
          <w:lang w:eastAsia="en-US"/>
        </w:rPr>
        <w:t>RADOŠ-TIM j.d.o.o., Zagreb, Limska 24, OIB: 64608659878</w:t>
      </w:r>
      <w:r w:rsidR="00C95C6C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524168">
        <w:t>8</w:t>
      </w:r>
      <w:r w:rsidR="00B276A8">
        <w:t>. siječnja 2018.</w:t>
      </w:r>
    </w:p>
    <w:p w:rsidRDefault="00410421" w:rsidP="002C4416" w:rsidR="00410421">
      <w:pPr>
        <w:ind w:firstLine="720"/>
        <w:jc w:val="both"/>
      </w:pPr>
    </w:p>
    <w:p w:rsidRDefault="00E216A3" w:rsidP="002C4416" w:rsidR="00E216A3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060133" w:rsidR="00060133" w:rsidRPr="00AF1EFD"/>
    <w:p w:rsidRDefault="00060133" w:rsidP="00744D06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744D06" w:rsidRPr="00744D06">
        <w:rPr>
          <w:rFonts w:eastAsia="Calibri"/>
          <w:lang w:eastAsia="en-US"/>
        </w:rPr>
        <w:t>RADOŠ-TIM j.d.o.o., Zagr</w:t>
      </w:r>
      <w:r w:rsidR="00744D06">
        <w:rPr>
          <w:rFonts w:eastAsia="Calibri"/>
          <w:lang w:eastAsia="en-US"/>
        </w:rPr>
        <w:t>eb, Limska 24, OIB: 64608659878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24168">
        <w:t>8</w:t>
      </w:r>
      <w:r w:rsidR="00B276A8">
        <w:t>. siječnja 2018</w:t>
      </w:r>
      <w:r w:rsidR="00410421">
        <w:t>.</w:t>
      </w:r>
      <w:r w:rsidRPr="00AF1EFD">
        <w:t xml:space="preserve"> u </w:t>
      </w:r>
      <w:r w:rsidR="00C95C6C">
        <w:t>14,</w:t>
      </w:r>
      <w:r w:rsidR="00BE2140">
        <w:t>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44D06">
        <w:t>Marko Marić, Zagreb, Petrinjska 59a, OIB: 40578632064.</w:t>
      </w:r>
    </w:p>
    <w:p w:rsidRDefault="00060133" w:rsidP="00060133" w:rsidR="00060133" w:rsidRPr="00AF1EFD">
      <w:pPr>
        <w:ind w:left="708"/>
        <w:jc w:val="both"/>
      </w:pPr>
    </w:p>
    <w:p w:rsidRDefault="00060133" w:rsidP="00744D06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744D06" w:rsidRPr="00744D06">
        <w:rPr>
          <w:rFonts w:eastAsia="Calibri"/>
          <w:lang w:eastAsia="en-US"/>
        </w:rPr>
        <w:t>RADOŠ-TIM j.d.o.o., Zagreb, Limska 24, OIB: 64608659878,</w:t>
      </w:r>
      <w:r w:rsidR="00C241E6">
        <w:rPr>
          <w:rFonts w:eastAsia="Calibri"/>
          <w:lang w:eastAsia="en-US"/>
        </w:rPr>
        <w:t xml:space="preserve"> sa danom </w:t>
      </w:r>
      <w:r w:rsidR="00BE2140">
        <w:rPr>
          <w:rFonts w:eastAsia="Calibri"/>
          <w:lang w:eastAsia="en-US"/>
        </w:rPr>
        <w:t>8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744D06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744D06" w:rsidRPr="00744D06">
        <w:rPr>
          <w:rFonts w:eastAsia="Calibri"/>
          <w:lang w:eastAsia="en-US"/>
        </w:rPr>
        <w:t>RADOŠ-TIM j.d.o.o., Zagreb, Limska 24, OIB: 64608659878,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744D06" w:rsidRPr="00744D06">
        <w:rPr>
          <w:rFonts w:eastAsia="Calibri"/>
          <w:lang w:eastAsia="en-US"/>
        </w:rPr>
        <w:t>RADOŠ-TIM j.d.o.o., Zagreb, Limska 24, OIB: 64608659878,</w:t>
      </w:r>
      <w:r w:rsidR="00631A90">
        <w:t xml:space="preserve"> dana </w:t>
      </w:r>
      <w:r w:rsidR="00744D06">
        <w:t>1. travnja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744D06">
        <w:t>3292</w:t>
      </w:r>
      <w:r w:rsidR="00B0604A">
        <w:t>/16</w:t>
      </w:r>
      <w:r>
        <w:t xml:space="preserve"> od </w:t>
      </w:r>
      <w:r w:rsidR="00744D06">
        <w:t>23. siječnja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744D06">
        <w:t>26.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BE2140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744D06">
        <w:t>29.504,81</w:t>
      </w:r>
      <w:r w:rsidR="00BE2140">
        <w:t xml:space="preserve"> </w:t>
      </w:r>
      <w:r w:rsidR="00AF1B3C">
        <w:t>kn</w:t>
      </w:r>
      <w:r>
        <w:t xml:space="preserve"> i </w:t>
      </w:r>
      <w:r w:rsidR="00744D06">
        <w:t>728</w:t>
      </w:r>
      <w:r>
        <w:t xml:space="preserve"> dana neprekidne blokade (list </w:t>
      </w:r>
      <w:r w:rsidR="00C95C6C">
        <w:t>1</w:t>
      </w:r>
      <w:r w:rsidR="00744D06">
        <w:t>3</w:t>
      </w:r>
      <w:r w:rsidR="00B276A8">
        <w:t xml:space="preserve"> </w:t>
      </w:r>
      <w:r>
        <w:t>spisa).</w:t>
      </w:r>
    </w:p>
    <w:p w:rsidRDefault="00744D06" w:rsidP="00F6264F" w:rsidR="00744D06">
      <w:pPr>
        <w:ind w:firstLine="708"/>
        <w:jc w:val="both"/>
      </w:pPr>
    </w:p>
    <w:p w:rsidRDefault="00744D06" w:rsidP="00F6264F" w:rsidR="00744D06">
      <w:pPr>
        <w:ind w:firstLine="708"/>
        <w:jc w:val="both"/>
      </w:pPr>
      <w:r>
        <w:t>Iz dužnikove izjave proizlazi da nema nikakve imovine (list 14 spisa).</w:t>
      </w:r>
    </w:p>
    <w:p w:rsidRDefault="00C241E6" w:rsidP="00F6264F" w:rsidR="00C241E6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informacijskog sustava zemljišnih knjiga proizlazi da dužnik nije vlasnik nekretnina (list </w:t>
      </w:r>
      <w:r w:rsidR="00744D06">
        <w:t>27</w:t>
      </w:r>
      <w:r>
        <w:t xml:space="preserve"> spisa).</w:t>
      </w:r>
    </w:p>
    <w:p w:rsidRDefault="00E909BF" w:rsidP="00E909BF" w:rsidR="00E909BF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Uvjerenja Policijske uprave zagrebačke od </w:t>
      </w:r>
      <w:r w:rsidR="00744D06">
        <w:t>23. kolovoza</w:t>
      </w:r>
      <w:r>
        <w:t xml:space="preserve"> 2017. proizlazi da dužnik nije evidentiran kao vlasnik vozila (list </w:t>
      </w:r>
      <w:r w:rsidR="00744D06">
        <w:t>30</w:t>
      </w:r>
      <w:r>
        <w:t xml:space="preserve"> spisa).</w:t>
      </w:r>
    </w:p>
    <w:p w:rsidRDefault="00E909BF" w:rsidP="00E909BF" w:rsidR="00E909B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744D06">
        <w:t>3292</w:t>
      </w:r>
      <w:r w:rsidR="00B0604A">
        <w:t>/16</w:t>
      </w:r>
      <w:r>
        <w:t xml:space="preserve"> od </w:t>
      </w:r>
      <w:r w:rsidR="00744D06">
        <w:t>7. rujna</w:t>
      </w:r>
      <w:r w:rsidR="00E909BF">
        <w:t xml:space="preserve"> 2</w:t>
      </w:r>
      <w:r w:rsidR="00BC0D75">
        <w:t>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744D06">
        <w:t>7</w:t>
      </w:r>
      <w:r w:rsidR="00E909BF">
        <w:t>. rujna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24168">
        <w:t>8</w:t>
      </w:r>
      <w:r w:rsidR="00B276A8">
        <w:t>. siječnja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E216A3" w:rsidP="00410421" w:rsidR="00E216A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41E" w:rsidR="009B741E">
      <w:r>
        <w:separator/>
      </w:r>
    </w:p>
  </w:endnote>
  <w:endnote w:id="0" w:type="continuationSeparator">
    <w:p w:rsidRDefault="009B741E" w:rsidR="009B7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41E" w:rsidR="009B741E">
      <w:r>
        <w:separator/>
      </w:r>
    </w:p>
  </w:footnote>
  <w:footnote w:id="0" w:type="continuationSeparator">
    <w:p w:rsidRDefault="009B741E" w:rsidR="009B7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F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44D06">
      <w:t>3292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228F5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2416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44D06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B741E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67F38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2140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909BF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3292</izvorni_sadrzaj>
    <derivirana_varijabla naziv="DomainObject.Predmet.Broj_1">3292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St-3292/2016</izvorni_sadrzaj>
    <derivirana_varijabla naziv="DomainObject.Predmet.OznakaBroj_1">St-3292/2016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RADOŠ-TIM j.d.o.o. za proizvodnju, trgovinu i usluge zastupanog po punomoćniku Andrej Radoš</izvorni_sadrzaj>
    <derivirana_varijabla naziv="DomainObject.Predmet.ProtustrankaFormated_1">  RADOŠ-TIM j.d.o.o. za proizvodnju, trgovinu i usluge zastupanog po punomoćniku Andrej Radoš</derivirana_varijabla>
  </DomainObject.Predmet.ProtustrankaFormated>
  <DomainObject.Predmet.ProtustrankaFormatedOIB>
    <izvorni_sadrzaj>  RADOŠ-TIM j.d.o.o. za proizvodnju, trgovinu i usluge, OIB 64608659878 zastupanog po punomoćniku Andrej Radoš</izvorni_sadrzaj>
    <derivirana_varijabla naziv="DomainObject.Predmet.ProtustrankaFormatedOIB_1">  RADOŠ-TIM j.d.o.o. za proizvodnju, trgovinu i usluge, OIB 64608659878 zastupanog po punomoćniku Andrej Radoš</derivirana_varijabla>
  </DomainObject.Predmet.ProtustrankaFormatedOIB>
  <DomainObject.Predmet.ProtustrankaFormatedWithAdress>
    <izvorni_sadrzaj> RADOŠ-TIM j.d.o.o. za proizvodnju, trgovinu i usluge, Limska 24, 10000 Zagreb zastupanog po punomoćniku Andrej Radoš</izvorni_sadrzaj>
    <derivirana_varijabla naziv="DomainObject.Predmet.ProtustrankaFormatedWithAdress_1"> RADOŠ-TIM j.d.o.o. za proizvodnju, trgovinu i usluge, Limska 24, 10000 Zagreb zastupanog po punomoćniku Andrej Radoš</derivirana_varijabla>
  </DomainObject.Predmet.ProtustrankaFormatedWithAdress>
  <DomainObject.Predmet.ProtustrankaFormatedWithAdressOIB>
    <izvorni_sadrzaj> RADOŠ-TIM j.d.o.o. za proizvodnju, trgovinu i usluge, OIB 64608659878, Limska 24, 10000 Zagreb zastupanog po punomoćniku Andrej Radoš</izvorni_sadrzaj>
    <derivirana_varijabla naziv="DomainObject.Predmet.ProtustrankaFormatedWithAdressOIB_1"> RADOŠ-TIM j.d.o.o. za proizvodnju, trgovinu i usluge, OIB 64608659878, Limska 24, 10000 Zagreb zastupanog po punomoćniku Andrej Radoš</derivirana_varijabla>
  </DomainObject.Predmet.ProtustrankaFormatedWithAdressOIB>
  <DomainObject.Predmet.ProtustrankaWithAdress>
    <izvorni_sadrzaj>RADOŠ-TIM j.d.o.o. za proizvodnju, trgovinu i usluge Limska 24, 10000 Zagreb</izvorni_sadrzaj>
    <derivirana_varijabla naziv="DomainObject.Predmet.ProtustrankaWithAdress_1">RADOŠ-TIM j.d.o.o. za proizvodnju, trgovinu i usluge Limska 24, 10000 Zagreb</derivirana_varijabla>
  </DomainObject.Predmet.ProtustrankaWithAdress>
  <DomainObject.Predmet.ProtustrankaWithAdressOIB>
    <izvorni_sadrzaj>RADOŠ-TIM j.d.o.o. za proizvodnju, trgovinu i usluge, OIB 64608659878, Limska 24, 10000 Zagreb</izvorni_sadrzaj>
    <derivirana_varijabla naziv="DomainObject.Predmet.ProtustrankaWithAdressOIB_1">RADOŠ-TIM j.d.o.o. za proizvodnju, trgovinu i usluge, OIB 64608659878, Limska 24, 10000 Zagreb</derivirana_varijabla>
  </DomainObject.Predmet.ProtustrankaWithAdressOIB>
  <DomainObject.Predmet.ProtustrankaNazivFormated>
    <izvorni_sadrzaj>RADOŠ-TIM j.d.o.o. za proizvodnju, trgovinu i usluge</izvorni_sadrzaj>
    <derivirana_varijabla naziv="DomainObject.Predmet.ProtustrankaNazivFormated_1">RADOŠ-TIM j.d.o.o. za proizvodnju, trgovinu i usluge</derivirana_varijabla>
  </DomainObject.Predmet.ProtustrankaNazivFormated>
  <DomainObject.Predmet.ProtustrankaNazivFormatedOIB>
    <izvorni_sadrzaj>RADOŠ-TIM j.d.o.o. za proizvodnju, trgovinu i usluge, OIB 64608659878</izvorni_sadrzaj>
    <derivirana_varijabla naziv="DomainObject.Predmet.ProtustrankaNazivFormatedOIB_1">RADOŠ-TIM j.d.o.o. za proizvodnju, trgovinu i usluge, OIB 64608659878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RADOŠ-TIM j.d.o.o. za proizvodnju, trgovinu i usluge zastupanog po punomoćniku Andrej Radoš</item>
    </izvorni_sadrzaj>
    <derivirana_varijabla naziv="DomainObject.Predmet.ProtuStrankaListFormated_1">
      <item>RADOŠ-TIM j.d.o.o. za proizvodnju, trgovinu i usluge zastupanog po punomoćniku Andrej Radoš</item>
    </derivirana_varijabla>
  </DomainObject.Predmet.ProtuStrankaListFormated>
  <DomainObject.Predmet.ProtuStrankaListFormatedOIB>
    <izvorni_sadrzaj>
      <item>RADOŠ-TIM j.d.o.o. za proizvodnju, trgovinu i usluge, OIB 64608659878 zastupanog po punomoćniku Andrej Radoš</item>
    </izvorni_sadrzaj>
    <derivirana_varijabla naziv="DomainObject.Predmet.ProtuStrankaListFormatedOIB_1">
      <item>RADOŠ-TIM j.d.o.o. za proizvodnju, trgovinu i usluge, OIB 64608659878 zastupanog po punomoćniku Andrej Radoš</item>
    </derivirana_varijabla>
  </DomainObject.Predmet.ProtuStrankaListFormatedOIB>
  <DomainObject.Predmet.ProtuStrankaListFormatedWithAdress>
    <izvorni_sadrzaj>
      <item>RADOŠ-TIM j.d.o.o. za proizvodnju, trgovinu i usluge, Limska 24, 10000 Zagreb zastupanog po punomoćniku Andrej Radoš</item>
    </izvorni_sadrzaj>
    <derivirana_varijabla naziv="DomainObject.Predmet.ProtuStrankaListFormatedWithAdress_1">
      <item>RADOŠ-TIM j.d.o.o. za proizvodnju, trgovinu i usluge, Limska 24, 10000 Zagreb zastupanog po punomoćniku Andrej Radoš</item>
    </derivirana_varijabla>
  </DomainObject.Predmet.ProtuStrankaListFormatedWithAdress>
  <DomainObject.Predmet.ProtuStrankaListFormatedWithAdressOIB>
    <izvorni_sadrzaj>
      <item>RADOŠ-TIM j.d.o.o. za proizvodnju, trgovinu i usluge, OIB 64608659878, Limska 24, 10000 Zagreb zastupanog po punomoćniku Andrej Radoš</item>
    </izvorni_sadrzaj>
    <derivirana_varijabla naziv="DomainObject.Predmet.ProtuStrankaListFormatedWithAdressOIB_1">
      <item>RADOŠ-TIM j.d.o.o. za proizvodnju, trgovinu i usluge, OIB 64608659878, Limska 24, 10000 Zagreb zastupanog po punomoćniku Andrej Radoš</item>
    </derivirana_varijabla>
  </DomainObject.Predmet.ProtuStrankaListFormatedWithAdressOIB>
  <DomainObject.Predmet.ProtuStrankaListNazivFormated>
    <izvorni_sadrzaj>
      <item>RADOŠ-TIM j.d.o.o. za proizvodnju, trgovinu i usluge</item>
    </izvorni_sadrzaj>
    <derivirana_varijabla naziv="DomainObject.Predmet.ProtuStrankaListNazivFormated_1">
      <item>RADOŠ-TIM j.d.o.o. za proizvodnju, trgovinu i usluge</item>
    </derivirana_varijabla>
  </DomainObject.Predmet.ProtuStrankaListNazivFormated>
  <DomainObject.Predmet.ProtuStrankaListNazivFormatedOIB>
    <izvorni_sadrzaj>
      <item>RADOŠ-TIM j.d.o.o. za proizvodnju, trgovinu i usluge, OIB 64608659878</item>
    </izvorni_sadrzaj>
    <derivirana_varijabla naziv="DomainObject.Predmet.ProtuStrankaListNazivFormatedOIB_1">
      <item>RADOŠ-TIM j.d.o.o. za proizvodnju, trgovinu i usluge, OIB 64608659878</item>
    </derivirana_varijabla>
  </DomainObject.Predmet.ProtuStrankaListNazivFormatedOIB>
  <DomainObject.Predmet.OstaliListFormated>
    <izvorni_sadrzaj>
      <item>Andrej Radoš punomoćnik sudionika u postupku RADOŠ-TIM j.d.o.o. za proizvodnju, trgovinu i usluge</item>
    </izvorni_sadrzaj>
    <derivirana_varijabla naziv="DomainObject.Predmet.OstaliListFormated_1">
      <item>Andrej Radoš punomoćnik sudionika u postupku RADOŠ-TIM j.d.o.o. za proizvodnju, trgovinu i usluge</item>
    </derivirana_varijabla>
  </DomainObject.Predmet.OstaliListFormated>
  <DomainObject.Predmet.OstaliListFormatedOIB>
    <izvorni_sadrzaj>
      <item>Andrej Radoš, OIB 97188080262 punomoćnik sudionika u postupku RADOŠ-TIM j.d.o.o. za proizvodnju, trgovinu i usluge</item>
    </izvorni_sadrzaj>
    <derivirana_varijabla naziv="DomainObject.Predmet.OstaliListFormatedOIB_1">
      <item>Andrej Radoš, OIB 97188080262 punomoćnik sudionika u postupku RADOŠ-TIM j.d.o.o. za proizvodnju, trgovinu i usluge</item>
    </derivirana_varijabla>
  </DomainObject.Predmet.OstaliListFormatedOIB>
  <DomainObject.Predmet.OstaliListFormatedWithAdress>
    <izvorni_sadrzaj>
      <item>Andrej Radoš, Valpovačka 23, 10000 Zagreb punomoćnik sudionika u postupku RADOŠ-TIM j.d.o.o. za proizvodnju, trgovinu i usluge</item>
    </izvorni_sadrzaj>
    <derivirana_varijabla naziv="DomainObject.Predmet.OstaliListFormatedWithAdress_1">
      <item>Andrej Radoš, Valpovačka 23, 10000 Zagreb punomoćnik sudionika u postupku RADOŠ-TIM j.d.o.o. za proizvodnju, trgovinu i usluge</item>
    </derivirana_varijabla>
  </DomainObject.Predmet.OstaliListFormatedWithAdress>
  <DomainObject.Predmet.OstaliListFormatedWithAdressOIB>
    <izvorni_sadrzaj>
      <item>Andrej Radoš, OIB 97188080262, Valpovačka 23, 10000 Zagreb punomoćnik sudionika u postupku RADOŠ-TIM j.d.o.o. za proizvodnju, trgovinu i usluge</item>
    </izvorni_sadrzaj>
    <derivirana_varijabla naziv="DomainObject.Predmet.OstaliListFormatedWithAdressOIB_1">
      <item>Andrej Radoš, OIB 97188080262, Valpovačka 23, 10000 Zagreb punomoćnik sudionika u postupku RADOŠ-TIM j.d.o.o. za proizvodnju, trgovinu i usluge</item>
    </derivirana_varijabla>
  </DomainObject.Predmet.OstaliListFormatedWithAdressOIB>
  <DomainObject.Predmet.OstaliListNazivFormated>
    <izvorni_sadrzaj>
      <item>Andrej Radoš</item>
    </izvorni_sadrzaj>
    <derivirana_varijabla naziv="DomainObject.Predmet.OstaliListNazivFormated_1">
      <item>Andrej Radoš</item>
    </derivirana_varijabla>
  </DomainObject.Predmet.OstaliListNazivFormated>
  <DomainObject.Predmet.OstaliListNazivFormatedOIB>
    <izvorni_sadrzaj>
      <item>Andrej Radoš, OIB 97188080262</item>
    </izvorni_sadrzaj>
    <derivirana_varijabla naziv="DomainObject.Predmet.OstaliListNazivFormatedOIB_1">
      <item>Andrej Radoš, OIB 97188080262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RADOŠ-TIM j.d.o.o. za proizvodnju, trgovinu i usluge</izvorni_sadrzaj>
    <derivirana_varijabla naziv="DomainObject.Predmet.ProtustrankaIDrugi_1">RADOŠ-TIM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RADOŠ-TIM j.d.o.o. za proizvodnju, trgovinu i usluge, OIB 64608659878, Limska 24, 10000 Zagreb</izvorni_sadrzaj>
    <derivirana_varijabla naziv="DomainObject.Predmet.ProtustrankaIDrugiAdressOIB_1">RADOŠ-TIM j.d.o.o. za proizvodnju, trgovinu i usluge, OIB 64608659878, Limska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RADOŠ-TIM j.d.o.o. za proizvodnju, trgovinu i usluge</item>
      <item>Andrej Radoš</item>
    </izvorni_sadrzaj>
    <derivirana_varijabla naziv="DomainObject.Predmet.SudioniciListNaziv_1">
      <item>FINA Regionalni centar Zagreb</item>
      <item>RADOŠ-TIM j.d.o.o. za proizvodnju, trgovinu i usluge</item>
      <item>Andrej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RADOŠ-TIM j.d.o.o. za proizvodnju, trgovinu i usluge, OIB 64608659878, Limska 24,10000 Zagreb</item>
      <item>Andrej Radoš, OIB 97188080262, Valpovačka 23,10000 Zagreb</item>
    </izvorni_sadrzaj>
    <derivirana_varijabla naziv="DomainObject.Predmet.SudioniciListAdressOIB_1">
      <item>FINA Regionalni centar Zagreb, OIB 85821130368, Trg svibanjskih žrtava 1995. br. 1,10000 Zagreb</item>
      <item>RADOŠ-TIM j.d.o.o. za proizvodnju, trgovinu i usluge, OIB 64608659878, Limska 24,10000 Zagreb</item>
      <item>Andrej Radoš, OIB 97188080262, Valpovačka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64608659878</item>
      <item>, OIB 97188080262</item>
    </izvorni_sadrzaj>
    <derivirana_varijabla naziv="DomainObject.Predmet.SudioniciListNazivOIB_1">
      <item>, OIB 85821130368</item>
      <item>, OIB 64608659878</item>
      <item>, OIB 97188080262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553</properties:Words>
  <properties:Characters>2873</properties:Characters>
  <properties:Lines>98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2018-01-08T13:11:00Z</dcterms:created>
  <dc:creator>Korisnik</dc:creator>
  <cp:lastModifiedBy>Draženka Prpić</cp:lastModifiedBy>
  <cp:lastPrinted>2018-01-08T13:12:00Z</cp:lastPrinted>
  <dcterms:modified xmlns:xsi="http://www.w3.org/2001/XMLSchema-instance" xsi:type="dcterms:W3CDTF">2018-01-08T13:12:00Z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