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666e" w14:paraId="0f8666e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6727A0">
        <w:t>441</w:t>
      </w:r>
      <w:r w:rsidR="00946625">
        <w:t>/16-</w:t>
      </w:r>
      <w:r w:rsidR="00CD3382">
        <w:t>1</w:t>
      </w:r>
      <w:r w:rsidR="0083540F">
        <w:t>2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83540F">
        <w:t>OLIVARIS d.o.o., Šibenik, Žaborić, Krapanjska 16,</w:t>
      </w:r>
      <w:r w:rsidR="0083540F" w:rsidRPr="007A679F">
        <w:t xml:space="preserve"> OIB: </w:t>
      </w:r>
      <w:r w:rsidR="0083540F">
        <w:t>37276716137</w:t>
      </w:r>
      <w:r w:rsidRPr="00EF7C9A">
        <w:t xml:space="preserve">, dana </w:t>
      </w:r>
      <w:r w:rsidR="00034AAA">
        <w:t>18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3D2C9C" w:rsidRPr="003A377A">
        <w:t>Branko Morić, rođen 29. kolovoza 1942. godine, iz Zadra, Miroslava Krleže 1e, osobna iskaznica izdana od PU Zadarske broj: 104928260, OIB: 89888559843</w:t>
      </w:r>
      <w:r w:rsidR="003D2C9C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83540F">
        <w:t>OLIVARIS d.o.o., Šibenik, Žaborić, Krapanjska 16,</w:t>
      </w:r>
      <w:r w:rsidR="0083540F" w:rsidRPr="007A679F">
        <w:t xml:space="preserve"> OIB: </w:t>
      </w:r>
      <w:r w:rsidR="0083540F">
        <w:t>37276716137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83540F">
        <w:t>OLIVARIS d.o.o., Šibenik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034AAA">
        <w:t>18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9631A2" w:rsidP="009631A2" w:rsidR="009631A2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9631A2" w:rsidP="009631A2" w:rsidR="009631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9631A2" w:rsidP="009631A2" w:rsidR="009631A2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00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CD3382">
          <w:t>44</w:t>
        </w:r>
        <w:r w:rsidR="006727A0">
          <w:t>1</w:t>
        </w:r>
        <w:r w:rsidR="00034AAA">
          <w:t>/16-</w:t>
        </w:r>
        <w:r w:rsidR="00CD3382">
          <w:t>1</w:t>
        </w:r>
        <w:r w:rsidR="0083540F">
          <w:t>2</w:t>
        </w:r>
      </w:p>
      <w:p w:rsidRDefault="00E12FEA" w:rsidP="009C0FF2" w:rsidR="00E12FEA" w:rsidRPr="00EF7C9A">
        <w:pPr>
          <w:jc w:val="right"/>
        </w:pPr>
      </w:p>
      <w:p w:rsidRDefault="00590001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4AAA"/>
    <w:rsid w:val="00077BD9"/>
    <w:rsid w:val="0008053D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C303A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3D2C9C"/>
    <w:rsid w:val="003D7F06"/>
    <w:rsid w:val="00453E80"/>
    <w:rsid w:val="00474A81"/>
    <w:rsid w:val="004A1BFA"/>
    <w:rsid w:val="004B768C"/>
    <w:rsid w:val="004F1515"/>
    <w:rsid w:val="00515656"/>
    <w:rsid w:val="00531CC9"/>
    <w:rsid w:val="00563127"/>
    <w:rsid w:val="00590001"/>
    <w:rsid w:val="005A2E2A"/>
    <w:rsid w:val="005D103B"/>
    <w:rsid w:val="00665069"/>
    <w:rsid w:val="006727A0"/>
    <w:rsid w:val="006A6847"/>
    <w:rsid w:val="007002A2"/>
    <w:rsid w:val="007042E6"/>
    <w:rsid w:val="0074396A"/>
    <w:rsid w:val="00775B04"/>
    <w:rsid w:val="007B6657"/>
    <w:rsid w:val="007C75BF"/>
    <w:rsid w:val="007E01F3"/>
    <w:rsid w:val="007E7DF1"/>
    <w:rsid w:val="007F26FC"/>
    <w:rsid w:val="0083540F"/>
    <w:rsid w:val="00842CEB"/>
    <w:rsid w:val="00881A15"/>
    <w:rsid w:val="008D09A4"/>
    <w:rsid w:val="008F03DE"/>
    <w:rsid w:val="008F3AD6"/>
    <w:rsid w:val="00932520"/>
    <w:rsid w:val="00946625"/>
    <w:rsid w:val="009631A2"/>
    <w:rsid w:val="009B4456"/>
    <w:rsid w:val="009C0FF2"/>
    <w:rsid w:val="009F62F2"/>
    <w:rsid w:val="00A147DB"/>
    <w:rsid w:val="00A520DC"/>
    <w:rsid w:val="00A5292A"/>
    <w:rsid w:val="00A63B4A"/>
    <w:rsid w:val="00AB08B3"/>
    <w:rsid w:val="00AE4252"/>
    <w:rsid w:val="00B310F0"/>
    <w:rsid w:val="00BA7CDC"/>
    <w:rsid w:val="00BB4F73"/>
    <w:rsid w:val="00BE6E59"/>
    <w:rsid w:val="00C02FA1"/>
    <w:rsid w:val="00C34253"/>
    <w:rsid w:val="00C85781"/>
    <w:rsid w:val="00C9120F"/>
    <w:rsid w:val="00CD3382"/>
    <w:rsid w:val="00CE3B26"/>
    <w:rsid w:val="00D42B58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0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0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0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0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0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0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0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0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OLIVARIS d.o.o. za uzgoj, preradu i prodaju maslina</izvorni_sadrzaj>
    <derivirana_varijabla naziv="DomainObject.Predmet.ProtustrankaFormated_1">  OLIVARIS d.o.o. za uzgoj, preradu i prodaju maslina</derivirana_varijabla>
  </DomainObject.Predmet.ProtustrankaFormated>
  <DomainObject.Predmet.ProtustrankaFormatedOIB>
    <izvorni_sadrzaj>  OLIVARIS d.o.o. za uzgoj, preradu i prodaju maslina, OIB 37276716137</izvorni_sadrzaj>
    <derivirana_varijabla naziv="DomainObject.Predmet.ProtustrankaFormatedOIB_1">  OLIVARIS d.o.o. za uzgoj, preradu i prodaju maslina, OIB 37276716137</derivirana_varijabla>
  </DomainObject.Predmet.ProtustrankaFormatedOIB>
  <DomainObject.Predmet.ProtustrankaFormatedWithAdress>
    <izvorni_sadrzaj> OLIVARIS d.o.o. za uzgoj, preradu i prodaju maslina, Žaborić, Krapanjska 16, 22000 Šibenik</izvorni_sadrzaj>
    <derivirana_varijabla naziv="DomainObject.Predmet.ProtustrankaFormatedWithAdress_1"> OLIVARIS d.o.o. za uzgoj, preradu i prodaju maslina, Žaborić, Krapanjska 16, 22000 Šibenik</derivirana_varijabla>
  </DomainObject.Predmet.ProtustrankaFormatedWithAdress>
  <DomainObject.Predmet.ProtustrankaFormatedWithAdressOIB>
    <izvorni_sadrzaj> OLIVARIS d.o.o. za uzgoj, preradu i prodaju maslina, OIB 37276716137, Žaborić, Krapanjska 16, 22000 Šibenik</izvorni_sadrzaj>
    <derivirana_varijabla naziv="DomainObject.Predmet.ProtustrankaFormatedWithAdressOIB_1"> OLIVARIS d.o.o. za uzgoj, preradu i prodaju maslina, OIB 37276716137, Žaborić, Krapanjska 16, 22000 Šibenik</derivirana_varijabla>
  </DomainObject.Predmet.ProtustrankaFormatedWithAdressOIB>
  <DomainObject.Predmet.ProtustrankaWithAdress>
    <izvorni_sadrzaj>OLIVARIS d.o.o. za uzgoj, preradu i prodaju maslina Žaborić, Krapanjska 16, 22000 Šibenik</izvorni_sadrzaj>
    <derivirana_varijabla naziv="DomainObject.Predmet.ProtustrankaWithAdress_1">OLIVARIS d.o.o. za uzgoj, preradu i prodaju maslina Žaborić, Krapanjska 16, 22000 Šibenik</derivirana_varijabla>
  </DomainObject.Predmet.ProtustrankaWithAdress>
  <DomainObject.Predmet.ProtustrankaWithAdressOIB>
    <izvorni_sadrzaj>OLIVARIS d.o.o. za uzgoj, preradu i prodaju maslina, OIB 37276716137, Žaborić, Krapanjska 16, 22000 Šibenik</izvorni_sadrzaj>
    <derivirana_varijabla naziv="DomainObject.Predmet.ProtustrankaWithAdressOIB_1">OLIVARIS d.o.o. za uzgoj, preradu i prodaju maslina, OIB 37276716137, Žaborić, Krapanjska 16, 22000 Šibenik</derivirana_varijabla>
  </DomainObject.Predmet.ProtustrankaWithAdressOIB>
  <DomainObject.Predmet.ProtustrankaNazivFormated>
    <izvorni_sadrzaj>OLIVARIS d.o.o. za uzgoj, preradu i prodaju maslina</izvorni_sadrzaj>
    <derivirana_varijabla naziv="DomainObject.Predmet.ProtustrankaNazivFormated_1">OLIVARIS d.o.o. za uzgoj, preradu i prodaju maslina</derivirana_varijabla>
  </DomainObject.Predmet.ProtustrankaNazivFormated>
  <DomainObject.Predmet.ProtustrankaNazivFormatedOIB>
    <izvorni_sadrzaj>OLIVARIS d.o.o. za uzgoj, preradu i prodaju maslina, OIB 37276716137</izvorni_sadrzaj>
    <derivirana_varijabla naziv="DomainObject.Predmet.ProtustrankaNazivFormatedOIB_1">OLIVARIS d.o.o. za uzgoj, preradu i prodaju maslina, OIB 37276716137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OLIVARIS d.o.o. za uzgoj, preradu i prodaju maslina</item>
    </izvorni_sadrzaj>
    <derivirana_varijabla naziv="DomainObject.Predmet.ProtuStrankaListFormated_1">
      <item>OLIVARIS d.o.o. za uzgoj, preradu i prodaju maslina</item>
    </derivirana_varijabla>
  </DomainObject.Predmet.ProtuStrankaListFormated>
  <DomainObject.Predmet.ProtuStrankaListFormatedOIB>
    <izvorni_sadrzaj>
      <item>OLIVARIS d.o.o. za uzgoj, preradu i prodaju maslina, OIB 37276716137</item>
    </izvorni_sadrzaj>
    <derivirana_varijabla naziv="DomainObject.Predmet.ProtuStrankaListFormatedOIB_1">
      <item>OLIVARIS d.o.o. za uzgoj, preradu i prodaju maslina, OIB 37276716137</item>
    </derivirana_varijabla>
  </DomainObject.Predmet.ProtuStrankaListFormatedOIB>
  <DomainObject.Predmet.ProtuStrankaListFormatedWithAdress>
    <izvorni_sadrzaj>
      <item>OLIVARIS d.o.o. za uzgoj, preradu i prodaju maslina, Žaborić, Krapanjska 16, 22000 Šibenik</item>
    </izvorni_sadrzaj>
    <derivirana_varijabla naziv="DomainObject.Predmet.ProtuStrankaListFormatedWithAdress_1">
      <item>OLIVARIS d.o.o. za uzgoj, preradu i prodaju maslina, Žaborić, Krapanjska 16, 22000 Šibenik</item>
    </derivirana_varijabla>
  </DomainObject.Predmet.ProtuStrankaListFormatedWithAdress>
  <DomainObject.Predmet.ProtuStrankaListFormatedWithAdressOIB>
    <izvorni_sadrzaj>
      <item>OLIVARIS d.o.o. za uzgoj, preradu i prodaju maslina, OIB 37276716137, Žaborić, Krapanjska 16, 22000 Šibenik</item>
    </izvorni_sadrzaj>
    <derivirana_varijabla naziv="DomainObject.Predmet.ProtuStrankaListFormatedWithAdressOIB_1">
      <item>OLIVARIS d.o.o. za uzgoj, preradu i prodaju maslina, OIB 37276716137, Žaborić, Krapanjska 16, 22000 Šibenik</item>
    </derivirana_varijabla>
  </DomainObject.Predmet.ProtuStrankaListFormatedWithAdressOIB>
  <DomainObject.Predmet.ProtuStrankaListNazivFormated>
    <izvorni_sadrzaj>
      <item>OLIVARIS d.o.o. za uzgoj, preradu i prodaju maslina</item>
    </izvorni_sadrzaj>
    <derivirana_varijabla naziv="DomainObject.Predmet.ProtuStrankaListNazivFormated_1">
      <item>OLIVARIS d.o.o. za uzgoj, preradu i prodaju maslina</item>
    </derivirana_varijabla>
  </DomainObject.Predmet.ProtuStrankaListNazivFormated>
  <DomainObject.Predmet.ProtuStrankaListNazivFormatedOIB>
    <izvorni_sadrzaj>
      <item>OLIVARIS d.o.o. za uzgoj, preradu i prodaju maslina, OIB 37276716137</item>
    </izvorni_sadrzaj>
    <derivirana_varijabla naziv="DomainObject.Predmet.ProtuStrankaListNazivFormatedOIB_1">
      <item>OLIVARIS d.o.o. za uzgoj, preradu i prodaju maslina, OIB 37276716137</item>
    </derivirana_varijabla>
  </DomainObject.Predmet.ProtuStrankaListNazivFormatedOIB>
  <DomainObject.Predmet.OstaliListFormated>
    <izvorni_sadrzaj>
      <item>Josip Pavlović</item>
      <item>Ante Pavlović</item>
    </izvorni_sadrzaj>
    <derivirana_varijabla naziv="DomainObject.Predmet.OstaliListFormated_1">
      <item>Josip Pavlović</item>
      <item>Ante Pavlović</item>
    </derivirana_varijabla>
  </DomainObject.Predmet.OstaliListFormated>
  <DomainObject.Predmet.OstaliListFormatedOIB>
    <izvorni_sadrzaj>
      <item>Josip Pavlović</item>
      <item>Ante Pavlović</item>
    </izvorni_sadrzaj>
    <derivirana_varijabla naziv="DomainObject.Predmet.OstaliListFormatedOIB_1">
      <item>Josip Pavlović</item>
      <item>Ante Pavlović</item>
    </derivirana_varijabla>
  </DomainObject.Predmet.OstaliListFormatedOIB>
  <DomainObject.Predmet.OstaliListFormatedWithAdress>
    <izvorni_sadrzaj>
      <item>Josip Pavlović, Preradovićeva 29, 10000 Zagreb</item>
      <item>Ante Pavlović, Preradovićeva 29, 10000 Zagreb</item>
    </izvorni_sadrzaj>
    <derivirana_varijabla naziv="DomainObject.Predmet.OstaliListFormatedWithAdress_1">
      <item>Josip Pavlović, Preradovićeva 29, 10000 Zagreb</item>
      <item>Ante Pavlović, Preradovićeva 29, 10000 Zagreb</item>
    </derivirana_varijabla>
  </DomainObject.Predmet.OstaliListFormatedWithAdress>
  <DomainObject.Predmet.OstaliListFormatedWithAdressOIB>
    <izvorni_sadrzaj>
      <item>Josip Pavlović, Preradovićeva 29, 10000 Zagreb</item>
      <item>Ante Pavlović, Preradovićeva 29, 10000 Zagreb</item>
    </izvorni_sadrzaj>
    <derivirana_varijabla naziv="DomainObject.Predmet.OstaliListFormatedWithAdressOIB_1">
      <item>Josip Pavlović, Preradovićeva 29, 10000 Zagreb</item>
      <item>Ante Pavlović, Preradovićeva 29, 10000 Zagreb</item>
    </derivirana_varijabla>
  </DomainObject.Predmet.OstaliListFormatedWithAdressOIB>
  <DomainObject.Predmet.OstaliListNazivFormated>
    <izvorni_sadrzaj>
      <item>Josip Pavlović</item>
      <item>Ante Pavlović</item>
    </izvorni_sadrzaj>
    <derivirana_varijabla naziv="DomainObject.Predmet.OstaliListNazivFormated_1">
      <item>Josip Pavlović</item>
      <item>Ante Pavlović</item>
    </derivirana_varijabla>
  </DomainObject.Predmet.OstaliListNazivFormated>
  <DomainObject.Predmet.OstaliListNazivFormatedOIB>
    <izvorni_sadrzaj>
      <item>Josip Pavlović</item>
      <item>Ante Pavlović</item>
    </izvorni_sadrzaj>
    <derivirana_varijabla naziv="DomainObject.Predmet.OstaliListNazivFormatedOIB_1">
      <item>Josip Pavlović</item>
      <item>Ante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OLIVARIS d.o.o. za uzgoj, preradu i prodaju maslina</izvorni_sadrzaj>
    <derivirana_varijabla naziv="DomainObject.Predmet.ProtustrankaIDrugi_1">OLIVARIS d.o.o. za uzgoj, preradu i prodaju maslina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OLIVARIS d.o.o. za uzgoj, preradu i prodaju maslina, OIB 37276716137, Žaborić, Krapanjska 16, 22000 Šibenik</izvorni_sadrzaj>
    <derivirana_varijabla naziv="DomainObject.Predmet.ProtustrankaIDrugiAdressOIB_1">OLIVARIS d.o.o. za uzgoj, preradu i prodaju maslina, OIB 37276716137, Žaborić, Krapanjska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OLIVARIS d.o.o. za uzgoj, preradu i prodaju maslina</item>
      <item>Josip Pavlović</item>
      <item>Ante Pavlović</item>
    </izvorni_sadrzaj>
    <derivirana_varijabla naziv="DomainObject.Predmet.SudioniciListNaziv_1">
      <item>FINA - Podružnica Šibenik</item>
      <item>OLIVARIS d.o.o. za uzgoj, preradu i prodaju maslina</item>
      <item>Josip Pavlović</item>
      <item>Ante Pavlović</item>
    </derivirana_varijabla>
  </DomainObject.Predmet.SudioniciListNaziv>
  <DomainObject.Predmet.SudioniciListAdressOIB>
    <izvorni_sadrzaj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</izvorni_sadrzaj>
    <derivirana_varijabla naziv="DomainObject.Predmet.SudioniciListAdressOIB_1"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37276716137</item>
      <item>, OIB null</item>
      <item>, OIB null</item>
    </izvorni_sadrzaj>
    <derivirana_varijabla naziv="DomainObject.Predmet.SudioniciListNazivOIB_1">
      <item>, OIB 85821130368</item>
      <item>, OIB 37276716137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343</properties:Words>
  <properties:Characters>1836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2016-04-18T10:12:00Z</dcterms:created>
  <dc:creator>Ardena Bajlo</dc:creator>
  <cp:lastModifiedBy>wsadmin</cp:lastModifiedBy>
  <cp:lastPrinted>2016-04-20T08:05:00Z</cp:lastPrinted>
  <dcterms:modified xmlns:xsi="http://www.w3.org/2001/XMLSchema-instance" xsi:type="dcterms:W3CDTF">2016-04-20T08:08:00Z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