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d072c" w14:paraId="73d072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B137CF">
        <w:rPr>
          <w:b/>
          <w:sz w:val="22"/>
          <w:szCs w:val="22"/>
        </w:rPr>
        <w:t>153</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9E4AE2">
        <w:rPr>
          <w:sz w:val="22"/>
          <w:szCs w:val="22"/>
        </w:rPr>
        <w:t xml:space="preserve"> </w:t>
      </w:r>
      <w:r w:rsidR="002A04AE">
        <w:rPr>
          <w:sz w:val="22"/>
          <w:szCs w:val="22"/>
        </w:rPr>
        <w:t xml:space="preserve">OGUZHAN d.o.o., Liechtensteinov Put 3, 20000 Dubrovnik, OIB: 20539856969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70400D">
        <w:rPr>
          <w:sz w:val="22"/>
          <w:szCs w:val="22"/>
        </w:rPr>
        <w:t xml:space="preserve">OGUZHAN d.o.o., Liechtensteinov Put 3, 20000 Dubrovnik, OIB: 20539856969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677007">
        <w:rPr>
          <w:sz w:val="22"/>
          <w:szCs w:val="22"/>
        </w:rPr>
        <w:t>80.341,55</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677007">
        <w:rPr>
          <w:sz w:val="22"/>
          <w:szCs w:val="22"/>
        </w:rPr>
        <w:t>oblju od 134</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931A3C">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4B4E"/>
    <w:rsid w:val="0009578E"/>
    <w:rsid w:val="0009604A"/>
    <w:rsid w:val="000A1E8B"/>
    <w:rsid w:val="000B3F46"/>
    <w:rsid w:val="000B5EDC"/>
    <w:rsid w:val="000B7676"/>
    <w:rsid w:val="000D00C2"/>
    <w:rsid w:val="000D67DF"/>
    <w:rsid w:val="000E2AD8"/>
    <w:rsid w:val="000F04E8"/>
    <w:rsid w:val="000F0F34"/>
    <w:rsid w:val="00101239"/>
    <w:rsid w:val="00105266"/>
    <w:rsid w:val="001131FA"/>
    <w:rsid w:val="00115B18"/>
    <w:rsid w:val="001166E2"/>
    <w:rsid w:val="00124E29"/>
    <w:rsid w:val="001264C0"/>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716"/>
    <w:rsid w:val="001B1CEA"/>
    <w:rsid w:val="001B58FA"/>
    <w:rsid w:val="001C1BAC"/>
    <w:rsid w:val="001C2336"/>
    <w:rsid w:val="001C3141"/>
    <w:rsid w:val="001D3698"/>
    <w:rsid w:val="001D52C6"/>
    <w:rsid w:val="001E36D4"/>
    <w:rsid w:val="001E62AD"/>
    <w:rsid w:val="001E7654"/>
    <w:rsid w:val="001F7512"/>
    <w:rsid w:val="001F7BFD"/>
    <w:rsid w:val="002066BC"/>
    <w:rsid w:val="00213F52"/>
    <w:rsid w:val="00214F80"/>
    <w:rsid w:val="00222BA0"/>
    <w:rsid w:val="0022430C"/>
    <w:rsid w:val="00232F7B"/>
    <w:rsid w:val="00237AD7"/>
    <w:rsid w:val="00246A50"/>
    <w:rsid w:val="00246BFF"/>
    <w:rsid w:val="002565C0"/>
    <w:rsid w:val="00260DC0"/>
    <w:rsid w:val="00262556"/>
    <w:rsid w:val="00264EB5"/>
    <w:rsid w:val="00265BCE"/>
    <w:rsid w:val="00284834"/>
    <w:rsid w:val="00287DDC"/>
    <w:rsid w:val="00294E82"/>
    <w:rsid w:val="002A04AE"/>
    <w:rsid w:val="002A4715"/>
    <w:rsid w:val="002A6BAD"/>
    <w:rsid w:val="002B0839"/>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16DA8"/>
    <w:rsid w:val="00420F56"/>
    <w:rsid w:val="00422968"/>
    <w:rsid w:val="004241F3"/>
    <w:rsid w:val="00431A69"/>
    <w:rsid w:val="0043491B"/>
    <w:rsid w:val="004412D7"/>
    <w:rsid w:val="00450611"/>
    <w:rsid w:val="004540AE"/>
    <w:rsid w:val="004566F8"/>
    <w:rsid w:val="0046333F"/>
    <w:rsid w:val="00466182"/>
    <w:rsid w:val="00466408"/>
    <w:rsid w:val="004666A6"/>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145FA"/>
    <w:rsid w:val="00535C2B"/>
    <w:rsid w:val="005364EB"/>
    <w:rsid w:val="00536D9F"/>
    <w:rsid w:val="0055056F"/>
    <w:rsid w:val="00552C25"/>
    <w:rsid w:val="005557AB"/>
    <w:rsid w:val="00561240"/>
    <w:rsid w:val="005625DA"/>
    <w:rsid w:val="005830D8"/>
    <w:rsid w:val="005838AE"/>
    <w:rsid w:val="005851FF"/>
    <w:rsid w:val="00593916"/>
    <w:rsid w:val="00597BCB"/>
    <w:rsid w:val="005A04B9"/>
    <w:rsid w:val="005A2627"/>
    <w:rsid w:val="005A6ADF"/>
    <w:rsid w:val="005A6B42"/>
    <w:rsid w:val="005A7AFB"/>
    <w:rsid w:val="005B32BF"/>
    <w:rsid w:val="005C02C1"/>
    <w:rsid w:val="005C2BB2"/>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77007"/>
    <w:rsid w:val="00681D29"/>
    <w:rsid w:val="006832DB"/>
    <w:rsid w:val="00693071"/>
    <w:rsid w:val="0069625B"/>
    <w:rsid w:val="006B0751"/>
    <w:rsid w:val="006B5018"/>
    <w:rsid w:val="006B7C02"/>
    <w:rsid w:val="006B7D65"/>
    <w:rsid w:val="006F0847"/>
    <w:rsid w:val="0070400D"/>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0A7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87ED0"/>
    <w:rsid w:val="00890129"/>
    <w:rsid w:val="008947C6"/>
    <w:rsid w:val="0089537D"/>
    <w:rsid w:val="008A2344"/>
    <w:rsid w:val="008A6D35"/>
    <w:rsid w:val="008D64E0"/>
    <w:rsid w:val="008E005E"/>
    <w:rsid w:val="008E2765"/>
    <w:rsid w:val="008E351E"/>
    <w:rsid w:val="008E7CFF"/>
    <w:rsid w:val="008F0B24"/>
    <w:rsid w:val="008F6923"/>
    <w:rsid w:val="008F7795"/>
    <w:rsid w:val="00901574"/>
    <w:rsid w:val="0090251E"/>
    <w:rsid w:val="00923D4D"/>
    <w:rsid w:val="0092728C"/>
    <w:rsid w:val="00927374"/>
    <w:rsid w:val="00931A3C"/>
    <w:rsid w:val="00931D16"/>
    <w:rsid w:val="00943105"/>
    <w:rsid w:val="00944A46"/>
    <w:rsid w:val="009529C9"/>
    <w:rsid w:val="009653A4"/>
    <w:rsid w:val="0097090B"/>
    <w:rsid w:val="00976ADF"/>
    <w:rsid w:val="00981546"/>
    <w:rsid w:val="00986943"/>
    <w:rsid w:val="009906D4"/>
    <w:rsid w:val="00992754"/>
    <w:rsid w:val="009A154F"/>
    <w:rsid w:val="009A162C"/>
    <w:rsid w:val="009A3C24"/>
    <w:rsid w:val="009B0766"/>
    <w:rsid w:val="009B1FB8"/>
    <w:rsid w:val="009B415E"/>
    <w:rsid w:val="009B5EC6"/>
    <w:rsid w:val="009B7E51"/>
    <w:rsid w:val="009C22E4"/>
    <w:rsid w:val="009C24FE"/>
    <w:rsid w:val="009D0DE9"/>
    <w:rsid w:val="009D732A"/>
    <w:rsid w:val="009E4AE2"/>
    <w:rsid w:val="009E597A"/>
    <w:rsid w:val="009E71CD"/>
    <w:rsid w:val="009F5C94"/>
    <w:rsid w:val="009F6AAB"/>
    <w:rsid w:val="00A026C2"/>
    <w:rsid w:val="00A1791C"/>
    <w:rsid w:val="00A21669"/>
    <w:rsid w:val="00A23355"/>
    <w:rsid w:val="00A2606D"/>
    <w:rsid w:val="00A26519"/>
    <w:rsid w:val="00A27673"/>
    <w:rsid w:val="00A44BC5"/>
    <w:rsid w:val="00A5366A"/>
    <w:rsid w:val="00A64730"/>
    <w:rsid w:val="00A938BD"/>
    <w:rsid w:val="00A96337"/>
    <w:rsid w:val="00A96D04"/>
    <w:rsid w:val="00AA071C"/>
    <w:rsid w:val="00AA0DAE"/>
    <w:rsid w:val="00AA1F15"/>
    <w:rsid w:val="00AA3914"/>
    <w:rsid w:val="00AB3494"/>
    <w:rsid w:val="00AB482B"/>
    <w:rsid w:val="00AB6ADD"/>
    <w:rsid w:val="00AC2F12"/>
    <w:rsid w:val="00AC3854"/>
    <w:rsid w:val="00AD72EE"/>
    <w:rsid w:val="00AE3571"/>
    <w:rsid w:val="00AE6B1C"/>
    <w:rsid w:val="00AF1452"/>
    <w:rsid w:val="00AF5FA6"/>
    <w:rsid w:val="00AF7CF0"/>
    <w:rsid w:val="00B02972"/>
    <w:rsid w:val="00B03055"/>
    <w:rsid w:val="00B137CF"/>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16830"/>
    <w:rsid w:val="00C2297D"/>
    <w:rsid w:val="00C27CFC"/>
    <w:rsid w:val="00C32BF4"/>
    <w:rsid w:val="00C34317"/>
    <w:rsid w:val="00C34ABB"/>
    <w:rsid w:val="00C362D7"/>
    <w:rsid w:val="00C4496B"/>
    <w:rsid w:val="00C476AC"/>
    <w:rsid w:val="00C62ED7"/>
    <w:rsid w:val="00C81D7B"/>
    <w:rsid w:val="00C8661D"/>
    <w:rsid w:val="00C93920"/>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449F3"/>
    <w:rsid w:val="00D51D63"/>
    <w:rsid w:val="00D526AC"/>
    <w:rsid w:val="00D544F9"/>
    <w:rsid w:val="00D5604C"/>
    <w:rsid w:val="00D6079B"/>
    <w:rsid w:val="00D75599"/>
    <w:rsid w:val="00D84FC1"/>
    <w:rsid w:val="00D933F6"/>
    <w:rsid w:val="00D95A2C"/>
    <w:rsid w:val="00DA23AC"/>
    <w:rsid w:val="00DB4610"/>
    <w:rsid w:val="00DB7C63"/>
    <w:rsid w:val="00DB7DAF"/>
    <w:rsid w:val="00DC3235"/>
    <w:rsid w:val="00DC496F"/>
    <w:rsid w:val="00DD3363"/>
    <w:rsid w:val="00DD3820"/>
    <w:rsid w:val="00DD68A5"/>
    <w:rsid w:val="00DD7DA2"/>
    <w:rsid w:val="00DE70C0"/>
    <w:rsid w:val="00DF2F76"/>
    <w:rsid w:val="00DF4983"/>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E7BB2"/>
    <w:rsid w:val="00EF3649"/>
    <w:rsid w:val="00EF3FA2"/>
    <w:rsid w:val="00F0249C"/>
    <w:rsid w:val="00F05EC2"/>
    <w:rsid w:val="00F13CEE"/>
    <w:rsid w:val="00F265D8"/>
    <w:rsid w:val="00F27355"/>
    <w:rsid w:val="00F27CA7"/>
    <w:rsid w:val="00F30594"/>
    <w:rsid w:val="00F36C6D"/>
    <w:rsid w:val="00F4120F"/>
    <w:rsid w:val="00F61FF7"/>
    <w:rsid w:val="00F72C4E"/>
    <w:rsid w:val="00F77B2E"/>
    <w:rsid w:val="00F77BE6"/>
    <w:rsid w:val="00F806B1"/>
    <w:rsid w:val="00F8088E"/>
    <w:rsid w:val="00F80A23"/>
    <w:rsid w:val="00F80B23"/>
    <w:rsid w:val="00F8249D"/>
    <w:rsid w:val="00F91D97"/>
    <w:rsid w:val="00FA7516"/>
    <w:rsid w:val="00FA796E"/>
    <w:rsid w:val="00FB467D"/>
    <w:rsid w:val="00FC1E4F"/>
    <w:rsid w:val="00FC297D"/>
    <w:rsid w:val="00FE0D29"/>
    <w:rsid w:val="00FE4B70"/>
    <w:rsid w:val="00FE77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izvorni_sadrzaj>
    <derivirana_varijabla naziv="DomainObject.Predmet.Broj_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St-153/2016</izvorni_sadrzaj>
    <derivirana_varijabla naziv="DomainObject.Predmet.OznakaBroj_1">St-153/2016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OGUZHAN d.o.o. za trgovinu i usluge</izvorni_sadrzaj>
    <derivirana_varijabla naziv="DomainObject.Predmet.ProtustrankaFormated_1">  OGUZHAN d.o.o. za trgovinu i usluge</derivirana_varijabla>
  </DomainObject.Predmet.ProtustrankaFormated>
  <DomainObject.Predmet.ProtustrankaFormatedOIB>
    <izvorni_sadrzaj>  OGUZHAN d.o.o. za trgovinu i usluge, OIB 20539856969</izvorni_sadrzaj>
    <derivirana_varijabla naziv="DomainObject.Predmet.ProtustrankaFormatedOIB_1">  OGUZHAN d.o.o. za trgovinu i usluge, OIB 20539856969</derivirana_varijabla>
  </DomainObject.Predmet.ProtustrankaFormatedOIB>
  <DomainObject.Predmet.ProtustrankaFormatedWithAdress>
    <izvorni_sadrzaj> OGUZHAN d.o.o. za trgovinu i usluge, Liechtensteinov Put 3, 20000 Dubrovnik</izvorni_sadrzaj>
    <derivirana_varijabla naziv="DomainObject.Predmet.ProtustrankaFormatedWithAdress_1"> OGUZHAN d.o.o. za trgovinu i usluge, Liechtensteinov Put 3, 20000 Dubrovnik</derivirana_varijabla>
  </DomainObject.Predmet.ProtustrankaFormatedWithAdress>
  <DomainObject.Predmet.ProtustrankaFormatedWithAdressOIB>
    <izvorni_sadrzaj> OGUZHAN d.o.o. za trgovinu i usluge, OIB 20539856969, Liechtensteinov Put 3, 20000 Dubrovnik</izvorni_sadrzaj>
    <derivirana_varijabla naziv="DomainObject.Predmet.ProtustrankaFormatedWithAdressOIB_1"> OGUZHAN d.o.o. za trgovinu i usluge, OIB 20539856969, Liechtensteinov Put 3, 20000 Dubrovnik</derivirana_varijabla>
  </DomainObject.Predmet.ProtustrankaFormatedWithAdressOIB>
  <DomainObject.Predmet.ProtustrankaWithAdress>
    <izvorni_sadrzaj>OGUZHAN d.o.o. za trgovinu i usluge Liechtensteinov Put 3, 20000 Dubrovnik</izvorni_sadrzaj>
    <derivirana_varijabla naziv="DomainObject.Predmet.ProtustrankaWithAdress_1">OGUZHAN d.o.o. za trgovinu i usluge Liechtensteinov Put 3, 20000 Dubrovnik</derivirana_varijabla>
  </DomainObject.Predmet.ProtustrankaWithAdress>
  <DomainObject.Predmet.ProtustrankaWithAdressOIB>
    <izvorni_sadrzaj>OGUZHAN d.o.o. za trgovinu i usluge, OIB 20539856969, Liechtensteinov Put 3, 20000 Dubrovnik</izvorni_sadrzaj>
    <derivirana_varijabla naziv="DomainObject.Predmet.ProtustrankaWithAdressOIB_1">OGUZHAN d.o.o. za trgovinu i usluge, OIB 20539856969, Liechtensteinov Put 3, 20000 Dubrovnik</derivirana_varijabla>
  </DomainObject.Predmet.ProtustrankaWithAdressOIB>
  <DomainObject.Predmet.ProtustrankaNazivFormated>
    <izvorni_sadrzaj>OGUZHAN d.o.o. za trgovinu i usluge</izvorni_sadrzaj>
    <derivirana_varijabla naziv="DomainObject.Predmet.ProtustrankaNazivFormated_1">OGUZHAN d.o.o. za trgovinu i usluge</derivirana_varijabla>
  </DomainObject.Predmet.ProtustrankaNazivFormated>
  <DomainObject.Predmet.ProtustrankaNazivFormatedOIB>
    <izvorni_sadrzaj>OGUZHAN d.o.o. za trgovinu i usluge, OIB 20539856969</izvorni_sadrzaj>
    <derivirana_varijabla naziv="DomainObject.Predmet.ProtustrankaNazivFormatedOIB_1">OGUZHAN d.o.o. za trgovinu i usluge, OIB 20539856969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80341.55</izvorni_sadrzaj>
    <derivirana_varijabla naziv="DomainObject.Predmet.TrenutnaVrijednost_1">80341.55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OGUZHAN d.o.o. za trgovinu i usluge</item>
    </izvorni_sadrzaj>
    <derivirana_varijabla naziv="DomainObject.Predmet.ProtuStrankaListFormated_1">
      <item>OGUZHAN d.o.o. za trgovinu i usluge</item>
    </derivirana_varijabla>
  </DomainObject.Predmet.ProtuStrankaListFormated>
  <DomainObject.Predmet.ProtuStrankaListFormatedOIB>
    <izvorni_sadrzaj>
      <item>OGUZHAN d.o.o. za trgovinu i usluge, OIB 20539856969</item>
    </izvorni_sadrzaj>
    <derivirana_varijabla naziv="DomainObject.Predmet.ProtuStrankaListFormatedOIB_1">
      <item>OGUZHAN d.o.o. za trgovinu i usluge, OIB 20539856969</item>
    </derivirana_varijabla>
  </DomainObject.Predmet.ProtuStrankaListFormatedOIB>
  <DomainObject.Predmet.ProtuStrankaListFormatedWithAdress>
    <izvorni_sadrzaj>
      <item>OGUZHAN d.o.o. za trgovinu i usluge, Liechtensteinov Put 3, 20000 Dubrovnik</item>
    </izvorni_sadrzaj>
    <derivirana_varijabla naziv="DomainObject.Predmet.ProtuStrankaListFormatedWithAdress_1">
      <item>OGUZHAN d.o.o. za trgovinu i usluge, Liechtensteinov Put 3, 20000 Dubrovnik</item>
    </derivirana_varijabla>
  </DomainObject.Predmet.ProtuStrankaListFormatedWithAdress>
  <DomainObject.Predmet.ProtuStrankaListFormatedWithAdressOIB>
    <izvorni_sadrzaj>
      <item>OGUZHAN d.o.o. za trgovinu i usluge, OIB 20539856969, Liechtensteinov Put 3, 20000 Dubrovnik</item>
    </izvorni_sadrzaj>
    <derivirana_varijabla naziv="DomainObject.Predmet.ProtuStrankaListFormatedWithAdressOIB_1">
      <item>OGUZHAN d.o.o. za trgovinu i usluge, OIB 20539856969, Liechtensteinov Put 3, 20000 Dubrovnik</item>
    </derivirana_varijabla>
  </DomainObject.Predmet.ProtuStrankaListFormatedWithAdressOIB>
  <DomainObject.Predmet.ProtuStrankaListNazivFormated>
    <izvorni_sadrzaj>
      <item>OGUZHAN d.o.o. za trgovinu i usluge</item>
    </izvorni_sadrzaj>
    <derivirana_varijabla naziv="DomainObject.Predmet.ProtuStrankaListNazivFormated_1">
      <item>OGUZHAN d.o.o. za trgovinu i usluge</item>
    </derivirana_varijabla>
  </DomainObject.Predmet.ProtuStrankaListNazivFormated>
  <DomainObject.Predmet.ProtuStrankaListNazivFormatedOIB>
    <izvorni_sadrzaj>
      <item>OGUZHAN d.o.o. za trgovinu i usluge, OIB 20539856969</item>
    </izvorni_sadrzaj>
    <derivirana_varijabla naziv="DomainObject.Predmet.ProtuStrankaListNazivFormatedOIB_1">
      <item>OGUZHAN d.o.o. za trgovinu i usluge, OIB 20539856969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OGUZHAN d.o.o. za trgovinu i usluge</izvorni_sadrzaj>
    <derivirana_varijabla naziv="DomainObject.Predmet.ProtustrankaIDrugi_1">OGUZHAN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OGUZHAN d.o.o. za trgovinu i usluge, OIB 20539856969, Liechtensteinov Put 3, 20000 Dubrovnik</izvorni_sadrzaj>
    <derivirana_varijabla naziv="DomainObject.Predmet.ProtustrankaIDrugiAdressOIB_1">OGUZHAN d.o.o. za trgovinu i usluge, OIB 20539856969, Liechtensteinov Put 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OGUZHAN d.o.o. za trgovinu i usluge</item>
    </izvorni_sadrzaj>
    <derivirana_varijabla naziv="DomainObject.Predmet.SudioniciListNaziv_1">
      <item>FINA, RC Split, Podružnica Dubrovnik</item>
      <item>OGUZHAN d.o.o. za trgovinu i usluge</item>
    </derivirana_varijabla>
  </DomainObject.Predmet.SudioniciListNaziv>
  <DomainObject.Predmet.SudioniciListAdressOIB>
    <izvorni_sadrzaj>
      <item>FINA, RC Split, Podružnica Dubrovnik, OIB 85821130368, Vukovarska 2,20000 Dubrovnik</item>
      <item>OGUZHAN d.o.o. za trgovinu i usluge, OIB 20539856969, Liechtensteinov Put 3,20000 Dubrovnik</item>
    </izvorni_sadrzaj>
    <derivirana_varijabla naziv="DomainObject.Predmet.SudioniciListAdressOIB_1">
      <item>FINA, RC Split, Podružnica Dubrovnik, OIB 85821130368, Vukovarska 2,20000 Dubrovnik</item>
      <item>OGUZHAN d.o.o. za trgovinu i usluge, OIB 20539856969, Liechtensteinov Put 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20539856969</item>
    </izvorni_sadrzaj>
    <derivirana_varijabla naziv="DomainObject.Predmet.SudioniciListNazivOIB_1">
      <item>, OIB 85821130368</item>
      <item>, OIB 20539856969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1964</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2016-02-09T08:32:00Z</dcterms:created>
  <dc:creator>Joško Livaković</dc:creator>
  <cp:lastModifiedBy>Sandra Lazo Oblizalo</cp:lastModifiedBy>
  <cp:lastPrinted>2016-02-09T08:31:00Z</cp:lastPrinted>
  <dcterms:modified xmlns:xsi="http://www.w3.org/2001/XMLSchema-instance" xsi:type="dcterms:W3CDTF">2016-02-09T08:42:00Z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