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563c" w14:paraId="16c563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C20056">
        <w:t>212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C20056">
        <w:t>ULICA j.d.o.o. Vir, Žitna I 4, Vir</w:t>
      </w:r>
      <w:r w:rsidR="008652E8">
        <w:t>,</w:t>
      </w:r>
      <w:r w:rsidR="00E31771">
        <w:t xml:space="preserve"> </w:t>
      </w:r>
      <w:r w:rsidR="00A54C72" w:rsidRPr="00FF7529">
        <w:t>OIB:</w:t>
      </w:r>
      <w:r w:rsidR="00C20056">
        <w:t>68639493483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B0EF4">
        <w:t>15</w:t>
      </w:r>
      <w:r w:rsidR="005F7C4D">
        <w:t>. veljače</w:t>
      </w:r>
      <w:r w:rsidR="00634718">
        <w:t xml:space="preserve"> 2016</w:t>
      </w:r>
      <w:r w:rsidRPr="00FC1537">
        <w:t>.</w:t>
      </w:r>
      <w:r>
        <w:t xml:space="preserve">, </w:t>
      </w:r>
      <w:r w:rsidR="007B0EF4">
        <w:t>07</w:t>
      </w:r>
      <w:r>
        <w:t xml:space="preserve">. </w:t>
      </w:r>
      <w:r w:rsidR="007B0EF4">
        <w:t>ožujka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C20056">
        <w:t xml:space="preserve">ULICA j.d.o.o. Vir, Žitna I 4, Vir, </w:t>
      </w:r>
      <w:r w:rsidR="00C20056" w:rsidRPr="00FF7529">
        <w:t>OIB:</w:t>
      </w:r>
      <w:r w:rsidR="00C20056">
        <w:t>68639493483</w:t>
      </w:r>
      <w:r w:rsidR="005F7C4D">
        <w:t xml:space="preserve"> </w:t>
      </w:r>
      <w:r>
        <w:t xml:space="preserve">na temelju neizvršenih osnova za plaćanje iznosi </w:t>
      </w:r>
      <w:r w:rsidR="00C20056">
        <w:t>12.551,65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EF4">
        <w:t>osoba</w:t>
      </w:r>
      <w:r w:rsidR="007B0F30">
        <w:t xml:space="preserve"> ovlašten</w:t>
      </w:r>
      <w:r w:rsidR="007B0EF4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C20056">
        <w:t>Denis Šehić, Bosna i Hercegovina, Bihać, Radoslava Lopašića 20</w:t>
      </w:r>
      <w:r w:rsidR="008652E8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7B0EF4">
        <w:t>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</w:t>
      </w:r>
      <w:r w:rsidR="00F4599F">
        <w:t>2</w:t>
      </w:r>
      <w:r w:rsidR="00A30CC8">
        <w:t>1-</w:t>
      </w:r>
      <w:r w:rsidR="00C20056">
        <w:t>212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7B0EF4">
        <w:t>07</w:t>
      </w:r>
      <w:r>
        <w:t xml:space="preserve">. </w:t>
      </w:r>
      <w:r w:rsidR="007B0EF4">
        <w:t>ožujka</w:t>
      </w:r>
      <w:r>
        <w:t xml:space="preserve"> 2016.</w:t>
      </w:r>
    </w:p>
    <w:p w:rsidRDefault="0091410E" w:rsidP="0091410E" w:rsidR="0091410E">
      <w:pPr>
        <w:jc w:val="center"/>
      </w:pPr>
    </w:p>
    <w:p w:rsidRDefault="00B85C42" w:rsidP="00B85C42" w:rsidR="00B85C42">
      <w:pPr>
        <w:jc w:val="right"/>
      </w:pPr>
      <w:r>
        <w:t>Sutkinja</w:t>
      </w:r>
    </w:p>
    <w:p w:rsidRDefault="00B85C42" w:rsidP="00B85C42" w:rsidR="00B85C4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340BC">
      <w:rPr>
        <w:noProof/>
      </w:rPr>
      <w:t>2</w:t>
    </w:r>
    <w:r>
      <w:fldChar w:fldCharType="end"/>
    </w:r>
  </w:p>
  <w:p w:rsidRDefault="00C340BC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340B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C20056">
      <w:t>212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EF4"/>
    <w:rsid w:val="007B0F30"/>
    <w:rsid w:val="007B1C4E"/>
    <w:rsid w:val="00803E33"/>
    <w:rsid w:val="008652E8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85C42"/>
    <w:rsid w:val="00BE1256"/>
    <w:rsid w:val="00C20056"/>
    <w:rsid w:val="00C340BC"/>
    <w:rsid w:val="00C71E7F"/>
    <w:rsid w:val="00C73DB2"/>
    <w:rsid w:val="00C820AB"/>
    <w:rsid w:val="00C97E68"/>
    <w:rsid w:val="00D932F6"/>
    <w:rsid w:val="00DB0E67"/>
    <w:rsid w:val="00E04753"/>
    <w:rsid w:val="00E13823"/>
    <w:rsid w:val="00E17770"/>
    <w:rsid w:val="00E31771"/>
    <w:rsid w:val="00E52FBC"/>
    <w:rsid w:val="00E662B7"/>
    <w:rsid w:val="00E97FAB"/>
    <w:rsid w:val="00EC291A"/>
    <w:rsid w:val="00EF524A"/>
    <w:rsid w:val="00F2052F"/>
    <w:rsid w:val="00F4599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ULICA j.d.o.o. za ugostiteljstvo, turizam i građevinu</izvorni_sadrzaj>
    <derivirana_varijabla naziv="DomainObject.Predmet.ProtustrankaFormated_1">  ULICA j.d.o.o. za ugostiteljstvo, turizam i građevinu</derivirana_varijabla>
  </DomainObject.Predmet.ProtustrankaFormated>
  <DomainObject.Predmet.ProtustrankaFormatedOIB>
    <izvorni_sadrzaj>  ULICA j.d.o.o. za ugostiteljstvo, turizam i građevinu, OIB 68639493483</izvorni_sadrzaj>
    <derivirana_varijabla naziv="DomainObject.Predmet.ProtustrankaFormatedOIB_1">  ULICA j.d.o.o. za ugostiteljstvo, turizam i građevinu, OIB 68639493483</derivirana_varijabla>
  </DomainObject.Predmet.ProtustrankaFormatedOIB>
  <DomainObject.Predmet.ProtustrankaFormatedWithAdress>
    <izvorni_sadrzaj> ULICA j.d.o.o. za ugostiteljstvo, turizam i građevinu, Žitna I 4, 23234 Vir</izvorni_sadrzaj>
    <derivirana_varijabla naziv="DomainObject.Predmet.ProtustrankaFormatedWithAdress_1"> ULICA j.d.o.o. za ugostiteljstvo, turizam i građevinu, Žitna I 4, 23234 Vir</derivirana_varijabla>
  </DomainObject.Predmet.ProtustrankaFormatedWithAdress>
  <DomainObject.Predmet.ProtustrankaFormatedWithAdressOIB>
    <izvorni_sadrzaj> ULICA j.d.o.o. za ugostiteljstvo, turizam i građevinu, OIB 68639493483, Žitna I 4, 23234 Vir</izvorni_sadrzaj>
    <derivirana_varijabla naziv="DomainObject.Predmet.ProtustrankaFormatedWithAdressOIB_1"> ULICA j.d.o.o. za ugostiteljstvo, turizam i građevinu, OIB 68639493483, Žitna I 4, 23234 Vir</derivirana_varijabla>
  </DomainObject.Predmet.ProtustrankaFormatedWithAdressOIB>
  <DomainObject.Predmet.ProtustrankaWithAdress>
    <izvorni_sadrzaj>ULICA j.d.o.o. za ugostiteljstvo, turizam i građevinu Žitna I 4, 23234 Vir</izvorni_sadrzaj>
    <derivirana_varijabla naziv="DomainObject.Predmet.ProtustrankaWithAdress_1">ULICA j.d.o.o. za ugostiteljstvo, turizam i građevinu Žitna I 4, 23234 Vir</derivirana_varijabla>
  </DomainObject.Predmet.ProtustrankaWithAdress>
  <DomainObject.Predmet.ProtustrankaWithAdressOIB>
    <izvorni_sadrzaj>ULICA j.d.o.o. za ugostiteljstvo, turizam i građevinu, OIB 68639493483, Žitna I 4, 23234 Vir</izvorni_sadrzaj>
    <derivirana_varijabla naziv="DomainObject.Predmet.ProtustrankaWithAdressOIB_1">ULICA j.d.o.o. za ugostiteljstvo, turizam i građevinu, OIB 68639493483, Žitna I 4, 23234 Vir</derivirana_varijabla>
  </DomainObject.Predmet.ProtustrankaWithAdressOIB>
  <DomainObject.Predmet.ProtustrankaNazivFormated>
    <izvorni_sadrzaj>ULICA j.d.o.o. za ugostiteljstvo, turizam i građevinu</izvorni_sadrzaj>
    <derivirana_varijabla naziv="DomainObject.Predmet.ProtustrankaNazivFormated_1">ULICA j.d.o.o. za ugostiteljstvo, turizam i građevinu</derivirana_varijabla>
  </DomainObject.Predmet.ProtustrankaNazivFormated>
  <DomainObject.Predmet.ProtustrankaNazivFormatedOIB>
    <izvorni_sadrzaj>ULICA j.d.o.o. za ugostiteljstvo, turizam i građevinu, OIB 68639493483</izvorni_sadrzaj>
    <derivirana_varijabla naziv="DomainObject.Predmet.ProtustrankaNazivFormatedOIB_1">ULICA j.d.o.o. za ugostiteljstvo, turizam i građevinu, OIB 68639493483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12551.65</izvorni_sadrzaj>
    <derivirana_varijabla naziv="DomainObject.Predmet.TrenutnaVrijednost_1">12551.65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ULICA j.d.o.o. za ugostiteljstvo, turizam i građevinu</item>
    </izvorni_sadrzaj>
    <derivirana_varijabla naziv="DomainObject.Predmet.ProtuStrankaListFormated_1">
      <item>ULICA j.d.o.o. za ugostiteljstvo, turizam i građevinu</item>
    </derivirana_varijabla>
  </DomainObject.Predmet.ProtuStrankaListFormated>
  <DomainObject.Predmet.ProtuStrankaListFormatedOIB>
    <izvorni_sadrzaj>
      <item>ULICA j.d.o.o. za ugostiteljstvo, turizam i građevinu, OIB 68639493483</item>
    </izvorni_sadrzaj>
    <derivirana_varijabla naziv="DomainObject.Predmet.ProtuStrankaListFormatedOIB_1">
      <item>ULICA j.d.o.o. za ugostiteljstvo, turizam i građevinu, OIB 68639493483</item>
    </derivirana_varijabla>
  </DomainObject.Predmet.ProtuStrankaListFormatedOIB>
  <DomainObject.Predmet.ProtuStrankaListFormatedWithAdress>
    <izvorni_sadrzaj>
      <item>ULICA j.d.o.o. za ugostiteljstvo, turizam i građevinu, Žitna I 4, 23234 Vir</item>
    </izvorni_sadrzaj>
    <derivirana_varijabla naziv="DomainObject.Predmet.ProtuStrankaListFormatedWithAdress_1">
      <item>ULICA j.d.o.o. za ugostiteljstvo, turizam i građevinu, Žitna I 4, 23234 Vir</item>
    </derivirana_varijabla>
  </DomainObject.Predmet.ProtuStrankaListFormatedWithAdress>
  <DomainObject.Predmet.ProtuStrankaListFormatedWithAdressOIB>
    <izvorni_sadrzaj>
      <item>ULICA j.d.o.o. za ugostiteljstvo, turizam i građevinu, OIB 68639493483, Žitna I 4, 23234 Vir</item>
    </izvorni_sadrzaj>
    <derivirana_varijabla naziv="DomainObject.Predmet.ProtuStrankaListFormatedWithAdressOIB_1">
      <item>ULICA j.d.o.o. za ugostiteljstvo, turizam i građevinu, OIB 68639493483, Žitna I 4, 23234 Vir</item>
    </derivirana_varijabla>
  </DomainObject.Predmet.ProtuStrankaListFormatedWithAdressOIB>
  <DomainObject.Predmet.ProtuStrankaListNazivFormated>
    <izvorni_sadrzaj>
      <item>ULICA j.d.o.o. za ugostiteljstvo, turizam i građevinu</item>
    </izvorni_sadrzaj>
    <derivirana_varijabla naziv="DomainObject.Predmet.ProtuStrankaListNazivFormated_1">
      <item>ULICA j.d.o.o. za ugostiteljstvo, turizam i građevinu</item>
    </derivirana_varijabla>
  </DomainObject.Predmet.ProtuStrankaListNazivFormated>
  <DomainObject.Predmet.ProtuStrankaListNazivFormatedOIB>
    <izvorni_sadrzaj>
      <item>ULICA j.d.o.o. za ugostiteljstvo, turizam i građevinu, OIB 68639493483</item>
    </izvorni_sadrzaj>
    <derivirana_varijabla naziv="DomainObject.Predmet.ProtuStrankaListNazivFormatedOIB_1">
      <item>ULICA j.d.o.o. za ugostiteljstvo, turizam i građevinu, OIB 68639493483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ULICA j.d.o.o. za ugostiteljstvo, turizam i građevinu</izvorni_sadrzaj>
    <derivirana_varijabla naziv="DomainObject.Predmet.ProtustrankaIDrugi_1">ULICA j.d.o.o. za ugostiteljstvo, turizam i građevinu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ULICA j.d.o.o. za ugostiteljstvo, turizam i građevinu, OIB 68639493483, Žitna I 4, 23234 Vir</izvorni_sadrzaj>
    <derivirana_varijabla naziv="DomainObject.Predmet.ProtustrankaIDrugiAdressOIB_1">ULICA j.d.o.o. za ugostiteljstvo, turizam i građevinu, OIB 68639493483, Žitna I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ULICA j.d.o.o. za ugostiteljstvo, turizam i građevinu</item>
    </izvorni_sadrzaj>
    <derivirana_varijabla naziv="DomainObject.Predmet.SudioniciListNaziv_1">
      <item>Financijska agencija</item>
      <item>ULICA j.d.o.o. za ugostiteljstvo, turizam i građevinu</item>
    </derivirana_varijabla>
  </DomainObject.Predmet.SudioniciListNaziv>
  <DomainObject.Predmet.SudioniciListAdressOIB>
    <izvorni_sadrzaj>
      <item>Financijska agencija, OIB 85821130368, Ivana Danila 4,23000 Zadar</item>
      <item>ULICA j.d.o.o. za ugostiteljstvo, turizam i građevinu, OIB 68639493483, Žitna I 4,23234 Vir</item>
    </izvorni_sadrzaj>
    <derivirana_varijabla naziv="DomainObject.Predmet.SudioniciListAdressOIB_1">
      <item>Financijska agencija, OIB 85821130368, Ivana Danila 4,23000 Zadar</item>
      <item>ULICA j.d.o.o. za ugostiteljstvo, turizam i građevinu, OIB 68639493483, Žitna I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68639493483</item>
    </izvorni_sadrzaj>
    <derivirana_varijabla naziv="DomainObject.Predmet.SudioniciListNazivOIB_1">
      <item>, OIB 85821130368</item>
      <item>, OIB 68639493483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2025</properties:Characters>
  <properties:Lines>64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2016-03-03T08:51:00Z</dcterms:created>
  <dc:creator>Tina Grgas</dc:creator>
  <cp:lastModifiedBy>Martina Kalmeta</cp:lastModifiedBy>
  <cp:lastPrinted>2016-02-26T08:55:00Z</cp:lastPrinted>
  <dcterms:modified xmlns:xsi="http://www.w3.org/2001/XMLSchema-instance" xsi:type="dcterms:W3CDTF">2016-03-07T07:46:00Z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