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e51b" w14:paraId="79ce51b" w:rsidRDefault="003E5EDE" w:rsidP="003E5EDE" w:rsidR="003E5EDE">
      <w:pPr>
        <w:ind w:left="6480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5A69C9">
        <w:t>118/11-1</w:t>
      </w:r>
      <w:r w:rsidR="00F222AC">
        <w:t>22</w:t>
      </w:r>
    </w:p>
    <w:p w:rsidRDefault="00F222AC" w:rsidP="003E5EDE" w:rsidR="00F222AC">
      <w:pPr>
        <w:ind w:firstLine="720" w:left="1440"/>
      </w:pPr>
    </w:p>
    <w:p w:rsidRDefault="00F222AC" w:rsidP="003E5EDE" w:rsidR="00F222AC">
      <w:pPr>
        <w:ind w:firstLine="720" w:left="1440"/>
      </w:pPr>
    </w:p>
    <w:p w:rsidRDefault="003E5EDE" w:rsidP="002C0392" w:rsidR="003E5EDE" w:rsidRPr="000559FC">
      <w:pPr>
        <w:jc w:val="center"/>
      </w:pPr>
      <w:r>
        <w:t>R E P U B L I K A  H R V A T S K A</w:t>
      </w:r>
    </w:p>
    <w:p w:rsidRDefault="005A69C9" w:rsidP="004B0322" w:rsidR="005A69C9">
      <w:pPr>
        <w:jc w:val="center"/>
      </w:pPr>
    </w:p>
    <w:p w:rsidRDefault="004B0322" w:rsidP="004B0322" w:rsidR="00D94EF2">
      <w:pPr>
        <w:jc w:val="center"/>
      </w:pPr>
      <w:r>
        <w:t>R J E Š E NJ E</w:t>
      </w:r>
    </w:p>
    <w:p w:rsidRDefault="004B0322" w:rsidP="004B0322" w:rsidR="004B0322">
      <w:pPr>
        <w:jc w:val="center"/>
      </w:pPr>
    </w:p>
    <w:p w:rsidRDefault="00085BD3" w:rsidP="005A69C9" w:rsidR="00085BD3">
      <w:pPr>
        <w:jc w:val="both"/>
      </w:pPr>
      <w:r w:rsidRPr="000559FC">
        <w:t xml:space="preserve">                Trgovački sud u</w:t>
      </w:r>
      <w:r w:rsidR="003E5EDE">
        <w:t xml:space="preserve"> Rijeci</w:t>
      </w:r>
      <w:r w:rsidRPr="000559FC">
        <w:t xml:space="preserve"> po </w:t>
      </w:r>
      <w:r w:rsidR="003E5EDE">
        <w:t xml:space="preserve">stečajnoj sutkinji Emi Brdovčak </w:t>
      </w:r>
      <w:r w:rsidRPr="000559FC">
        <w:t xml:space="preserve">u stečajnom  postupku </w:t>
      </w:r>
      <w:r w:rsidR="004B0322">
        <w:t>nad dužnikom</w:t>
      </w:r>
      <w:r w:rsidR="005A69C9" w:rsidRPr="005A69C9">
        <w:t xml:space="preserve"> KOMGRAD d.o.o. u </w:t>
      </w:r>
      <w:r w:rsidR="005A69C9">
        <w:t xml:space="preserve">stečaju Donji Lapac, Radnička 4, kojeg zastupa stečajna upraviteljica Jasna Brajdić iz Duge Rese, Donje Mrzlo Polje 96, 11. rujna 2015., </w:t>
      </w:r>
    </w:p>
    <w:p w:rsidRDefault="00D94EF2" w:rsidP="00085BD3" w:rsidR="00D94EF2" w:rsidRPr="00E23552">
      <w:pPr>
        <w:jc w:val="both"/>
        <w:rPr>
          <w:b/>
        </w:rPr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Pr="004B0322">
        <w:rPr>
          <w:rFonts w:hAnsi="Times New Roman" w:ascii="Times New Roman"/>
          <w:szCs w:val="24"/>
        </w:rPr>
        <w:t>.</w:t>
      </w:r>
      <w:r w:rsidRPr="004B0322">
        <w:rPr>
          <w:rFonts w:hAnsi="Times New Roman" w:ascii="Times New Roman"/>
          <w:szCs w:val="24"/>
        </w:rPr>
        <w:tab/>
        <w:t xml:space="preserve">Saziva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A69C9" w:rsidP="00F222AC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 listopada</w:t>
      </w:r>
      <w:r w:rsidR="00604DCE">
        <w:rPr>
          <w:rFonts w:hAnsi="Times New Roman" w:ascii="Times New Roman"/>
          <w:szCs w:val="24"/>
        </w:rPr>
        <w:t xml:space="preserve"> 2015. u 11,0</w:t>
      </w:r>
      <w:r w:rsidR="004B0322" w:rsidRPr="004B0322">
        <w:rPr>
          <w:rFonts w:hAnsi="Times New Roman" w:ascii="Times New Roman"/>
          <w:szCs w:val="24"/>
        </w:rPr>
        <w:t>0 sati,</w:t>
      </w:r>
    </w:p>
    <w:p w:rsidRDefault="004B0322" w:rsidP="00F222AC" w:rsidR="004B0322" w:rsidRPr="004B0322">
      <w:pPr>
        <w:pStyle w:val="BodyText21"/>
        <w:ind w:firstLine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Donošenje odluke o</w:t>
      </w:r>
      <w:r w:rsidR="005A69C9">
        <w:rPr>
          <w:rFonts w:hAnsi="Times New Roman" w:ascii="Times New Roman"/>
          <w:szCs w:val="24"/>
        </w:rPr>
        <w:t xml:space="preserve"> daljnjoj prodaji dužnikove imovine.  </w:t>
      </w:r>
    </w:p>
    <w:p w:rsidRDefault="005A69C9" w:rsidP="005A69C9" w:rsidR="005A69C9">
      <w:pPr>
        <w:pStyle w:val="Odlomakpopisa"/>
      </w:pPr>
    </w:p>
    <w:p w:rsidRDefault="005A69C9" w:rsidP="00E10C23" w:rsidR="005A69C9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zahtjevu Općine Donji Lapac o ustupu dijela nekretnine stečajnog dužnika na korištenje. 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A69C9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11. rujna</w:t>
      </w:r>
      <w:r w:rsidR="004B0322" w:rsidRPr="004B0322">
        <w:rPr>
          <w:rFonts w:hAnsi="Times New Roman" w:ascii="Times New Roman"/>
          <w:szCs w:val="24"/>
        </w:rPr>
        <w:t xml:space="preserve"> 2015.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222AC" w:rsidP="004B0322" w:rsidR="00F222AC">
      <w:pPr>
        <w:pStyle w:val="BodyText21"/>
        <w:rPr>
          <w:rFonts w:hAnsi="Times New Roman" w:ascii="Times New Roman"/>
          <w:szCs w:val="24"/>
        </w:rPr>
      </w:pPr>
    </w:p>
    <w:p w:rsidRDefault="00F222AC" w:rsidP="004B0322" w:rsidR="00F222AC">
      <w:pPr>
        <w:pStyle w:val="BodyText21"/>
        <w:rPr>
          <w:rFonts w:hAnsi="Times New Roman" w:ascii="Times New Roman"/>
          <w:szCs w:val="24"/>
        </w:rPr>
      </w:pPr>
    </w:p>
    <w:p w:rsidRDefault="00F222AC" w:rsidP="004B0322" w:rsidR="00F222AC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3617A" w:rsidR="004B0322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4B0322" w:rsidRPr="004B0322">
        <w:rPr>
          <w:rFonts w:hAnsi="Times New Roman" w:ascii="Times New Roman"/>
          <w:szCs w:val="24"/>
        </w:rPr>
        <w:t>ješenje dostaviti stečajnom upravitelju</w:t>
      </w:r>
    </w:p>
    <w:p w:rsidRDefault="005A69C9" w:rsidP="00D3617A" w:rsidR="00D3617A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="00D3617A">
        <w:rPr>
          <w:rFonts w:hAnsi="Times New Roman" w:ascii="Times New Roman"/>
          <w:szCs w:val="24"/>
        </w:rPr>
        <w:t>glasna ploča suda</w:t>
      </w:r>
    </w:p>
    <w:p w:rsidRDefault="00D3617A" w:rsidP="005A69C9" w:rsidR="00D3617A">
      <w:pPr>
        <w:pStyle w:val="BodyText21"/>
        <w:ind w:firstLine="0"/>
        <w:rPr>
          <w:rFonts w:hAnsi="Times New Roman" w:ascii="Times New Roman"/>
          <w:szCs w:val="24"/>
        </w:rPr>
      </w:pPr>
    </w:p>
    <w:sectPr w:rsidSect="00085BD3" w:rsidR="00D3617A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43D" w:rsidR="00B1643D">
      <w:r>
        <w:separator/>
      </w:r>
    </w:p>
  </w:endnote>
  <w:endnote w:id="0" w:type="continuationSeparator">
    <w:p w:rsidRDefault="00B1643D" w:rsidR="00B16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43D" w:rsidR="00B1643D">
      <w:r>
        <w:separator/>
      </w:r>
    </w:p>
  </w:footnote>
  <w:footnote w:id="0" w:type="continuationSeparator">
    <w:p w:rsidRDefault="00B1643D" w:rsidR="00B16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smartTag w:element="metricconverter" w:uri="urn:schemas-microsoft-com:office:smarttags">
      <w:smartTagPr>
        <w:attr w:val="58 St" w:name="ProductID"/>
      </w:smartTagPr>
      <w:r w:rsidRPr="000559FC">
        <w:t>58 St</w:t>
      </w:r>
    </w:smartTag>
    <w:r w:rsidRPr="000559FC">
      <w:t xml:space="preserve"> -225/10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B5431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0BD" w:rsidP="00B1643D" w:rsidR="004B5431">
    <w:pPr>
      <w:ind w:firstLine="708"/>
    </w:pPr>
    <w:r>
      <w:rPr>
        <w:noProof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B5431" w:rsidP="00B1643D" w:rsidR="004B5431" w:rsidRPr="004B5431">
    <w:pPr>
      <w:rPr>
        <w:sz w:val="20"/>
        <w:szCs w:val="20"/>
      </w:rPr>
    </w:pPr>
    <w:r w:rsidRPr="004B5431">
      <w:rPr>
        <w:rFonts w:eastAsia="MS Mincho"/>
        <w:sz w:val="20"/>
        <w:szCs w:val="20"/>
      </w:rPr>
      <w:t>REPUBLIKA HRVATSKA</w:t>
    </w:r>
  </w:p>
  <w:p w:rsidRDefault="004B5431" w:rsidP="00B1643D" w:rsidR="004B5431" w:rsidRPr="004B5431">
    <w:pPr>
      <w:rPr>
        <w:sz w:val="20"/>
        <w:szCs w:val="20"/>
      </w:rPr>
    </w:pPr>
    <w:r w:rsidRPr="004B5431">
      <w:rPr>
        <w:rFonts w:eastAsia="MS Mincho"/>
        <w:sz w:val="20"/>
        <w:szCs w:val="20"/>
      </w:rPr>
      <w:t>TRGOVAČKI SUD U RIJECI</w:t>
    </w:r>
  </w:p>
  <w:p w:rsidRDefault="004B5431" w:rsidP="004B5431" w:rsidR="004B5431" w:rsidRPr="004B5431">
    <w:pPr>
      <w:rPr>
        <w:rFonts w:eastAsia="MS Mincho"/>
        <w:sz w:val="20"/>
        <w:szCs w:val="20"/>
      </w:rPr>
    </w:pPr>
    <w:r w:rsidRPr="004B543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3193D"/>
    <w:rsid w:val="00251BE6"/>
    <w:rsid w:val="002926EA"/>
    <w:rsid w:val="002C0392"/>
    <w:rsid w:val="002D246B"/>
    <w:rsid w:val="00342C2E"/>
    <w:rsid w:val="003E5EDE"/>
    <w:rsid w:val="00401B3A"/>
    <w:rsid w:val="004236AA"/>
    <w:rsid w:val="004A75ED"/>
    <w:rsid w:val="004B0322"/>
    <w:rsid w:val="004B2ABF"/>
    <w:rsid w:val="004B5431"/>
    <w:rsid w:val="004E07B8"/>
    <w:rsid w:val="005570DC"/>
    <w:rsid w:val="00562693"/>
    <w:rsid w:val="005A69C9"/>
    <w:rsid w:val="005B48B8"/>
    <w:rsid w:val="00604DCE"/>
    <w:rsid w:val="00670328"/>
    <w:rsid w:val="006D2C5B"/>
    <w:rsid w:val="006F1BD7"/>
    <w:rsid w:val="00882A43"/>
    <w:rsid w:val="00A03186"/>
    <w:rsid w:val="00A13D6A"/>
    <w:rsid w:val="00AA7BE1"/>
    <w:rsid w:val="00AF77B5"/>
    <w:rsid w:val="00B1643D"/>
    <w:rsid w:val="00B920E4"/>
    <w:rsid w:val="00C328C3"/>
    <w:rsid w:val="00CF7E50"/>
    <w:rsid w:val="00D07A41"/>
    <w:rsid w:val="00D216E5"/>
    <w:rsid w:val="00D23E72"/>
    <w:rsid w:val="00D360BD"/>
    <w:rsid w:val="00D3617A"/>
    <w:rsid w:val="00D94EF2"/>
    <w:rsid w:val="00DD6162"/>
    <w:rsid w:val="00E10C23"/>
    <w:rsid w:val="00F00C28"/>
    <w:rsid w:val="00F222A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A69C9"/>
    <w:pPr>
      <w:ind w:left="708"/>
    </w:pPr>
  </w:style>
  <w:style w:styleId="Tekstbalonia" w:type="paragraph">
    <w:name w:val="Balloon Text"/>
    <w:basedOn w:val="Normal"/>
    <w:link w:val="TekstbaloniaChar"/>
    <w:rsid w:val="00AF7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77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A69C9"/>
    <w:pPr>
      <w:ind w:left="708"/>
    </w:pPr>
  </w:style>
  <w:style w:styleId="Tekstbalonia" w:type="paragraph">
    <w:name w:val="Balloon Text"/>
    <w:basedOn w:val="Normal"/>
    <w:link w:val="TekstbaloniaChar"/>
    <w:rsid w:val="00AF7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77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Šetalište Zora 6, 51410 OPATIJA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Šetalište Zora 6, 51410 OPATIJA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Šetalište Zora 6, 51410 OPATIJA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Šetalište Zora 6, 51410 OPATIJA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Šetalište Zora 6,51410 OPATIJA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Šetalište Zora 6,51410 OPATIJA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915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2015-09-11T08:16:00Z</dcterms:created>
  <dc:creator>nmarkovic</dc:creator>
  <cp:lastModifiedBy>Renata Valić</cp:lastModifiedBy>
  <cp:lastPrinted>2015-09-11T08:14:00Z</cp:lastPrinted>
  <dcterms:modified xmlns:xsi="http://www.w3.org/2001/XMLSchema-instance" xsi:type="dcterms:W3CDTF">2015-09-11T08:16:00Z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