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4cb2" w14:paraId="8654cb2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3C0BBF" w:rsidP="00DE777C" w:rsidR="00720596" w:rsidRPr="002A3429">
      <w:pPr>
        <w:rPr>
          <w:b/>
          <w:sz w:val="24"/>
          <w:szCs w:val="24"/>
        </w:rPr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REPUBLIKA HRVATSKA</w:t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TRGOVAČKI SUD U ZAGREBU</w:t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</w:p>
    <w:p w:rsidRDefault="00625639" w:rsidP="0062563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Amruševa 2/II</w:t>
      </w:r>
    </w:p>
    <w:p w:rsidRDefault="003C0BBF" w:rsidP="002A3429" w:rsidR="002A3429" w:rsidRPr="004573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34E95">
        <w:rPr>
          <w:sz w:val="24"/>
          <w:szCs w:val="24"/>
        </w:rPr>
        <w:t>67. St-835/13</w:t>
      </w:r>
      <w:r>
        <w:rPr>
          <w:sz w:val="24"/>
          <w:szCs w:val="24"/>
        </w:rPr>
        <w:t>-144</w:t>
      </w:r>
    </w:p>
    <w:p w:rsidRDefault="002A3429" w:rsidP="002A3429" w:rsidR="002A3429" w:rsidRPr="00457301">
      <w:pPr>
        <w:ind w:firstLine="708"/>
        <w:jc w:val="both"/>
        <w:rPr>
          <w:sz w:val="24"/>
          <w:szCs w:val="24"/>
        </w:rPr>
      </w:pPr>
    </w:p>
    <w:p w:rsidRDefault="00625639" w:rsidP="00625639" w:rsidR="002A3429" w:rsidRPr="00457301">
      <w:pPr>
        <w:ind w:left="2880"/>
        <w:rPr>
          <w:sz w:val="24"/>
          <w:szCs w:val="24"/>
        </w:rPr>
      </w:pPr>
      <w:r w:rsidRPr="00457301">
        <w:rPr>
          <w:sz w:val="24"/>
          <w:szCs w:val="24"/>
        </w:rPr>
        <w:t xml:space="preserve">       </w:t>
      </w:r>
      <w:r w:rsidR="002A3429" w:rsidRPr="00457301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664767" w:rsidP="00081DA4" w:rsidR="002248AC" w:rsidRPr="002A3429">
      <w:pPr>
        <w:ind w:firstLine="708"/>
        <w:jc w:val="both"/>
        <w:rPr>
          <w:sz w:val="24"/>
          <w:szCs w:val="24"/>
        </w:rPr>
      </w:pPr>
      <w:r w:rsidRPr="00664767">
        <w:rPr>
          <w:sz w:val="24"/>
          <w:szCs w:val="24"/>
        </w:rPr>
        <w:t xml:space="preserve">Trgovački sud u Zagrebu, po sucu Gordanu Zubaku, u stečajnom  postupku nad dužnikom </w:t>
      </w:r>
      <w:r w:rsidR="00A34E95" w:rsidRPr="00A34E95">
        <w:rPr>
          <w:bCs/>
          <w:sz w:val="24"/>
          <w:szCs w:val="24"/>
          <w:lang w:val="pt-BR"/>
        </w:rPr>
        <w:t xml:space="preserve">CADIS GRUPA d.o.o. u stečaju, Zagreb, Horvaćanska cesta 67, OIB: </w:t>
      </w:r>
      <w:r w:rsidR="00A34E95" w:rsidRPr="00A34E95">
        <w:rPr>
          <w:bCs/>
          <w:sz w:val="24"/>
          <w:szCs w:val="24"/>
        </w:rPr>
        <w:t>89183231015</w:t>
      </w:r>
      <w:r w:rsidR="00081DA4">
        <w:rPr>
          <w:sz w:val="24"/>
          <w:szCs w:val="24"/>
        </w:rPr>
        <w:t xml:space="preserve">, </w:t>
      </w:r>
      <w:r w:rsidR="00A34E95">
        <w:rPr>
          <w:sz w:val="24"/>
          <w:szCs w:val="24"/>
        </w:rPr>
        <w:t>24. svibnja</w:t>
      </w:r>
      <w:r w:rsidR="00A43DCF">
        <w:rPr>
          <w:sz w:val="24"/>
          <w:szCs w:val="24"/>
        </w:rPr>
        <w:t xml:space="preserve"> 2016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A34E95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D168C">
        <w:rPr>
          <w:sz w:val="24"/>
          <w:szCs w:val="24"/>
        </w:rPr>
        <w:t>Željku Čepi iz Podstrane, Put starog sela 56, u roku od 8 dana dostaviti broj računa radi vraćanje jamčevine</w:t>
      </w:r>
      <w:r w:rsidR="00A34E95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3D168C" w:rsidR="0062563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A34E95" w:rsidRPr="00A34E95">
        <w:rPr>
          <w:bCs/>
          <w:sz w:val="24"/>
          <w:szCs w:val="24"/>
          <w:lang w:val="pt-BR"/>
        </w:rPr>
        <w:t>CADIS GRUPA d.o.o. u stečaju</w:t>
      </w:r>
      <w:r w:rsidR="008E7932" w:rsidRPr="002A3429">
        <w:rPr>
          <w:sz w:val="24"/>
          <w:szCs w:val="24"/>
        </w:rPr>
        <w:t>,</w:t>
      </w:r>
      <w:r w:rsidR="00625639">
        <w:rPr>
          <w:sz w:val="24"/>
          <w:szCs w:val="24"/>
        </w:rPr>
        <w:t xml:space="preserve"> dana </w:t>
      </w:r>
      <w:r w:rsidR="00A34E95">
        <w:rPr>
          <w:sz w:val="24"/>
          <w:szCs w:val="24"/>
        </w:rPr>
        <w:br/>
        <w:t>5</w:t>
      </w:r>
      <w:r w:rsidR="00A43DCF">
        <w:rPr>
          <w:sz w:val="24"/>
          <w:szCs w:val="24"/>
        </w:rPr>
        <w:t xml:space="preserve">. </w:t>
      </w:r>
      <w:r w:rsidR="00A34E95">
        <w:rPr>
          <w:sz w:val="24"/>
          <w:szCs w:val="24"/>
        </w:rPr>
        <w:t>svibnja 2016</w:t>
      </w:r>
      <w:r w:rsid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>održana je javn</w:t>
      </w:r>
      <w:r w:rsidR="00625639">
        <w:rPr>
          <w:sz w:val="24"/>
          <w:szCs w:val="24"/>
        </w:rPr>
        <w:t xml:space="preserve">a </w:t>
      </w:r>
      <w:r w:rsidR="00A34E95">
        <w:rPr>
          <w:sz w:val="24"/>
          <w:szCs w:val="24"/>
        </w:rPr>
        <w:t>dražba radi prodaje nekretnina koje su</w:t>
      </w:r>
      <w:r w:rsidR="002A3429">
        <w:rPr>
          <w:sz w:val="24"/>
          <w:szCs w:val="24"/>
        </w:rPr>
        <w:t xml:space="preserve"> u vlasništvu stečajnog dužnika</w:t>
      </w:r>
      <w:r w:rsidR="00A34E95">
        <w:rPr>
          <w:sz w:val="24"/>
          <w:szCs w:val="24"/>
        </w:rPr>
        <w:t>.</w:t>
      </w:r>
      <w:r w:rsidR="00457301">
        <w:rPr>
          <w:sz w:val="24"/>
          <w:szCs w:val="24"/>
        </w:rPr>
        <w:t xml:space="preserve"> </w:t>
      </w:r>
      <w:r w:rsidR="003D168C">
        <w:rPr>
          <w:sz w:val="24"/>
          <w:szCs w:val="24"/>
        </w:rPr>
        <w:t xml:space="preserve">Željko Čepo iz Podstrane uplatio je jamčevinu ali je </w:t>
      </w:r>
      <w:r w:rsidR="00A43DCF">
        <w:rPr>
          <w:sz w:val="24"/>
          <w:szCs w:val="24"/>
        </w:rPr>
        <w:t>na navedenoj javnoj dražbi</w:t>
      </w:r>
      <w:r w:rsidR="00457301">
        <w:rPr>
          <w:sz w:val="24"/>
          <w:szCs w:val="24"/>
        </w:rPr>
        <w:t xml:space="preserve"> tražio povrat jamčevine</w:t>
      </w:r>
      <w:r w:rsidR="003D168C">
        <w:rPr>
          <w:sz w:val="24"/>
          <w:szCs w:val="24"/>
        </w:rPr>
        <w:t>, s time da se obvezao dostaviti sudu broj računa radi vraćanja jamčevine. Kako spomenuti nije dostavio sudu podatak o računu na koji se može vratiti uplaćena jamčevine</w:t>
      </w:r>
      <w:r w:rsidR="00625639">
        <w:rPr>
          <w:sz w:val="24"/>
          <w:szCs w:val="24"/>
        </w:rPr>
        <w:t>, sud je odlučio kao u izreci zaključka.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34E95">
        <w:rPr>
          <w:sz w:val="24"/>
          <w:szCs w:val="24"/>
        </w:rPr>
        <w:t>24. svibnja</w:t>
      </w:r>
      <w:r w:rsidR="00A43DCF" w:rsidRPr="00A43DCF">
        <w:rPr>
          <w:sz w:val="24"/>
          <w:szCs w:val="24"/>
        </w:rPr>
        <w:t xml:space="preserve"> 2016.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3C0BBF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>Gordan Zubak</w:t>
      </w:r>
      <w:r w:rsidR="003C0BBF">
        <w:rPr>
          <w:sz w:val="24"/>
          <w:szCs w:val="24"/>
        </w:rPr>
        <w:t>, 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D65985" w:rsidP="00D65985" w:rsidR="00D65985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>Protiv ovog rješenja 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3C0BBF" w:rsidP="003C0BBF" w:rsidR="00720596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3C0BBF" w:rsidP="003C0BBF" w:rsidR="003C0BBF" w:rsidRPr="002A3429">
      <w:pPr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p w:rsidRDefault="00720596" w:rsidP="00720596" w:rsidR="00720596" w:rsidRPr="003C0BBF">
      <w:pPr>
        <w:rPr>
          <w:color w:themeColor="background1" w:val="FFFFFF"/>
          <w:sz w:val="24"/>
          <w:szCs w:val="24"/>
        </w:rPr>
      </w:pPr>
      <w:r w:rsidRPr="003C0BBF">
        <w:rPr>
          <w:color w:themeColor="background1" w:val="FFFFFF"/>
          <w:sz w:val="24"/>
          <w:szCs w:val="24"/>
        </w:rPr>
        <w:t>Dna:</w:t>
      </w:r>
    </w:p>
    <w:p w:rsidRDefault="003D168C" w:rsidP="00C553E7" w:rsidR="003D168C" w:rsidRPr="003C0BBF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3C0BBF">
        <w:rPr>
          <w:color w:themeColor="background1" w:val="FFFFFF"/>
          <w:sz w:val="24"/>
          <w:szCs w:val="24"/>
        </w:rPr>
        <w:t>Željko Čepo iz Podstrane, Put starog sela 56</w:t>
      </w:r>
    </w:p>
    <w:p w:rsidRDefault="00C553E7" w:rsidP="00C553E7" w:rsidR="00C553E7" w:rsidRPr="003C0BBF">
      <w:pPr>
        <w:numPr>
          <w:ilvl w:val="0"/>
          <w:numId w:val="4"/>
        </w:numPr>
        <w:jc w:val="both"/>
        <w:rPr>
          <w:color w:themeColor="background1" w:val="FFFFFF"/>
          <w:sz w:val="24"/>
          <w:szCs w:val="24"/>
        </w:rPr>
      </w:pPr>
      <w:r w:rsidRPr="003C0BBF">
        <w:rPr>
          <w:color w:themeColor="background1" w:val="FFFFFF"/>
          <w:sz w:val="24"/>
          <w:szCs w:val="24"/>
        </w:rPr>
        <w:t>e-oglasna ploča</w:t>
      </w:r>
    </w:p>
    <w:sectPr w:rsidR="00C553E7" w:rsidRPr="003C0BB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A3429"/>
    <w:rsid w:val="00344CAA"/>
    <w:rsid w:val="003C0BBF"/>
    <w:rsid w:val="003D168C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5C770F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A076B8"/>
    <w:rsid w:val="00A16D0E"/>
    <w:rsid w:val="00A17E1D"/>
    <w:rsid w:val="00A34E95"/>
    <w:rsid w:val="00A43DCF"/>
    <w:rsid w:val="00A942A8"/>
    <w:rsid w:val="00AE6F93"/>
    <w:rsid w:val="00B75C25"/>
    <w:rsid w:val="00BB5366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81382"/>
    <w:rsid w:val="00EC6FA3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3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36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36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36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3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36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3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3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945</properties:Characters>
  <properties:Lines>40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2016-05-24T11:43:00Z</dcterms:created>
  <dc:creator>nmarkovic</dc:creator>
  <cp:lastModifiedBy>Ivana Rogić</cp:lastModifiedBy>
  <cp:lastPrinted>2016-05-24T12:08:00Z</cp:lastPrinted>
  <dcterms:modified xmlns:xsi="http://www.w3.org/2001/XMLSchema-instance" xsi:type="dcterms:W3CDTF">2016-05-24T12:09:00Z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