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14a1" w14:paraId="93714a1" w:rsidRDefault="004E4A7F" w:rsidP="004E4A7F" w:rsidR="003114C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4C6">
        <w:t xml:space="preserve">   </w:t>
      </w:r>
    </w:p>
    <w:p w:rsidRDefault="003114C6" w:rsidP="003114C6" w:rsidR="003114C6">
      <w:pPr>
        <w:pStyle w:val="Bezproreda"/>
      </w:pPr>
      <w:r>
        <w:t xml:space="preserve">REPUBLIKA HRVATSKA </w:t>
      </w:r>
    </w:p>
    <w:p w:rsidRDefault="003114C6" w:rsidP="003114C6" w:rsidR="003114C6">
      <w:pPr>
        <w:pStyle w:val="Bezproreda"/>
      </w:pPr>
      <w:r>
        <w:t>Trgovački sud u Zagrebu</w:t>
      </w:r>
    </w:p>
    <w:p w:rsidRDefault="003114C6" w:rsidP="003114C6" w:rsidR="003114C6">
      <w:pPr>
        <w:pStyle w:val="Bezproreda"/>
      </w:pPr>
      <w:r>
        <w:t xml:space="preserve">  Zagreb, Amruševa 2/II</w:t>
      </w:r>
    </w:p>
    <w:p w:rsidRDefault="003114C6" w:rsidP="003114C6" w:rsidR="003114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90.St-6479/2015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  <w:jc w:val="center"/>
      </w:pPr>
      <w:r>
        <w:t>R E P U B L I K A    H R V A T S K A</w:t>
      </w:r>
    </w:p>
    <w:p w:rsidRDefault="003114C6" w:rsidP="003114C6" w:rsidR="003114C6">
      <w:pPr>
        <w:pStyle w:val="Bezproreda"/>
        <w:jc w:val="center"/>
      </w:pPr>
    </w:p>
    <w:p w:rsidRDefault="003114C6" w:rsidP="003114C6" w:rsidR="003114C6">
      <w:pPr>
        <w:pStyle w:val="Bezproreda"/>
        <w:jc w:val="center"/>
      </w:pPr>
      <w:r>
        <w:t>R J E Š E N J E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ab/>
        <w:t>Trgovački sud u Zagrebu po sucu Sandri Rotar Vogrin u skraćenom stečajnom postupku pokrenutom nad dužnikom</w:t>
      </w:r>
      <w:r w:rsidR="00881ECD">
        <w:t xml:space="preserve"> </w:t>
      </w:r>
      <w:r w:rsidR="008A3707" w:rsidRPr="008A3707">
        <w:t>BELLARIA BB d.o.o., Vrbnička uli</w:t>
      </w:r>
      <w:r w:rsidR="008A3707">
        <w:t>ca 7, Sesvete, OIB: 27888727261</w:t>
      </w:r>
      <w:r>
        <w:t xml:space="preserve">, dana 30. ožujka 2016. 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  <w:jc w:val="center"/>
      </w:pPr>
      <w:r>
        <w:t>r i j e š i o    je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>I.)</w:t>
      </w:r>
      <w:r>
        <w:tab/>
        <w:t xml:space="preserve">Otvara se stečajni postupak nad dužnikom </w:t>
      </w:r>
      <w:r w:rsidR="008A3707" w:rsidRPr="008A3707">
        <w:t>BELLARIA BB d.o.o., Vrbnička ulica 7, Sesvete, OIB: 27888727261.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>II.)</w:t>
      </w:r>
      <w:r>
        <w:tab/>
        <w:t xml:space="preserve">Za stečajnog upravitelja imenuje se </w:t>
      </w:r>
      <w:r w:rsidR="008A3707">
        <w:t xml:space="preserve">Igor Radelić, Zagreb, </w:t>
      </w:r>
      <w:r w:rsidR="00104F6E">
        <w:t xml:space="preserve">Kornatska 1, OIB: </w:t>
      </w:r>
      <w:r w:rsidR="00104F6E" w:rsidRPr="00104F6E">
        <w:t>94192738867</w:t>
      </w:r>
      <w:r w:rsidR="00104F6E">
        <w:t>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>III.)</w:t>
      </w:r>
      <w:r>
        <w:tab/>
        <w:t xml:space="preserve">Zaključuje se stečajni postupak nad dužnikom </w:t>
      </w:r>
      <w:r w:rsidR="008A3707" w:rsidRPr="008A3707">
        <w:t>BELLARIA BB d.o.o., Vrbnička ulica 7, Sesvete, OIB: 27888727261.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  <w:jc w:val="center"/>
      </w:pPr>
      <w:r>
        <w:t>Obrazloženje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114C6" w:rsidP="003114C6" w:rsidR="003114C6">
      <w:pPr>
        <w:pStyle w:val="Bezproreda"/>
      </w:pPr>
      <w:r>
        <w:t xml:space="preserve"> </w:t>
      </w:r>
    </w:p>
    <w:p w:rsidRDefault="003114C6" w:rsidP="003114C6" w:rsidR="003114C6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  <w:jc w:val="center"/>
      </w:pPr>
      <w:r>
        <w:t>U Zagrebu, 30. ožujka 2016.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3114C6" w:rsidP="004E4A7F" w:rsidR="004E4A7F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  <w:r>
        <w:t>Uputa o pravnom lijeku:</w:t>
      </w:r>
    </w:p>
    <w:p w:rsidRDefault="003114C6" w:rsidP="003114C6" w:rsidR="003114C6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3114C6" w:rsidP="003114C6" w:rsidR="003114C6">
      <w:pPr>
        <w:pStyle w:val="Bezproreda"/>
      </w:pPr>
    </w:p>
    <w:p w:rsidRDefault="00A20DAB" w:rsidP="003114C6" w:rsidR="00A20DAB">
      <w:pPr>
        <w:pStyle w:val="Bezproreda"/>
      </w:pPr>
    </w:p>
    <w:sectPr w:rsidSect="004E4A7F" w:rsidR="00A20D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A7F" w:rsidP="004E4A7F" w:rsidR="004E4A7F">
      <w:pPr>
        <w:spacing w:lineRule="auto" w:line="240" w:after="0"/>
      </w:pPr>
      <w:r>
        <w:separator/>
      </w:r>
    </w:p>
  </w:endnote>
  <w:endnote w:id="0" w:type="continuationSeparator">
    <w:p w:rsidRDefault="004E4A7F" w:rsidP="004E4A7F" w:rsidR="004E4A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A7F" w:rsidP="004E4A7F" w:rsidR="004E4A7F">
      <w:pPr>
        <w:spacing w:lineRule="auto" w:line="240" w:after="0"/>
      </w:pPr>
      <w:r>
        <w:separator/>
      </w:r>
    </w:p>
  </w:footnote>
  <w:footnote w:id="0" w:type="continuationSeparator">
    <w:p w:rsidRDefault="004E4A7F" w:rsidP="004E4A7F" w:rsidR="004E4A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8488777"/>
      <w:docPartObj>
        <w:docPartGallery w:val="Page Numbers (Top of Page)"/>
        <w:docPartUnique/>
      </w:docPartObj>
    </w:sdtPr>
    <w:sdtEndPr/>
    <w:sdtContent>
      <w:p w:rsidRDefault="004E4A7F" w:rsidR="004E4A7F">
        <w:pPr>
          <w:pStyle w:val="Zaglavlje"/>
          <w:jc w:val="center"/>
        </w:pPr>
        <w:r>
          <w:t xml:space="preserve">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6E8F">
          <w:rPr>
            <w:noProof/>
          </w:rPr>
          <w:t>2</w:t>
        </w:r>
        <w:r>
          <w:fldChar w:fldCharType="end"/>
        </w:r>
        <w:r>
          <w:t xml:space="preserve">                                  90. St-6479/2015</w:t>
        </w:r>
      </w:p>
    </w:sdtContent>
  </w:sdt>
  <w:p w:rsidRDefault="004E4A7F" w:rsidR="004E4A7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4C6"/>
    <w:rsid w:val="00104F6E"/>
    <w:rsid w:val="00116E8F"/>
    <w:rsid w:val="003114C6"/>
    <w:rsid w:val="004E4A7F"/>
    <w:rsid w:val="00881ECD"/>
    <w:rsid w:val="008A3707"/>
    <w:rsid w:val="00A2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14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4A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4A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4A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4A7F"/>
  </w:style>
  <w:style w:styleId="Podnoje" w:type="paragraph">
    <w:name w:val="footer"/>
    <w:basedOn w:val="Normal"/>
    <w:link w:val="PodnojeChar"/>
    <w:uiPriority w:val="99"/>
    <w:unhideWhenUsed/>
    <w:rsid w:val="004E4A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4A7F"/>
  </w:style>
  <w:style w:styleId="Tekstrezerviranogmjesta" w:type="character">
    <w:name w:val="Placeholder Text"/>
    <w:basedOn w:val="Zadanifontodlomka"/>
    <w:uiPriority w:val="99"/>
    <w:semiHidden/>
    <w:rsid w:val="00116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14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4A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4A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4A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E4A7F"/>
  </w:style>
  <w:style w:styleId="Podnoje" w:type="paragraph">
    <w:name w:val="footer"/>
    <w:basedOn w:val="Normal"/>
    <w:link w:val="PodnojeChar"/>
    <w:uiPriority w:val="99"/>
    <w:unhideWhenUsed/>
    <w:rsid w:val="004E4A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E4A7F"/>
  </w:style>
  <w:style w:styleId="Tekstrezerviranogmjesta" w:type="character">
    <w:name w:val="Placeholder Text"/>
    <w:basedOn w:val="Zadanifontodlomka"/>
    <w:uiPriority w:val="99"/>
    <w:semiHidden/>
    <w:rsid w:val="00116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6479</izvorni_sadrzaj>
    <derivirana_varijabla naziv="DomainObject.Predmet.Broj_1">6479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St-6479/2015</izvorni_sadrzaj>
    <derivirana_varijabla naziv="DomainObject.Predmet.OznakaBroj_1">St-6479/2015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BELLARIA BB d.o.o.</izvorni_sadrzaj>
    <derivirana_varijabla naziv="DomainObject.Predmet.ProtustrankaFormated_1">  BELLARIA BB d.o.o.</derivirana_varijabla>
  </DomainObject.Predmet.ProtustrankaFormated>
  <DomainObject.Predmet.ProtustrankaFormatedOIB>
    <izvorni_sadrzaj>  BELLARIA BB d.o.o., OIB 27888727261</izvorni_sadrzaj>
    <derivirana_varijabla naziv="DomainObject.Predmet.ProtustrankaFormatedOIB_1">  BELLARIA BB d.o.o., OIB 27888727261</derivirana_varijabla>
  </DomainObject.Predmet.ProtustrankaFormatedOIB>
  <DomainObject.Predmet.ProtustrankaFormatedWithAdress>
    <izvorni_sadrzaj> BELLARIA BB d.o.o., Vrbnička ulica 7, 10360 Sesvete</izvorni_sadrzaj>
    <derivirana_varijabla naziv="DomainObject.Predmet.ProtustrankaFormatedWithAdress_1"> BELLARIA BB d.o.o., Vrbnička ulica 7, 10360 Sesvete</derivirana_varijabla>
  </DomainObject.Predmet.ProtustrankaFormatedWithAdress>
  <DomainObject.Predmet.ProtustrankaFormatedWithAdressOIB>
    <izvorni_sadrzaj> BELLARIA BB d.o.o., OIB 27888727261, Vrbnička ulica 7, 10360 Sesvete</izvorni_sadrzaj>
    <derivirana_varijabla naziv="DomainObject.Predmet.ProtustrankaFormatedWithAdressOIB_1"> BELLARIA BB d.o.o., OIB 27888727261, Vrbnička ulica 7, 10360 Sesvete</derivirana_varijabla>
  </DomainObject.Predmet.ProtustrankaFormatedWithAdressOIB>
  <DomainObject.Predmet.ProtustrankaWithAdress>
    <izvorni_sadrzaj>BELLARIA BB d.o.o. Vrbnička ulica 7, 10360 Sesvete</izvorni_sadrzaj>
    <derivirana_varijabla naziv="DomainObject.Predmet.ProtustrankaWithAdress_1">BELLARIA BB d.o.o. Vrbnička ulica 7, 10360 Sesvete</derivirana_varijabla>
  </DomainObject.Predmet.ProtustrankaWithAdress>
  <DomainObject.Predmet.ProtustrankaWithAdressOIB>
    <izvorni_sadrzaj>BELLARIA BB d.o.o., OIB 27888727261, Vrbnička ulica 7, 10360 Sesvete</izvorni_sadrzaj>
    <derivirana_varijabla naziv="DomainObject.Predmet.ProtustrankaWithAdressOIB_1">BELLARIA BB d.o.o., OIB 27888727261, Vrbnička ulica 7, 10360 Sesvete</derivirana_varijabla>
  </DomainObject.Predmet.ProtustrankaWithAdressOIB>
  <DomainObject.Predmet.ProtustrankaNazivFormated>
    <izvorni_sadrzaj>BELLARIA BB d.o.o.</izvorni_sadrzaj>
    <derivirana_varijabla naziv="DomainObject.Predmet.ProtustrankaNazivFormated_1">BELLARIA BB d.o.o.</derivirana_varijabla>
  </DomainObject.Predmet.ProtustrankaNazivFormated>
  <DomainObject.Predmet.ProtustrankaNazivFormatedOIB>
    <izvorni_sadrzaj>BELLARIA BB d.o.o., OIB 27888727261</izvorni_sadrzaj>
    <derivirana_varijabla naziv="DomainObject.Predmet.ProtustrankaNazivFormatedOIB_1">BELLARIA BB d.o.o., OIB 27888727261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BELLARIA BB d.o.o.</item>
    </izvorni_sadrzaj>
    <derivirana_varijabla naziv="DomainObject.Predmet.ProtuStrankaListFormated_1">
      <item>BELLARIA BB d.o.o.</item>
    </derivirana_varijabla>
  </DomainObject.Predmet.ProtuStrankaListFormated>
  <DomainObject.Predmet.ProtuStrankaListFormatedOIB>
    <izvorni_sadrzaj>
      <item>BELLARIA BB d.o.o., OIB 27888727261</item>
    </izvorni_sadrzaj>
    <derivirana_varijabla naziv="DomainObject.Predmet.ProtuStrankaListFormatedOIB_1">
      <item>BELLARIA BB d.o.o., OIB 27888727261</item>
    </derivirana_varijabla>
  </DomainObject.Predmet.ProtuStrankaListFormatedOIB>
  <DomainObject.Predmet.ProtuStrankaListFormatedWithAdress>
    <izvorni_sadrzaj>
      <item>BELLARIA BB d.o.o., Vrbnička ulica 7, 10360 Sesvete</item>
    </izvorni_sadrzaj>
    <derivirana_varijabla naziv="DomainObject.Predmet.ProtuStrankaListFormatedWithAdress_1">
      <item>BELLARIA BB d.o.o., Vrbnička ulica 7, 10360 Sesvete</item>
    </derivirana_varijabla>
  </DomainObject.Predmet.ProtuStrankaListFormatedWithAdress>
  <DomainObject.Predmet.ProtuStrankaListFormatedWithAdressOIB>
    <izvorni_sadrzaj>
      <item>BELLARIA BB d.o.o., OIB 27888727261, Vrbnička ulica 7, 10360 Sesvete</item>
    </izvorni_sadrzaj>
    <derivirana_varijabla naziv="DomainObject.Predmet.ProtuStrankaListFormatedWithAdressOIB_1">
      <item>BELLARIA BB d.o.o., OIB 27888727261, Vrbnička ulica 7, 10360 Sesvete</item>
    </derivirana_varijabla>
  </DomainObject.Predmet.ProtuStrankaListFormatedWithAdressOIB>
  <DomainObject.Predmet.ProtuStrankaListNazivFormated>
    <izvorni_sadrzaj>
      <item>BELLARIA BB d.o.o.</item>
    </izvorni_sadrzaj>
    <derivirana_varijabla naziv="DomainObject.Predmet.ProtuStrankaListNazivFormated_1">
      <item>BELLARIA BB d.o.o.</item>
    </derivirana_varijabla>
  </DomainObject.Predmet.ProtuStrankaListNazivFormated>
  <DomainObject.Predmet.ProtuStrankaListNazivFormatedOIB>
    <izvorni_sadrzaj>
      <item>BELLARIA BB d.o.o., OIB 27888727261</item>
    </izvorni_sadrzaj>
    <derivirana_varijabla naziv="DomainObject.Predmet.ProtuStrankaListNazivFormatedOIB_1">
      <item>BELLARIA BB d.o.o., OIB 27888727261</item>
    </derivirana_varijabla>
  </DomainObject.Predmet.ProtuStrankaListNazivFormatedOIB>
  <DomainObject.Predmet.OstaliListFormated>
    <izvorni_sadrzaj>
      <item>Božo Barišić</item>
      <item>Igor Radelić</item>
    </izvorni_sadrzaj>
    <derivirana_varijabla naziv="DomainObject.Predmet.OstaliListFormated_1">
      <item>Božo Barišić</item>
      <item>Igor Radelić</item>
    </derivirana_varijabla>
  </DomainObject.Predmet.OstaliListFormated>
  <DomainObject.Predmet.OstaliListFormatedOIB>
    <izvorni_sadrzaj>
      <item>Božo Barišić, OIB 06807210918</item>
      <item>Igor Radelić, OIB 94192738867</item>
    </izvorni_sadrzaj>
    <derivirana_varijabla naziv="DomainObject.Predmet.OstaliListFormatedOIB_1">
      <item>Božo Barišić, OIB 06807210918</item>
      <item>Igor Radelić, OIB 94192738867</item>
    </derivirana_varijabla>
  </DomainObject.Predmet.OstaliListFormatedOIB>
  <DomainObject.Predmet.OstaliListFormatedWithAdress>
    <izvorni_sadrzaj>
      <item>Božo Barišić, Vrbnička Ulica 7, 10360 Sesvete</item>
      <item>Igor Radelić, Kornatska 1, 10000 Zagreb</item>
    </izvorni_sadrzaj>
    <derivirana_varijabla naziv="DomainObject.Predmet.OstaliListFormatedWithAdress_1">
      <item>Božo Barišić, Vrbnička Ulica 7, 10360 Sesvete</item>
      <item>Igor Radelić, Kornatska 1, 10000 Zagreb</item>
    </derivirana_varijabla>
  </DomainObject.Predmet.OstaliListFormatedWithAdress>
  <DomainObject.Predmet.OstaliListFormatedWithAdressOIB>
    <izvorni_sadrzaj>
      <item>Božo Barišić, OIB 06807210918, Vrbnička Ulica 7, 10360 Sesvete</item>
      <item>Igor Radelić, OIB 94192738867, Kornatska 1, 10000 Zagreb</item>
    </izvorni_sadrzaj>
    <derivirana_varijabla naziv="DomainObject.Predmet.OstaliListFormatedWithAdressOIB_1">
      <item>Božo Barišić, OIB 06807210918, Vrbnička Ulica 7, 10360 Sesvete</item>
      <item>Igor Radelić, OIB 94192738867, Kornatska 1, 10000 Zagreb</item>
    </derivirana_varijabla>
  </DomainObject.Predmet.OstaliListFormatedWithAdressOIB>
  <DomainObject.Predmet.OstaliListNazivFormated>
    <izvorni_sadrzaj>
      <item>Božo Barišić</item>
      <item>Igor Radelić</item>
    </izvorni_sadrzaj>
    <derivirana_varijabla naziv="DomainObject.Predmet.OstaliListNazivFormated_1">
      <item>Božo Barišić</item>
      <item>Igor Radelić</item>
    </derivirana_varijabla>
  </DomainObject.Predmet.OstaliListNazivFormated>
  <DomainObject.Predmet.OstaliListNazivFormatedOIB>
    <izvorni_sadrzaj>
      <item>Božo Barišić, OIB 06807210918</item>
      <item>Igor Radelić, OIB 94192738867</item>
    </izvorni_sadrzaj>
    <derivirana_varijabla naziv="DomainObject.Predmet.OstaliListNazivFormatedOIB_1">
      <item>Božo Barišić, OIB 06807210918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BELLARIA BB d.o.o.</izvorni_sadrzaj>
    <derivirana_varijabla naziv="DomainObject.Predmet.ProtustrankaIDrugi_1">BELLARIA BB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BELLARIA BB d.o.o., OIB 27888727261, Vrbnička ulica 7, 10360 Sesvete</izvorni_sadrzaj>
    <derivirana_varijabla naziv="DomainObject.Predmet.ProtustrankaIDrugiAdressOIB_1">BELLARIA BB d.o.o., OIB 27888727261, Vrbnička ulica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BELLARIA BB d.o.o.</item>
      <item>Božo Barišić</item>
      <item>Igor Radelić</item>
    </izvorni_sadrzaj>
    <derivirana_varijabla naziv="DomainObject.Predmet.SudioniciListNaziv_1">
      <item>FINA Regionalni centar Zagreb</item>
      <item>BELLARIA BB d.o.o.</item>
      <item>Božo Barišić</item>
      <item>Igor Radelić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BELLARIA BB d.o.o., OIB 27888727261, Vrbnička ulica 7,10360 Sesvete</item>
      <item>Božo Barišić, OIB 06807210918, Vrbnička Ulica 7,10360 Sesvete</item>
      <item>Igor Radelić, OIB 94192738867, Kornatska 1,10000 Zagreb</item>
    </izvorni_sadrzaj>
    <derivirana_varijabla naziv="DomainObject.Predmet.SudioniciListAdressOIB_1">
      <item>FINA Regionalni centar Zagreb, OIB 85821130368, Trg svibanjskih žrtava 1995. br.1,10000 Zagreb</item>
      <item>BELLARIA BB d.o.o., OIB 27888727261, Vrbnička ulica 7,10360 Sesvete</item>
      <item>Božo Barišić, OIB 06807210918, Vrbnička Ulica 7,10360 Sesvete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27888727261</item>
      <item>, OIB 06807210918</item>
      <item>, OIB 94192738867</item>
    </izvorni_sadrzaj>
    <derivirana_varijabla naziv="DomainObject.Predmet.SudioniciListNazivOIB_1">
      <item>, OIB 85821130368</item>
      <item>, OIB 27888727261</item>
      <item>, OIB 06807210918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1927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2016-03-23T09:33:00Z</dcterms:created>
  <dc:creator>Sandra Rotar Vogrin</dc:creator>
  <cp:lastModifiedBy>Višnja Jurlina</cp:lastModifiedBy>
  <cp:lastPrinted>2016-03-24T12:09:00Z</cp:lastPrinted>
  <dcterms:modified xmlns:xsi="http://www.w3.org/2001/XMLSchema-instance" xsi:type="dcterms:W3CDTF">2016-03-30T09:50:00Z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