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4A3280" w:rsidR="004A3280" w:rsidRPr="004A3280">
        <w:trPr>
          <w:gridAfter w:val="1"/>
          <w:wAfter w:type="dxa" w:w="284"/>
        </w:trPr>
        <w:tc>
          <w:tcPr>
            <w:tcW w:type="dxa" w:w="2943"/>
            <w:hideMark/>
          </w:tcPr>
          <w:p w:rsidRDefault="004A3280" w:rsidP="004A3280" w:rsidR="004A3280" w:rsidRPr="004A3280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4A3280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43585" cx="593725"/>
                  <wp:effectExtent b="0" r="0" t="0" l="0"/>
                  <wp:docPr descr="Opis: 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Opis: F:\RADIONICA\Slike\GRB-RH-jpg.jp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43585" cx="593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4A3280" w:rsidR="004A3280" w:rsidRPr="004A3280">
        <w:tc>
          <w:tcPr>
            <w:tcW w:type="dxa" w:w="3227"/>
            <w:gridSpan w:val="2"/>
            <w:hideMark/>
          </w:tcPr>
          <w:p w:rsidRDefault="004A3280" w:rsidP="004A3280" w:rsidR="004A3280" w:rsidRPr="004A3280">
            <w:pPr>
              <w:jc w:val="center"/>
              <w:rPr>
                <w:rFonts w:hAnsi="Times New Roman" w:ascii="Times New Roman"/>
              </w:rPr>
            </w:pPr>
            <w:r w:rsidRPr="004A3280">
              <w:rPr>
                <w:rFonts w:hAnsi="Times New Roman" w:ascii="Times New Roman"/>
              </w:rPr>
              <w:t>Republika Hrvatska</w:t>
            </w:r>
          </w:p>
          <w:p w:rsidRDefault="004A3280" w:rsidP="004A3280" w:rsidR="004A3280" w:rsidRPr="004A3280">
            <w:pPr>
              <w:jc w:val="center"/>
              <w:rPr>
                <w:rFonts w:hAnsi="Times New Roman" w:ascii="Times New Roman"/>
              </w:rPr>
            </w:pPr>
            <w:r w:rsidRPr="004A3280">
              <w:rPr>
                <w:rFonts w:hAnsi="Times New Roman" w:ascii="Times New Roman"/>
              </w:rPr>
              <w:t>Trgovački sud u Zadru</w:t>
            </w:r>
          </w:p>
          <w:p w:rsidRDefault="004A3280" w:rsidP="004A3280" w:rsidR="004A3280" w:rsidRPr="004A3280">
            <w:pPr>
              <w:jc w:val="center"/>
              <w:rPr>
                <w:rFonts w:hAnsi="Times New Roman" w:ascii="Times New Roman"/>
              </w:rPr>
            </w:pPr>
            <w:r w:rsidRPr="004A3280">
              <w:rPr>
                <w:rFonts w:hAnsi="Times New Roman" w:ascii="Times New Roman"/>
              </w:rPr>
              <w:t>Zadar, Dr. Franje Tuđmana 35</w:t>
            </w:r>
          </w:p>
        </w:tc>
      </w:tr>
    </w:tbl>
    <w:p w14:textId="00b3fe4" w14:paraId="00b3fe4" w:rsidRDefault="00721F79" w:rsidP="00721F79" w:rsidR="00721F79" w:rsidRPr="00FE7AFC">
      <w:pPr>
        <w15:collapsed w:val="false"/>
        <w:rPr>
          <w:bCs/>
        </w:rPr>
      </w:pPr>
      <w:r w:rsidRPr="00FE7AFC">
        <w:rPr>
          <w:bCs/>
        </w:rPr>
        <w:tab/>
      </w:r>
      <w:r w:rsidRPr="00FE7AFC">
        <w:rPr>
          <w:bCs/>
        </w:rPr>
        <w:tab/>
      </w:r>
      <w:r w:rsidRPr="00FE7AFC">
        <w:rPr>
          <w:bCs/>
        </w:rPr>
        <w:tab/>
      </w:r>
      <w:r w:rsidRPr="00FE7AFC">
        <w:rPr>
          <w:bCs/>
        </w:rPr>
        <w:tab/>
      </w:r>
      <w:r w:rsidRPr="00FE7AFC">
        <w:rPr>
          <w:bCs/>
        </w:rPr>
        <w:tab/>
      </w:r>
    </w:p>
    <w:p w:rsidRDefault="00774C1D" w:rsidP="00794305" w:rsidR="00774C1D" w:rsidRPr="00FE7AFC"/>
    <w:p w:rsidRDefault="00254AC5" w:rsidP="00AA1AD1" w:rsidR="00AA1AD1" w:rsidRPr="00FE7AFC">
      <w:pPr>
        <w:jc w:val="center"/>
      </w:pPr>
      <w:r w:rsidRPr="00FE7AFC">
        <w:t xml:space="preserve">U I M E </w:t>
      </w:r>
      <w:r w:rsidR="00AA1AD1" w:rsidRPr="00FE7AFC">
        <w:t xml:space="preserve">R E P U B L I K </w:t>
      </w:r>
      <w:r w:rsidRPr="00FE7AFC">
        <w:t>E</w:t>
      </w:r>
      <w:r w:rsidR="00AA1AD1" w:rsidRPr="00FE7AFC">
        <w:t xml:space="preserve">  H R V A T S K</w:t>
      </w:r>
      <w:r w:rsidR="00D40213" w:rsidRPr="00FE7AFC">
        <w:t xml:space="preserve"> </w:t>
      </w:r>
      <w:r w:rsidRPr="00FE7AFC">
        <w:t>E</w:t>
      </w:r>
      <w:r w:rsidR="00AA1AD1" w:rsidRPr="00FE7AFC">
        <w:t xml:space="preserve"> </w:t>
      </w:r>
    </w:p>
    <w:p w:rsidRDefault="005A3991" w:rsidP="00721F79" w:rsidR="005A3991" w:rsidRPr="00FE7AFC"/>
    <w:p w:rsidRDefault="00721F79" w:rsidP="00360AB6" w:rsidR="00721F79" w:rsidRPr="00FE7AFC">
      <w:pPr>
        <w:jc w:val="center"/>
      </w:pPr>
      <w:r w:rsidRPr="00FE7AFC">
        <w:t>R J E Š E N J E</w:t>
      </w:r>
    </w:p>
    <w:p w:rsidRDefault="002B5525" w:rsidP="00721F79" w:rsidR="002B5525" w:rsidRPr="00FE7AFC">
      <w:pPr>
        <w:jc w:val="both"/>
      </w:pPr>
    </w:p>
    <w:p w:rsidRDefault="00F2660F" w:rsidP="004A3280" w:rsidR="006D619B">
      <w:pPr>
        <w:ind w:firstLine="708"/>
        <w:jc w:val="both"/>
      </w:pPr>
      <w:r w:rsidRPr="00FE7AFC">
        <w:t>T</w:t>
      </w:r>
      <w:r w:rsidR="00950688" w:rsidRPr="00FE7AFC">
        <w:t xml:space="preserve">rgovački sud u Zadru, </w:t>
      </w:r>
      <w:r w:rsidRPr="00FE7AFC">
        <w:t xml:space="preserve">po sutkinji Ani Markač, </w:t>
      </w:r>
      <w:r w:rsidR="00A05496" w:rsidRPr="00FE7AFC">
        <w:t xml:space="preserve">povodom zahtjeva Financijske agencije, Regionalnog centra </w:t>
      </w:r>
      <w:r w:rsidR="00BF1F97" w:rsidRPr="00FE7AFC">
        <w:t>Split</w:t>
      </w:r>
      <w:r w:rsidR="00A05496" w:rsidRPr="00FE7AFC">
        <w:t xml:space="preserve">, Podružnice </w:t>
      </w:r>
      <w:r w:rsidR="00BF1F97" w:rsidRPr="00FE7AFC">
        <w:t>Zadar</w:t>
      </w:r>
      <w:r w:rsidR="00A05496" w:rsidRPr="00FE7AFC">
        <w:t xml:space="preserve">, </w:t>
      </w:r>
      <w:r w:rsidR="00BF1F97" w:rsidRPr="00FE7AFC">
        <w:t>Ivana Danila 4</w:t>
      </w:r>
      <w:r w:rsidR="00BD10AA" w:rsidRPr="00FE7AFC">
        <w:t xml:space="preserve">, </w:t>
      </w:r>
      <w:r w:rsidR="00BF1F97" w:rsidRPr="00FE7AFC">
        <w:t>Zadar</w:t>
      </w:r>
      <w:r w:rsidR="00A05496" w:rsidRPr="00FE7AFC">
        <w:t xml:space="preserve"> od </w:t>
      </w:r>
      <w:r w:rsidR="006B291D" w:rsidRPr="00FE7AFC">
        <w:t>18</w:t>
      </w:r>
      <w:r w:rsidR="00EE0640" w:rsidRPr="00FE7AFC">
        <w:t xml:space="preserve">. svibnja 2017. </w:t>
      </w:r>
      <w:r w:rsidR="00950688" w:rsidRPr="00FE7AFC">
        <w:t>z</w:t>
      </w:r>
      <w:r w:rsidR="00A05496" w:rsidRPr="00FE7AFC">
        <w:t>a provedbu skraćenoga stečajnog postupka nad dužnikom</w:t>
      </w:r>
      <w:r w:rsidR="006B291D" w:rsidRPr="00FE7AFC">
        <w:t xml:space="preserve"> </w:t>
      </w:r>
      <w:r w:rsidR="00FE7AFC" w:rsidRPr="00FE7AFC">
        <w:t xml:space="preserve">JOTA 77 d.o.o., Zadar, Dinarska 8, OIB:08075967039, </w:t>
      </w:r>
      <w:r w:rsidR="00676F5A" w:rsidRPr="00FE7AFC">
        <w:t xml:space="preserve">dana </w:t>
      </w:r>
      <w:r w:rsidR="006B291D" w:rsidRPr="00FE7AFC">
        <w:t xml:space="preserve">13. studenog </w:t>
      </w:r>
      <w:r w:rsidR="00A60F20" w:rsidRPr="00FE7AFC">
        <w:t>2017</w:t>
      </w:r>
      <w:r w:rsidR="00546BC3" w:rsidRPr="00FE7AFC">
        <w:t>.</w:t>
      </w:r>
      <w:r w:rsidR="007D74AD" w:rsidRPr="00FE7AFC">
        <w:t>,</w:t>
      </w:r>
    </w:p>
    <w:p w:rsidRDefault="004A3280" w:rsidP="004A3280" w:rsidR="004A3280" w:rsidRPr="00FE7AFC">
      <w:pPr>
        <w:ind w:firstLine="708"/>
        <w:jc w:val="both"/>
      </w:pPr>
    </w:p>
    <w:p w:rsidRDefault="0057015A" w:rsidP="0057015A" w:rsidR="0057015A" w:rsidRPr="00FE7AFC">
      <w:pPr>
        <w:jc w:val="center"/>
      </w:pPr>
      <w:r w:rsidRPr="00FE7AFC">
        <w:t>r i j e š i o  j e</w:t>
      </w:r>
    </w:p>
    <w:p w:rsidRDefault="00950688" w:rsidP="0057015A" w:rsidR="00950688" w:rsidRPr="00FE7AFC">
      <w:pPr>
        <w:jc w:val="center"/>
      </w:pPr>
    </w:p>
    <w:p w:rsidRDefault="00950688" w:rsidP="00DA36C7" w:rsidR="0057015A" w:rsidRPr="00FE7AFC">
      <w:pPr>
        <w:pStyle w:val="Zaglavlje"/>
        <w:jc w:val="both"/>
      </w:pPr>
      <w:r w:rsidRPr="00FE7AFC">
        <w:tab/>
      </w:r>
      <w:r w:rsidR="007D74AD" w:rsidRPr="00FE7AFC">
        <w:t xml:space="preserve">           </w:t>
      </w:r>
      <w:r w:rsidR="00676F5A" w:rsidRPr="00FE7AFC">
        <w:t xml:space="preserve">I. </w:t>
      </w:r>
      <w:r w:rsidR="0057015A" w:rsidRPr="00FE7AFC">
        <w:t>Otvara se skraćeni stečajni postupak nad dužnikom</w:t>
      </w:r>
      <w:r w:rsidR="006A5E49" w:rsidRPr="00FE7AFC">
        <w:t xml:space="preserve"> </w:t>
      </w:r>
      <w:r w:rsidR="00FE7AFC" w:rsidRPr="00FE7AFC">
        <w:t>JOTA 77 d.o.o., Zadar, Dinarska 8, OIB:08075967039,</w:t>
      </w:r>
      <w:r w:rsidR="006B291D" w:rsidRPr="00FE7AFC">
        <w:t xml:space="preserve"> </w:t>
      </w:r>
      <w:r w:rsidR="0057015A" w:rsidRPr="00FE7AFC">
        <w:t xml:space="preserve">s danom </w:t>
      </w:r>
      <w:r w:rsidR="00DA36C7" w:rsidRPr="00FE7AFC">
        <w:t>1</w:t>
      </w:r>
      <w:r w:rsidR="00FE7AFC" w:rsidRPr="00FE7AFC">
        <w:t xml:space="preserve">3. studenog </w:t>
      </w:r>
      <w:r w:rsidR="009E6137" w:rsidRPr="00FE7AFC">
        <w:t>2</w:t>
      </w:r>
      <w:r w:rsidR="002D06CB" w:rsidRPr="00FE7AFC">
        <w:t>017</w:t>
      </w:r>
      <w:r w:rsidR="00423C25" w:rsidRPr="00FE7AFC">
        <w:t xml:space="preserve">. u </w:t>
      </w:r>
      <w:r w:rsidR="00940BAB">
        <w:t>10,30</w:t>
      </w:r>
      <w:r w:rsidR="006A5E49" w:rsidRPr="00FE7AFC">
        <w:t xml:space="preserve"> sati </w:t>
      </w:r>
      <w:r w:rsidR="0057015A" w:rsidRPr="00FE7AFC">
        <w:rPr>
          <w:bCs/>
        </w:rPr>
        <w:t>kada</w:t>
      </w:r>
      <w:r w:rsidR="0057015A" w:rsidRPr="00FE7AFC">
        <w:t xml:space="preserve"> će se ovo rješenje objaviti na mrežnoj stranici e-Oglasna ploča sudova. </w:t>
      </w:r>
    </w:p>
    <w:p w:rsidRDefault="0057015A" w:rsidP="0057015A" w:rsidR="0057015A" w:rsidRPr="00FE7AFC">
      <w:pPr>
        <w:jc w:val="both"/>
      </w:pPr>
    </w:p>
    <w:p w:rsidRDefault="0057015A" w:rsidP="00A95C9A" w:rsidR="00A95C9A" w:rsidRPr="00FE7AFC">
      <w:pPr>
        <w:ind w:firstLine="705"/>
        <w:jc w:val="both"/>
      </w:pPr>
      <w:r w:rsidRPr="00FE7AFC">
        <w:t>II. Stečajnim upraviteljem dužnika imenuje se</w:t>
      </w:r>
      <w:r w:rsidR="00571777" w:rsidRPr="00FE7AFC">
        <w:t xml:space="preserve"> </w:t>
      </w:r>
      <w:r w:rsidR="00940BAB" w:rsidRPr="0061079D">
        <w:t>Tomislav Čoga</w:t>
      </w:r>
      <w:r w:rsidR="00940BAB" w:rsidRPr="0061079D">
        <w:rPr>
          <w:rFonts w:cstheme="majorBidi" w:hAnsiTheme="majorBidi" w:asciiTheme="majorBidi"/>
        </w:rPr>
        <w:t xml:space="preserve"> iz Zagreba, Vranovinski ogranak I 2, OIB:82870226709</w:t>
      </w:r>
      <w:r w:rsidR="00940BAB">
        <w:rPr>
          <w:rFonts w:cstheme="majorBidi" w:hAnsiTheme="majorBidi" w:asciiTheme="majorBidi"/>
        </w:rPr>
        <w:t>.</w:t>
      </w:r>
    </w:p>
    <w:p w:rsidRDefault="00571777" w:rsidP="00F43A25" w:rsidR="00571777" w:rsidRPr="00FE7AFC">
      <w:pPr>
        <w:jc w:val="both"/>
        <w:rPr>
          <w:b/>
        </w:rPr>
      </w:pPr>
    </w:p>
    <w:p w:rsidRDefault="0057015A" w:rsidP="00242FAF" w:rsidR="00D16E25" w:rsidRPr="00FE7AFC">
      <w:pPr>
        <w:jc w:val="both"/>
      </w:pPr>
      <w:r w:rsidRPr="00FE7AFC">
        <w:rPr>
          <w:b/>
        </w:rPr>
        <w:tab/>
      </w:r>
      <w:r w:rsidRPr="00FE7AFC">
        <w:t>III.</w:t>
      </w:r>
      <w:r w:rsidRPr="00FE7AFC">
        <w:rPr>
          <w:b/>
        </w:rPr>
        <w:t xml:space="preserve"> </w:t>
      </w:r>
      <w:r w:rsidRPr="00FE7AFC">
        <w:t>Zaključuje se skraćeni stečajni postupak nad dužnikom</w:t>
      </w:r>
      <w:r w:rsidR="00093878" w:rsidRPr="00FE7AFC">
        <w:t xml:space="preserve"> </w:t>
      </w:r>
      <w:r w:rsidR="00FE7AFC" w:rsidRPr="00FE7AFC">
        <w:t>JOTA 77 d.o.o., Zadar, Dinarska 8, OIB:08075967039.</w:t>
      </w:r>
    </w:p>
    <w:p w:rsidRDefault="0057015A" w:rsidP="0057015A" w:rsidR="0057015A" w:rsidRPr="00FE7AFC">
      <w:pPr>
        <w:jc w:val="both"/>
        <w:rPr>
          <w:b/>
        </w:rPr>
      </w:pPr>
    </w:p>
    <w:p w:rsidRDefault="00254AC5" w:rsidP="0057015A" w:rsidR="0057015A" w:rsidRPr="00FE7AFC">
      <w:pPr>
        <w:ind w:firstLine="705"/>
        <w:jc w:val="both"/>
      </w:pPr>
      <w:r w:rsidRPr="00FE7AFC">
        <w:t>I</w:t>
      </w:r>
      <w:r w:rsidR="0057015A" w:rsidRPr="00FE7AFC">
        <w:t xml:space="preserve">V. Ovo rješenje će se neposredno po objavi istog na mrežnoj stranici e-Oglasna ploča sudova dostaviti sudskom registru ovog suda 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FE7AFC">
      <w:pPr>
        <w:jc w:val="both"/>
      </w:pPr>
    </w:p>
    <w:p w:rsidRDefault="0057015A" w:rsidP="00461B64" w:rsidR="007C0E6A" w:rsidRPr="00FE7AFC">
      <w:pPr>
        <w:ind w:firstLine="705"/>
        <w:jc w:val="both"/>
      </w:pPr>
      <w:r w:rsidRPr="00FE7AFC">
        <w:t xml:space="preserve">V.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FE7AFC" w:rsidP="00461B64" w:rsidR="00FE7AFC" w:rsidRPr="00FE7AFC">
      <w:pPr>
        <w:ind w:firstLine="705"/>
        <w:jc w:val="both"/>
      </w:pPr>
    </w:p>
    <w:p w:rsidRDefault="00FE7AFC" w:rsidP="00FE7AFC" w:rsidR="007C0E6A">
      <w:pPr>
        <w:ind w:firstLine="705"/>
        <w:jc w:val="both"/>
      </w:pPr>
      <w:r w:rsidRPr="00FE7AFC">
        <w:t>VI. Nalaže se Financijskoj agenciji da naloži banci prijenos zaplijenjenog predujma u iznosu od 4.</w:t>
      </w:r>
      <w:r>
        <w:t>775,00</w:t>
      </w:r>
      <w:r w:rsidRPr="00FE7AFC">
        <w:t xml:space="preserve"> kn na račun Trgovačkog suda u Zadru broj HR4323900011300000857, model plaćan</w:t>
      </w:r>
      <w:r>
        <w:t xml:space="preserve">ja 05, s pozivom na broj 221-215-2017, te da obustavi daljnju </w:t>
      </w:r>
      <w:r w:rsidR="00B21BD6">
        <w:t xml:space="preserve">pljenidbu </w:t>
      </w:r>
      <w:r>
        <w:t>do iznosa od 5.000,00 kn.</w:t>
      </w:r>
      <w:r w:rsidRPr="00FE7AFC">
        <w:t xml:space="preserve"> </w:t>
      </w:r>
    </w:p>
    <w:p w:rsidRDefault="00FE7AFC" w:rsidP="00FE7AFC" w:rsidR="00FE7AFC" w:rsidRPr="00FE7AFC">
      <w:pPr>
        <w:ind w:firstLine="705"/>
        <w:jc w:val="both"/>
      </w:pPr>
    </w:p>
    <w:p w:rsidRDefault="0057015A" w:rsidP="0057015A" w:rsidR="0057015A" w:rsidRPr="00FE7AFC">
      <w:pPr>
        <w:jc w:val="center"/>
      </w:pPr>
      <w:r w:rsidRPr="00FE7AFC">
        <w:t>Obrazloženje</w:t>
      </w:r>
    </w:p>
    <w:p w:rsidRDefault="0057015A" w:rsidP="0057015A" w:rsidR="0057015A" w:rsidRPr="00FE7AFC">
      <w:pPr>
        <w:jc w:val="center"/>
        <w:rPr>
          <w:b/>
        </w:rPr>
      </w:pPr>
    </w:p>
    <w:p w:rsidRDefault="0057015A" w:rsidP="00FE35E9" w:rsidR="00461B64" w:rsidRPr="00FE7AFC">
      <w:pPr>
        <w:ind w:firstLine="720"/>
        <w:jc w:val="both"/>
      </w:pPr>
      <w:r w:rsidRPr="00FE7AFC">
        <w:t>Financijska agencija, R</w:t>
      </w:r>
      <w:r w:rsidR="00320537" w:rsidRPr="00FE7AFC">
        <w:t>C</w:t>
      </w:r>
      <w:r w:rsidRPr="00FE7AFC">
        <w:t xml:space="preserve"> </w:t>
      </w:r>
      <w:r w:rsidR="00BF1F97" w:rsidRPr="00FE7AFC">
        <w:t>Split</w:t>
      </w:r>
      <w:r w:rsidRPr="00FE7AFC">
        <w:t xml:space="preserve">, Podružnica </w:t>
      </w:r>
      <w:r w:rsidR="00BF1F97" w:rsidRPr="00FE7AFC">
        <w:t>Zadar</w:t>
      </w:r>
      <w:r w:rsidRPr="00FE7AFC">
        <w:t xml:space="preserve"> je podnijela ovom sudu </w:t>
      </w:r>
      <w:r w:rsidR="00093878" w:rsidRPr="00FE7AFC">
        <w:t>8.</w:t>
      </w:r>
      <w:r w:rsidR="00DA36C7" w:rsidRPr="00FE7AFC">
        <w:t xml:space="preserve"> svibnja 2017.</w:t>
      </w:r>
      <w:r w:rsidRPr="00FE7AFC">
        <w:t xml:space="preserve"> zahtjev za provedbu skraćenoga stečajnog postupka nad uvodno označ</w:t>
      </w:r>
      <w:r w:rsidR="00320537" w:rsidRPr="00FE7AFC">
        <w:t>enim dužnikom na temelju čl. 429</w:t>
      </w:r>
      <w:r w:rsidRPr="00FE7AFC">
        <w:t xml:space="preserve">. st. 1. Stečajnog zakona (Narodne novine broj 71/15, </w:t>
      </w:r>
      <w:r w:rsidR="00093878" w:rsidRPr="00FE7AFC">
        <w:t xml:space="preserve">104/17, </w:t>
      </w:r>
      <w:r w:rsidRPr="00FE7AFC">
        <w:t xml:space="preserve">dalje u tekstu: </w:t>
      </w:r>
      <w:r w:rsidRPr="00FE7AFC">
        <w:lastRenderedPageBreak/>
        <w:t xml:space="preserve">SZ). U zahtjevu u bitnome navodi da dužnik na dan </w:t>
      </w:r>
      <w:r w:rsidR="00FE7AFC">
        <w:t>4</w:t>
      </w:r>
      <w:r w:rsidR="00DA36C7" w:rsidRPr="00FE7AFC">
        <w:t xml:space="preserve">. svibnja 2017. </w:t>
      </w:r>
      <w:r w:rsidRPr="00FE7AFC">
        <w:t xml:space="preserve">u Očevidniku redoslijeda osnova za plaćanje ima evidentirane neizvršene osnove za plaćanje u neprekinutom razdoblju od </w:t>
      </w:r>
      <w:r w:rsidR="00120930" w:rsidRPr="00FE7AFC">
        <w:t>120</w:t>
      </w:r>
      <w:r w:rsidR="00132653" w:rsidRPr="00FE7AFC">
        <w:t xml:space="preserve"> </w:t>
      </w:r>
      <w:r w:rsidR="0013517C" w:rsidRPr="00FE7AFC">
        <w:t xml:space="preserve">dana </w:t>
      </w:r>
      <w:r w:rsidRPr="00FE7AFC">
        <w:t>u ukupnom iznosu od</w:t>
      </w:r>
      <w:r w:rsidR="00AE7378" w:rsidRPr="00FE7AFC">
        <w:t xml:space="preserve"> </w:t>
      </w:r>
      <w:r w:rsidR="00093878" w:rsidRPr="00FE7AFC">
        <w:t>6.</w:t>
      </w:r>
      <w:r w:rsidR="00FE7AFC">
        <w:t>121,25</w:t>
      </w:r>
      <w:r w:rsidR="00320537" w:rsidRPr="00FE7AFC">
        <w:t xml:space="preserve"> kn</w:t>
      </w:r>
      <w:r w:rsidRPr="00FE7AFC">
        <w:t xml:space="preserve">, da nema zaposlenih, </w:t>
      </w:r>
      <w:r w:rsidR="00BF1F97" w:rsidRPr="00FE7AFC">
        <w:t xml:space="preserve">da </w:t>
      </w:r>
      <w:r w:rsidR="00EA19C0" w:rsidRPr="00FE7AFC">
        <w:t>ima</w:t>
      </w:r>
      <w:r w:rsidR="00676F5A" w:rsidRPr="00FE7AFC">
        <w:t xml:space="preserve"> otvoren račun</w:t>
      </w:r>
      <w:r w:rsidR="00EA19C0" w:rsidRPr="00FE7AFC">
        <w:t xml:space="preserve"> kod </w:t>
      </w:r>
      <w:r w:rsidR="00FE7AFC">
        <w:t xml:space="preserve">Splitska banka </w:t>
      </w:r>
      <w:r w:rsidR="00093878" w:rsidRPr="00FE7AFC">
        <w:t xml:space="preserve">d.d. </w:t>
      </w:r>
      <w:r w:rsidR="00242FAF" w:rsidRPr="00FE7AFC">
        <w:t>i</w:t>
      </w:r>
      <w:r w:rsidR="00132653" w:rsidRPr="00FE7AFC">
        <w:t xml:space="preserve"> </w:t>
      </w:r>
      <w:r w:rsidRPr="00FE7AFC">
        <w:t xml:space="preserve">da </w:t>
      </w:r>
      <w:r w:rsidR="00FE7AFC">
        <w:t xml:space="preserve">ima </w:t>
      </w:r>
      <w:r w:rsidR="007345DC" w:rsidRPr="00FE7AFC">
        <w:t>zaplijenjen</w:t>
      </w:r>
      <w:r w:rsidR="00DB47BC" w:rsidRPr="00FE7AFC">
        <w:t>ih</w:t>
      </w:r>
      <w:r w:rsidR="007345DC" w:rsidRPr="00FE7AFC">
        <w:t xml:space="preserve"> sredstva na </w:t>
      </w:r>
      <w:r w:rsidRPr="00FE7AFC">
        <w:t>ime predujma za namirenje troškova stečajnog postupka</w:t>
      </w:r>
      <w:r w:rsidR="009F0EAE">
        <w:t xml:space="preserve"> u iznosu od 225,00 kn, dok</w:t>
      </w:r>
      <w:r w:rsidR="00FE7AFC">
        <w:t xml:space="preserve"> iz obavijesti Financijske agencije od 8. studenog 2017. proizlazi da je na ime </w:t>
      </w:r>
      <w:r w:rsidR="009F3582" w:rsidRPr="00FE7AFC">
        <w:t>predujma za namirenje troškova stečajnog postupka</w:t>
      </w:r>
      <w:r w:rsidR="009F3582">
        <w:t xml:space="preserve"> zaplijenjen iznos od 4.775,00 kn</w:t>
      </w:r>
      <w:r w:rsidR="007345DC" w:rsidRPr="00FE7AFC">
        <w:t>.</w:t>
      </w:r>
    </w:p>
    <w:p w:rsidRDefault="0057015A" w:rsidP="00254AC5" w:rsidR="00461B64" w:rsidRPr="00FE7AFC">
      <w:pPr>
        <w:ind w:firstLine="708"/>
        <w:jc w:val="both"/>
      </w:pPr>
      <w:r w:rsidRPr="00FE7AFC">
        <w:t xml:space="preserve">Nakon izvršenog uvida u sudski registar, </w:t>
      </w:r>
      <w:r w:rsidR="00254AC5" w:rsidRPr="00FE7AFC">
        <w:t xml:space="preserve">pribavljenih podataka od Hrvatskog zavoda za mirovinsko osiguranje da dužnik nema zaposlenih, ovaj Sud je </w:t>
      </w:r>
      <w:r w:rsidRPr="00FE7AFC">
        <w:t>postupajući sukladno odr</w:t>
      </w:r>
      <w:r w:rsidR="00254AC5" w:rsidRPr="00FE7AFC">
        <w:t xml:space="preserve">edbi čl. 430. SZ-a, dana </w:t>
      </w:r>
      <w:r w:rsidR="009F3582">
        <w:t>14</w:t>
      </w:r>
      <w:r w:rsidR="002465F5" w:rsidRPr="00FE7AFC">
        <w:t>. srpnja</w:t>
      </w:r>
      <w:r w:rsidR="00DA36C7" w:rsidRPr="00FE7AFC">
        <w:t xml:space="preserve"> 2017</w:t>
      </w:r>
      <w:r w:rsidRPr="00FE7AFC">
        <w:t>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575ACB" w:rsidP="00575ACB" w:rsidR="00DA36C7" w:rsidRPr="00FE7AFC">
      <w:pPr>
        <w:ind w:firstLine="708"/>
        <w:jc w:val="both"/>
      </w:pPr>
      <w:r w:rsidRPr="00FE7AFC">
        <w:t xml:space="preserve">Naime, 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</w:t>
      </w:r>
    </w:p>
    <w:p w:rsidRDefault="00575ACB" w:rsidP="00575ACB" w:rsidR="00575ACB" w:rsidRPr="00FE7AFC">
      <w:pPr>
        <w:ind w:firstLine="708"/>
        <w:jc w:val="both"/>
      </w:pPr>
      <w:r w:rsidRPr="00FE7AFC">
        <w:t xml:space="preserve">U ostavljenom roku nije dostavljen popis imovine i obveza, a niti su vjerovnici predložili otvaranje stečajnoga postupka,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 w:rsidRPr="00FE7AFC">
          <w:t>431. st</w:t>
        </w:r>
      </w:smartTag>
      <w:r w:rsidRPr="00FE7AFC">
        <w:t>. 2. Stečajnog zakona.</w:t>
      </w:r>
    </w:p>
    <w:p w:rsidRDefault="00575ACB" w:rsidP="00575ACB" w:rsidR="00575ACB">
      <w:pPr>
        <w:ind w:firstLine="708"/>
        <w:jc w:val="both"/>
      </w:pPr>
      <w:r w:rsidRPr="00FE7AFC">
        <w:t xml:space="preserve">Izbor stečajnog upravitelja izvršen je primjenom odredbe čl. 432. SZ-a, te metodom slučajnog odabira za stečajnog upravitelja izabran je </w:t>
      </w:r>
      <w:r w:rsidR="009F0EAE">
        <w:t xml:space="preserve">Tomislav Čoga </w:t>
      </w:r>
      <w:r w:rsidR="00A460D2" w:rsidRPr="00FE7AFC">
        <w:t>iz Zagreba.</w:t>
      </w:r>
    </w:p>
    <w:p w:rsidRDefault="009F3582" w:rsidP="009F3582" w:rsidR="009F3582" w:rsidRPr="009F3582">
      <w:pPr>
        <w:ind w:firstLine="708"/>
        <w:jc w:val="both"/>
      </w:pPr>
      <w:r w:rsidRPr="009F3582">
        <w:t xml:space="preserve">Nalog iz točke VI. temelji se na odredbi čl. 112. st. 6. SZ.       </w:t>
      </w:r>
    </w:p>
    <w:p w:rsidRDefault="00575ACB" w:rsidP="00575ACB" w:rsidR="00575ACB" w:rsidRPr="00FE7AFC">
      <w:pPr>
        <w:jc w:val="both"/>
      </w:pPr>
      <w:r w:rsidRPr="00FE7AFC">
        <w:t xml:space="preserve">          </w:t>
      </w:r>
      <w:r w:rsidR="009F3582">
        <w:t xml:space="preserve"> </w:t>
      </w:r>
      <w:r w:rsidRPr="00FE7AFC">
        <w:t>Slijedom navedenog odlučeno je kao u izreci ovog rješenja.</w:t>
      </w:r>
    </w:p>
    <w:p w:rsidRDefault="00575ACB" w:rsidP="00254AC5" w:rsidR="00575ACB" w:rsidRPr="00FE7AFC">
      <w:pPr>
        <w:ind w:firstLine="708"/>
        <w:jc w:val="both"/>
      </w:pPr>
    </w:p>
    <w:p w:rsidRDefault="0057015A" w:rsidP="007224AF" w:rsidR="00A460D2" w:rsidRPr="00FE7AFC">
      <w:pPr>
        <w:jc w:val="center"/>
      </w:pPr>
      <w:r w:rsidRPr="00FE7AFC">
        <w:t xml:space="preserve">U Zadru </w:t>
      </w:r>
      <w:r w:rsidR="00DA36C7" w:rsidRPr="00FE7AFC">
        <w:t>1</w:t>
      </w:r>
      <w:r w:rsidR="00093878" w:rsidRPr="00FE7AFC">
        <w:t xml:space="preserve">3. studenog </w:t>
      </w:r>
      <w:r w:rsidR="00D37CA1" w:rsidRPr="00FE7AFC">
        <w:t>2017</w:t>
      </w:r>
      <w:r w:rsidRPr="00FE7AFC">
        <w:t xml:space="preserve">. </w:t>
      </w:r>
      <w:r w:rsidR="007D74AD" w:rsidRPr="00FE7AFC">
        <w:tab/>
        <w:t xml:space="preserve">   </w:t>
      </w:r>
      <w:r w:rsidR="007D74AD" w:rsidRPr="00FE7AFC">
        <w:tab/>
      </w:r>
      <w:r w:rsidR="007D74AD" w:rsidRPr="00FE7AFC">
        <w:tab/>
        <w:t xml:space="preserve">     </w:t>
      </w:r>
      <w:r w:rsidR="005C41BA" w:rsidRPr="00FE7AFC">
        <w:t xml:space="preserve"> </w:t>
      </w:r>
    </w:p>
    <w:p w:rsidRDefault="004A3280" w:rsidP="004A3280" w:rsidR="004A3280">
      <w:pPr>
        <w:overflowPunct w:val="false"/>
        <w:autoSpaceDE w:val="false"/>
        <w:autoSpaceDN w:val="false"/>
        <w:adjustRightInd w:val="false"/>
      </w:pPr>
      <w:r w:rsidRPr="004A3280">
        <w:t xml:space="preserve">Za točnost otpravka – ovlaštena službenica </w:t>
      </w:r>
      <w:r w:rsidRPr="004A3280">
        <w:tab/>
      </w:r>
      <w:r w:rsidRPr="004A3280">
        <w:tab/>
      </w:r>
      <w:r w:rsidRPr="004A3280">
        <w:tab/>
      </w:r>
      <w:r w:rsidRPr="004A3280">
        <w:tab/>
      </w:r>
      <w:r w:rsidRPr="004A3280">
        <w:tab/>
        <w:t xml:space="preserve">                   Sutkinja        Elena Glavan</w:t>
      </w:r>
      <w:r w:rsidRPr="004A3280">
        <w:tab/>
      </w:r>
    </w:p>
    <w:p w:rsidRDefault="004A3280" w:rsidP="004A3280" w:rsidR="004A3280" w:rsidRPr="004A3280">
      <w:pPr>
        <w:overflowPunct w:val="false"/>
        <w:autoSpaceDE w:val="false"/>
        <w:autoSpaceDN w:val="false"/>
        <w:adjustRightInd w:val="false"/>
      </w:pPr>
      <w:r w:rsidRPr="004A3280">
        <w:tab/>
      </w:r>
      <w:r w:rsidRPr="004A3280">
        <w:tab/>
      </w:r>
      <w:r w:rsidRPr="004A3280">
        <w:tab/>
      </w:r>
      <w:r w:rsidRPr="004A3280">
        <w:tab/>
        <w:t xml:space="preserve">            </w:t>
      </w:r>
      <w:r w:rsidRPr="004A3280">
        <w:tab/>
        <w:t xml:space="preserve">                             Ana Markač, v.r.</w:t>
      </w:r>
    </w:p>
    <w:p w:rsidRDefault="004903F7" w:rsidP="00D757E0" w:rsidR="004903F7" w:rsidRPr="00FE7AFC">
      <w:pPr>
        <w:jc w:val="both"/>
      </w:pPr>
      <w:r w:rsidRPr="00FE7AFC">
        <w:t>UPUTA O PRAVNOM LIJEKU:</w:t>
      </w:r>
    </w:p>
    <w:p w:rsidRDefault="00EC357A" w:rsidP="00EC357A" w:rsidR="00EC357A" w:rsidRPr="00FE7AFC">
      <w:pPr>
        <w:ind w:firstLine="705"/>
        <w:jc w:val="both"/>
      </w:pPr>
      <w:r w:rsidRPr="00FE7AFC"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7224AF" w:rsidR="007224AF">
      <w:pPr>
        <w:ind w:firstLine="705"/>
        <w:jc w:val="both"/>
      </w:pPr>
      <w:r w:rsidRPr="00FE7AFC">
        <w:t>Žalba se podnosi ovom sudu za Visoki trgovački sud Republike Hrvatske u 2 (dva) primjerka u roku od 8 (osam) dana od prijema rješenja, odnosno od isteka osmog dana od dana objave n</w:t>
      </w:r>
      <w:r w:rsidR="00B21BD6">
        <w:t xml:space="preserve">a e-Oglasna ploča sudova. </w:t>
      </w:r>
    </w:p>
    <w:p w:rsidRDefault="007224AF" w:rsidP="007224AF" w:rsidR="007224AF" w:rsidRPr="007224AF">
      <w:pPr>
        <w:ind w:firstLine="705"/>
        <w:jc w:val="both"/>
      </w:pPr>
    </w:p>
    <w:p w:rsidRDefault="004903F7" w:rsidP="004F7D13" w:rsidR="004903F7" w:rsidRPr="009F0EAE">
      <w:pPr>
        <w:jc w:val="both"/>
        <w:rPr>
          <w:sz w:val="22"/>
          <w:szCs w:val="22"/>
        </w:rPr>
      </w:pPr>
      <w:r w:rsidRPr="009F0EAE">
        <w:rPr>
          <w:sz w:val="22"/>
          <w:szCs w:val="22"/>
        </w:rPr>
        <w:t>DNA:</w:t>
      </w:r>
    </w:p>
    <w:p w:rsidRDefault="004903F7" w:rsidP="004903F7" w:rsidR="004903F7" w:rsidRPr="009F0EAE">
      <w:pPr>
        <w:numPr>
          <w:ilvl w:val="0"/>
          <w:numId w:val="10"/>
        </w:numPr>
        <w:rPr>
          <w:sz w:val="22"/>
          <w:szCs w:val="22"/>
        </w:rPr>
      </w:pPr>
      <w:r w:rsidRPr="009F0EAE">
        <w:rPr>
          <w:sz w:val="22"/>
          <w:szCs w:val="22"/>
        </w:rPr>
        <w:t xml:space="preserve">Stečajnom upravitelju uz potvrdu </w:t>
      </w:r>
      <w:r w:rsidR="00D757E0" w:rsidRPr="009F0EAE">
        <w:rPr>
          <w:bCs/>
          <w:sz w:val="22"/>
          <w:szCs w:val="22"/>
        </w:rPr>
        <w:t>i izjavu</w:t>
      </w:r>
      <w:r w:rsidR="00D757E0" w:rsidRPr="009F0EAE">
        <w:rPr>
          <w:sz w:val="22"/>
          <w:szCs w:val="22"/>
        </w:rPr>
        <w:t xml:space="preserve"> </w:t>
      </w:r>
      <w:r w:rsidRPr="009F0EAE">
        <w:rPr>
          <w:sz w:val="22"/>
          <w:szCs w:val="22"/>
        </w:rPr>
        <w:t>o imenovanju</w:t>
      </w:r>
    </w:p>
    <w:p w:rsidRDefault="004903F7" w:rsidP="004903F7" w:rsidR="004903F7" w:rsidRPr="009F0EAE">
      <w:pPr>
        <w:numPr>
          <w:ilvl w:val="0"/>
          <w:numId w:val="10"/>
        </w:numPr>
        <w:rPr>
          <w:sz w:val="22"/>
          <w:szCs w:val="22"/>
        </w:rPr>
      </w:pPr>
      <w:r w:rsidRPr="009F0EAE">
        <w:rPr>
          <w:sz w:val="22"/>
          <w:szCs w:val="22"/>
        </w:rPr>
        <w:t xml:space="preserve">Stečajnom dužniku </w:t>
      </w:r>
    </w:p>
    <w:p w:rsidRDefault="004903F7" w:rsidP="004903F7" w:rsidR="004903F7" w:rsidRPr="009F0EAE">
      <w:pPr>
        <w:numPr>
          <w:ilvl w:val="0"/>
          <w:numId w:val="10"/>
        </w:numPr>
        <w:rPr>
          <w:sz w:val="22"/>
          <w:szCs w:val="22"/>
        </w:rPr>
      </w:pPr>
      <w:r w:rsidRPr="009F0EAE">
        <w:rPr>
          <w:sz w:val="22"/>
          <w:szCs w:val="22"/>
        </w:rPr>
        <w:t xml:space="preserve">FINA, Regionalni centar </w:t>
      </w:r>
      <w:r w:rsidR="00BF1F97" w:rsidRPr="009F0EAE">
        <w:rPr>
          <w:sz w:val="22"/>
          <w:szCs w:val="22"/>
        </w:rPr>
        <w:t>Split</w:t>
      </w:r>
      <w:r w:rsidRPr="009F0EAE">
        <w:rPr>
          <w:sz w:val="22"/>
          <w:szCs w:val="22"/>
        </w:rPr>
        <w:t xml:space="preserve">, Podružnica </w:t>
      </w:r>
      <w:r w:rsidR="00BF1F97" w:rsidRPr="009F0EAE">
        <w:rPr>
          <w:sz w:val="22"/>
          <w:szCs w:val="22"/>
        </w:rPr>
        <w:t>Zadar</w:t>
      </w:r>
    </w:p>
    <w:p w:rsidRDefault="004903F7" w:rsidP="004903F7" w:rsidR="004903F7" w:rsidRPr="009F0EAE">
      <w:pPr>
        <w:numPr>
          <w:ilvl w:val="0"/>
          <w:numId w:val="10"/>
        </w:numPr>
        <w:rPr>
          <w:sz w:val="22"/>
          <w:szCs w:val="22"/>
        </w:rPr>
      </w:pPr>
      <w:r w:rsidRPr="009F0EAE">
        <w:rPr>
          <w:sz w:val="22"/>
          <w:szCs w:val="22"/>
        </w:rPr>
        <w:t xml:space="preserve">ŽDO u </w:t>
      </w:r>
      <w:r w:rsidR="00BF1F97" w:rsidRPr="009F0EAE">
        <w:rPr>
          <w:sz w:val="22"/>
          <w:szCs w:val="22"/>
        </w:rPr>
        <w:t>Zadru</w:t>
      </w:r>
      <w:r w:rsidRPr="009F0EAE">
        <w:rPr>
          <w:sz w:val="22"/>
          <w:szCs w:val="22"/>
        </w:rPr>
        <w:t xml:space="preserve">, Građansko-upravnom odjelu </w:t>
      </w:r>
    </w:p>
    <w:p w:rsidRDefault="004903F7" w:rsidP="004903F7" w:rsidR="004903F7" w:rsidRPr="009F0EAE">
      <w:pPr>
        <w:numPr>
          <w:ilvl w:val="0"/>
          <w:numId w:val="10"/>
        </w:numPr>
        <w:rPr>
          <w:sz w:val="22"/>
          <w:szCs w:val="22"/>
        </w:rPr>
      </w:pPr>
      <w:r w:rsidRPr="009F0EAE">
        <w:rPr>
          <w:sz w:val="22"/>
          <w:szCs w:val="22"/>
        </w:rPr>
        <w:t xml:space="preserve">RH, Ministarstvo financija, Porezna uprava </w:t>
      </w:r>
      <w:r w:rsidR="00BF1F97" w:rsidRPr="009F0EAE">
        <w:rPr>
          <w:sz w:val="22"/>
          <w:szCs w:val="22"/>
        </w:rPr>
        <w:t>Zadar</w:t>
      </w:r>
    </w:p>
    <w:p w:rsidRDefault="004903F7" w:rsidP="004903F7" w:rsidR="004903F7" w:rsidRPr="009F0EAE">
      <w:pPr>
        <w:numPr>
          <w:ilvl w:val="0"/>
          <w:numId w:val="10"/>
        </w:numPr>
        <w:rPr>
          <w:sz w:val="22"/>
          <w:szCs w:val="22"/>
        </w:rPr>
      </w:pPr>
      <w:r w:rsidRPr="009F0EAE">
        <w:rPr>
          <w:sz w:val="22"/>
          <w:szCs w:val="22"/>
        </w:rPr>
        <w:t xml:space="preserve">Registru ovog suda odmah i po pravomoćnosti rješenja radi provedbe točke </w:t>
      </w:r>
      <w:r w:rsidR="00695CB9" w:rsidRPr="009F0EAE">
        <w:rPr>
          <w:sz w:val="22"/>
          <w:szCs w:val="22"/>
        </w:rPr>
        <w:t>I</w:t>
      </w:r>
      <w:r w:rsidRPr="009F0EAE">
        <w:rPr>
          <w:sz w:val="22"/>
          <w:szCs w:val="22"/>
        </w:rPr>
        <w:t>V. izreke istog</w:t>
      </w:r>
    </w:p>
    <w:p w:rsidRDefault="004903F7" w:rsidP="004903F7" w:rsidR="004903F7" w:rsidRPr="009F0EAE">
      <w:pPr>
        <w:numPr>
          <w:ilvl w:val="0"/>
          <w:numId w:val="10"/>
        </w:numPr>
        <w:rPr>
          <w:sz w:val="22"/>
          <w:szCs w:val="22"/>
        </w:rPr>
      </w:pPr>
      <w:r w:rsidRPr="009F0EAE">
        <w:rPr>
          <w:sz w:val="22"/>
          <w:szCs w:val="22"/>
        </w:rPr>
        <w:t>e-Oglasna ploča sud</w:t>
      </w:r>
      <w:r w:rsidR="00093878" w:rsidRPr="009F0EAE">
        <w:rPr>
          <w:sz w:val="22"/>
          <w:szCs w:val="22"/>
        </w:rPr>
        <w:t>ov</w:t>
      </w:r>
      <w:r w:rsidRPr="009F0EAE">
        <w:rPr>
          <w:sz w:val="22"/>
          <w:szCs w:val="22"/>
        </w:rPr>
        <w:t>a</w:t>
      </w:r>
    </w:p>
    <w:p w:rsidRDefault="004903F7" w:rsidP="004903F7" w:rsidR="004903F7" w:rsidRPr="009F0EAE">
      <w:pPr>
        <w:numPr>
          <w:ilvl w:val="0"/>
          <w:numId w:val="10"/>
        </w:numPr>
        <w:rPr>
          <w:sz w:val="22"/>
          <w:szCs w:val="22"/>
        </w:rPr>
      </w:pPr>
      <w:r w:rsidRPr="009F0EAE">
        <w:rPr>
          <w:sz w:val="22"/>
          <w:szCs w:val="22"/>
        </w:rPr>
        <w:t>Pisarnici ovog suda</w:t>
      </w:r>
    </w:p>
    <w:p w:rsidRDefault="00FE7AFC" w:rsidP="004903F7" w:rsidR="004903F7" w:rsidRPr="009F0EAE">
      <w:pPr>
        <w:numPr>
          <w:ilvl w:val="0"/>
          <w:numId w:val="10"/>
        </w:numPr>
        <w:rPr>
          <w:sz w:val="22"/>
          <w:szCs w:val="22"/>
        </w:rPr>
      </w:pPr>
      <w:r w:rsidRPr="009F0EAE">
        <w:rPr>
          <w:sz w:val="22"/>
          <w:szCs w:val="22"/>
        </w:rPr>
        <w:t>u</w:t>
      </w:r>
      <w:r w:rsidR="004903F7" w:rsidRPr="009F0EAE">
        <w:rPr>
          <w:sz w:val="22"/>
          <w:szCs w:val="22"/>
        </w:rPr>
        <w:t xml:space="preserve"> spis </w:t>
      </w:r>
    </w:p>
    <w:p w:rsidRDefault="00FE7AFC" w:rsidP="009F0EAE" w:rsidR="0020610B" w:rsidRPr="009F0EAE">
      <w:pPr>
        <w:ind w:left="360"/>
        <w:rPr>
          <w:sz w:val="22"/>
          <w:szCs w:val="22"/>
        </w:rPr>
      </w:pPr>
      <w:r w:rsidRPr="009F0EAE">
        <w:rPr>
          <w:sz w:val="22"/>
          <w:szCs w:val="22"/>
        </w:rPr>
        <w:t>nakon pravomoćnosti vratiti u Ref 2.</w:t>
      </w:r>
    </w:p>
    <w:sectPr w:rsidSect="00254AC5" w:rsidR="0020610B" w:rsidRPr="009F0EAE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0B4D" w:rsidP="00AA1AD1" w:rsidR="00850B4D">
      <w:r>
        <w:separator/>
      </w:r>
    </w:p>
  </w:endnote>
  <w:endnote w:id="0" w:type="continuationSeparator">
    <w:p w:rsidRDefault="00850B4D" w:rsidP="00AA1AD1" w:rsidR="00850B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0B4D" w:rsidP="00AA1AD1" w:rsidR="00850B4D">
      <w:r>
        <w:separator/>
      </w:r>
    </w:p>
  </w:footnote>
  <w:footnote w:id="0" w:type="continuationSeparator">
    <w:p w:rsidRDefault="00850B4D" w:rsidP="00AA1AD1" w:rsidR="00850B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0B4D" w:rsidP="006D619B" w:rsidR="006D619B" w:rsidRPr="00DB47BC">
    <w:pPr>
      <w:pStyle w:val="Zaglavlje"/>
      <w:jc w:val="right"/>
      <w:rPr>
        <w:sz w:val="22"/>
        <w:szCs w:val="22"/>
      </w:rPr>
    </w:pPr>
    <w:r>
      <w:tab/>
    </w:r>
    <w:r w:rsidRPr="005C41BA">
      <w:rPr>
        <w:sz w:val="22"/>
        <w:szCs w:val="22"/>
      </w:rPr>
      <w:fldChar w:fldCharType="begin"/>
    </w:r>
    <w:r w:rsidRPr="005C41BA">
      <w:rPr>
        <w:sz w:val="22"/>
        <w:szCs w:val="22"/>
      </w:rPr>
      <w:instrText>PAGE   \* MERGEFORMAT</w:instrText>
    </w:r>
    <w:r w:rsidRPr="005C41BA">
      <w:rPr>
        <w:sz w:val="22"/>
        <w:szCs w:val="22"/>
      </w:rPr>
      <w:fldChar w:fldCharType="separate"/>
    </w:r>
    <w:r w:rsidR="0004236A">
      <w:rPr>
        <w:noProof/>
        <w:sz w:val="22"/>
        <w:szCs w:val="22"/>
      </w:rPr>
      <w:t>2</w:t>
    </w:r>
    <w:r w:rsidRPr="005C41BA">
      <w:rPr>
        <w:sz w:val="22"/>
        <w:szCs w:val="22"/>
      </w:rPr>
      <w:fldChar w:fldCharType="end"/>
    </w:r>
    <w:r w:rsidR="004C6BDD">
      <w:rPr>
        <w:sz w:val="22"/>
        <w:szCs w:val="22"/>
      </w:rPr>
      <w:tab/>
    </w:r>
    <w:r w:rsidR="004C6BDD" w:rsidRPr="00DB47BC">
      <w:rPr>
        <w:sz w:val="22"/>
        <w:szCs w:val="22"/>
      </w:rPr>
      <w:t>Poslovni broj:</w:t>
    </w:r>
    <w:r w:rsidR="004C6BDD">
      <w:rPr>
        <w:sz w:val="22"/>
        <w:szCs w:val="22"/>
      </w:rPr>
      <w:t xml:space="preserve"> 2 </w:t>
    </w:r>
    <w:r w:rsidR="004C6BDD" w:rsidRPr="00DB47BC">
      <w:rPr>
        <w:sz w:val="22"/>
        <w:szCs w:val="22"/>
      </w:rPr>
      <w:t>St-</w:t>
    </w:r>
    <w:r w:rsidR="006D619B">
      <w:rPr>
        <w:sz w:val="22"/>
        <w:szCs w:val="22"/>
      </w:rPr>
      <w:t>215/17-9</w:t>
    </w:r>
  </w:p>
  <w:p w:rsidRDefault="00850B4D" w:rsidP="00093878" w:rsidR="00850B4D" w:rsidRPr="00093878">
    <w:pPr>
      <w:pStyle w:val="Zaglavlje"/>
      <w:jc w:val="right"/>
      <w:rPr>
        <w:sz w:val="22"/>
        <w:szCs w:val="22"/>
      </w:rPr>
    </w:pP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0B4D" w:rsidP="0027036A" w:rsidR="00850B4D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Poslovni broj:</w:t>
    </w:r>
    <w:r>
      <w:rPr>
        <w:sz w:val="22"/>
        <w:szCs w:val="22"/>
      </w:rPr>
      <w:t xml:space="preserve"> 2 </w:t>
    </w:r>
    <w:r w:rsidRPr="00DB47BC">
      <w:rPr>
        <w:sz w:val="22"/>
        <w:szCs w:val="22"/>
      </w:rPr>
      <w:t>St-</w:t>
    </w:r>
    <w:r w:rsidR="006D619B">
      <w:rPr>
        <w:sz w:val="22"/>
        <w:szCs w:val="22"/>
      </w:rPr>
      <w:t>215/17-9</w:t>
    </w:r>
  </w:p>
  <w:p w:rsidRDefault="00850B4D" w:rsidP="009364F0" w:rsidR="00850B4D" w:rsidRPr="000E0307">
    <w:pPr>
      <w:pStyle w:val="Zaglavlje"/>
      <w:jc w:val="right"/>
    </w:pPr>
  </w:p>
  <w:p w:rsidRDefault="00850B4D" w:rsidP="00F51031" w:rsidR="00850B4D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9CA"/>
    <w:rsid w:val="0002702C"/>
    <w:rsid w:val="0003289B"/>
    <w:rsid w:val="00032B87"/>
    <w:rsid w:val="00034E8A"/>
    <w:rsid w:val="0004017B"/>
    <w:rsid w:val="0004236A"/>
    <w:rsid w:val="00046564"/>
    <w:rsid w:val="0005791D"/>
    <w:rsid w:val="00061A25"/>
    <w:rsid w:val="000634BC"/>
    <w:rsid w:val="00064C53"/>
    <w:rsid w:val="00067D16"/>
    <w:rsid w:val="00071C23"/>
    <w:rsid w:val="00075671"/>
    <w:rsid w:val="000836F8"/>
    <w:rsid w:val="00087DAF"/>
    <w:rsid w:val="000935B7"/>
    <w:rsid w:val="00093878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01E5D"/>
    <w:rsid w:val="001117ED"/>
    <w:rsid w:val="00111C49"/>
    <w:rsid w:val="00115899"/>
    <w:rsid w:val="00120930"/>
    <w:rsid w:val="00125A97"/>
    <w:rsid w:val="00132653"/>
    <w:rsid w:val="0013517C"/>
    <w:rsid w:val="00135EEE"/>
    <w:rsid w:val="00141F1B"/>
    <w:rsid w:val="00150C8D"/>
    <w:rsid w:val="00155EF2"/>
    <w:rsid w:val="00164CB1"/>
    <w:rsid w:val="00167BB7"/>
    <w:rsid w:val="001737CF"/>
    <w:rsid w:val="00173F44"/>
    <w:rsid w:val="00176998"/>
    <w:rsid w:val="001A1D49"/>
    <w:rsid w:val="001A5792"/>
    <w:rsid w:val="001B55CC"/>
    <w:rsid w:val="001C2BF1"/>
    <w:rsid w:val="001D1E5D"/>
    <w:rsid w:val="001E44C3"/>
    <w:rsid w:val="001F6E34"/>
    <w:rsid w:val="0020610B"/>
    <w:rsid w:val="0021129F"/>
    <w:rsid w:val="00217BC8"/>
    <w:rsid w:val="002223B7"/>
    <w:rsid w:val="00227F27"/>
    <w:rsid w:val="002357E2"/>
    <w:rsid w:val="00236010"/>
    <w:rsid w:val="0023700D"/>
    <w:rsid w:val="00242FAF"/>
    <w:rsid w:val="00245588"/>
    <w:rsid w:val="002465F5"/>
    <w:rsid w:val="002511D7"/>
    <w:rsid w:val="0025294D"/>
    <w:rsid w:val="002535AA"/>
    <w:rsid w:val="00254AC5"/>
    <w:rsid w:val="00255016"/>
    <w:rsid w:val="00256564"/>
    <w:rsid w:val="00265E1C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6CB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F50"/>
    <w:rsid w:val="00313EC8"/>
    <w:rsid w:val="00320537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3BC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3C25"/>
    <w:rsid w:val="004270AE"/>
    <w:rsid w:val="00435F59"/>
    <w:rsid w:val="00437F56"/>
    <w:rsid w:val="00441216"/>
    <w:rsid w:val="00445E7D"/>
    <w:rsid w:val="004530E4"/>
    <w:rsid w:val="00456801"/>
    <w:rsid w:val="00461B64"/>
    <w:rsid w:val="00461C9E"/>
    <w:rsid w:val="00465361"/>
    <w:rsid w:val="004731FA"/>
    <w:rsid w:val="004807CF"/>
    <w:rsid w:val="004902BE"/>
    <w:rsid w:val="004903F7"/>
    <w:rsid w:val="00490F40"/>
    <w:rsid w:val="004A3280"/>
    <w:rsid w:val="004B557B"/>
    <w:rsid w:val="004B71CF"/>
    <w:rsid w:val="004C1B73"/>
    <w:rsid w:val="004C2C4C"/>
    <w:rsid w:val="004C4911"/>
    <w:rsid w:val="004C609C"/>
    <w:rsid w:val="004C6BDD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6BC3"/>
    <w:rsid w:val="005652F2"/>
    <w:rsid w:val="0057015A"/>
    <w:rsid w:val="0057126F"/>
    <w:rsid w:val="00571777"/>
    <w:rsid w:val="0057199D"/>
    <w:rsid w:val="005721D5"/>
    <w:rsid w:val="005756AC"/>
    <w:rsid w:val="00575ACB"/>
    <w:rsid w:val="0057632A"/>
    <w:rsid w:val="00577846"/>
    <w:rsid w:val="00581766"/>
    <w:rsid w:val="0058227A"/>
    <w:rsid w:val="005855FD"/>
    <w:rsid w:val="00591DF8"/>
    <w:rsid w:val="00592D73"/>
    <w:rsid w:val="00594685"/>
    <w:rsid w:val="005959FC"/>
    <w:rsid w:val="005A37B1"/>
    <w:rsid w:val="005A3991"/>
    <w:rsid w:val="005A71FB"/>
    <w:rsid w:val="005C2401"/>
    <w:rsid w:val="005C41BA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27D8"/>
    <w:rsid w:val="00675718"/>
    <w:rsid w:val="00676F5A"/>
    <w:rsid w:val="00686BDB"/>
    <w:rsid w:val="00695CB9"/>
    <w:rsid w:val="006A19B4"/>
    <w:rsid w:val="006A22AE"/>
    <w:rsid w:val="006A56FB"/>
    <w:rsid w:val="006A5E49"/>
    <w:rsid w:val="006A7744"/>
    <w:rsid w:val="006B0761"/>
    <w:rsid w:val="006B291D"/>
    <w:rsid w:val="006B623D"/>
    <w:rsid w:val="006D0A51"/>
    <w:rsid w:val="006D174C"/>
    <w:rsid w:val="006D199B"/>
    <w:rsid w:val="006D5A02"/>
    <w:rsid w:val="006D619B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224AF"/>
    <w:rsid w:val="0072305A"/>
    <w:rsid w:val="00732794"/>
    <w:rsid w:val="007345DC"/>
    <w:rsid w:val="00736FC6"/>
    <w:rsid w:val="007404E9"/>
    <w:rsid w:val="00740948"/>
    <w:rsid w:val="00750E69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D74AD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0B4D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E677B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401"/>
    <w:rsid w:val="009364F0"/>
    <w:rsid w:val="0093665B"/>
    <w:rsid w:val="00936C35"/>
    <w:rsid w:val="00940BAB"/>
    <w:rsid w:val="009450AA"/>
    <w:rsid w:val="00945948"/>
    <w:rsid w:val="00950688"/>
    <w:rsid w:val="00963059"/>
    <w:rsid w:val="00963DDA"/>
    <w:rsid w:val="00965B5A"/>
    <w:rsid w:val="0096677F"/>
    <w:rsid w:val="00974B89"/>
    <w:rsid w:val="0098701D"/>
    <w:rsid w:val="009C1C56"/>
    <w:rsid w:val="009D2CD1"/>
    <w:rsid w:val="009D4726"/>
    <w:rsid w:val="009D7AED"/>
    <w:rsid w:val="009E2FFE"/>
    <w:rsid w:val="009E56BB"/>
    <w:rsid w:val="009E574F"/>
    <w:rsid w:val="009E6137"/>
    <w:rsid w:val="009F0647"/>
    <w:rsid w:val="009F0EAE"/>
    <w:rsid w:val="009F3582"/>
    <w:rsid w:val="00A05496"/>
    <w:rsid w:val="00A10BFD"/>
    <w:rsid w:val="00A1760F"/>
    <w:rsid w:val="00A202A4"/>
    <w:rsid w:val="00A241EB"/>
    <w:rsid w:val="00A24FBC"/>
    <w:rsid w:val="00A35D29"/>
    <w:rsid w:val="00A42102"/>
    <w:rsid w:val="00A460D2"/>
    <w:rsid w:val="00A60F20"/>
    <w:rsid w:val="00A62A1F"/>
    <w:rsid w:val="00A70A5D"/>
    <w:rsid w:val="00A76D94"/>
    <w:rsid w:val="00A77CCE"/>
    <w:rsid w:val="00A80B05"/>
    <w:rsid w:val="00A95C9A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17535"/>
    <w:rsid w:val="00B21BD6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4718"/>
    <w:rsid w:val="00B6510A"/>
    <w:rsid w:val="00B677C9"/>
    <w:rsid w:val="00B7075D"/>
    <w:rsid w:val="00B72385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0AA"/>
    <w:rsid w:val="00BD1E38"/>
    <w:rsid w:val="00BD5761"/>
    <w:rsid w:val="00BD7F16"/>
    <w:rsid w:val="00BE39EA"/>
    <w:rsid w:val="00BF1F97"/>
    <w:rsid w:val="00BF74B8"/>
    <w:rsid w:val="00C01D24"/>
    <w:rsid w:val="00C033D2"/>
    <w:rsid w:val="00C22F07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16E25"/>
    <w:rsid w:val="00D221FC"/>
    <w:rsid w:val="00D344BB"/>
    <w:rsid w:val="00D35956"/>
    <w:rsid w:val="00D37CA1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A36C7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11199"/>
    <w:rsid w:val="00E1133B"/>
    <w:rsid w:val="00E13AFB"/>
    <w:rsid w:val="00E50151"/>
    <w:rsid w:val="00E523CF"/>
    <w:rsid w:val="00E54133"/>
    <w:rsid w:val="00E55A5C"/>
    <w:rsid w:val="00E5786B"/>
    <w:rsid w:val="00E61FA9"/>
    <w:rsid w:val="00E651B1"/>
    <w:rsid w:val="00E750D5"/>
    <w:rsid w:val="00E864A3"/>
    <w:rsid w:val="00E8758E"/>
    <w:rsid w:val="00E87798"/>
    <w:rsid w:val="00E96FDB"/>
    <w:rsid w:val="00EA06B6"/>
    <w:rsid w:val="00EA19C0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0640"/>
    <w:rsid w:val="00EE2939"/>
    <w:rsid w:val="00EE2B66"/>
    <w:rsid w:val="00EF3BBC"/>
    <w:rsid w:val="00EF416E"/>
    <w:rsid w:val="00EF566D"/>
    <w:rsid w:val="00F01032"/>
    <w:rsid w:val="00F2660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77292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35E9"/>
    <w:rsid w:val="00FE4E4C"/>
    <w:rsid w:val="00FE4F67"/>
    <w:rsid w:val="00FE56C6"/>
    <w:rsid w:val="00FE7AFC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228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A32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32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32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32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32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4A3280"/>
    <w:rPr>
      <w:rFonts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A32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32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32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32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32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4A3280"/>
    <w:rPr>
      <w:rFonts w:ascii="Calibri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3676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0246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</izvorni_sadrzaj>
    <derivirana_varijabla naziv="DomainObject.Predmet.Broj_1">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St-215/2017</izvorni_sadrzaj>
    <derivirana_varijabla naziv="DomainObject.Predmet.OznakaBroj_1">St-215/2017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JOTA 77 d.o.o. za trgovinu i usluge</izvorni_sadrzaj>
    <derivirana_varijabla naziv="DomainObject.Predmet.ProtustrankaFormated_1">  JOTA 77 d.o.o. za trgovinu i usluge</derivirana_varijabla>
  </DomainObject.Predmet.ProtustrankaFormated>
  <DomainObject.Predmet.ProtustrankaFormatedOIB>
    <izvorni_sadrzaj>  JOTA 77 d.o.o. za trgovinu i usluge, OIB 08075967039</izvorni_sadrzaj>
    <derivirana_varijabla naziv="DomainObject.Predmet.ProtustrankaFormatedOIB_1">  JOTA 77 d.o.o. za trgovinu i usluge, OIB 08075967039</derivirana_varijabla>
  </DomainObject.Predmet.ProtustrankaFormatedOIB>
  <DomainObject.Predmet.ProtustrankaFormatedWithAdress>
    <izvorni_sadrzaj> JOTA 77 d.o.o. za trgovinu i usluge, Dinarska 8, 23000 Zadar</izvorni_sadrzaj>
    <derivirana_varijabla naziv="DomainObject.Predmet.ProtustrankaFormatedWithAdress_1"> JOTA 77 d.o.o. za trgovinu i usluge, Dinarska 8, 23000 Zadar</derivirana_varijabla>
  </DomainObject.Predmet.ProtustrankaFormatedWithAdress>
  <DomainObject.Predmet.ProtustrankaFormatedWithAdressOIB>
    <izvorni_sadrzaj> JOTA 77 d.o.o. za trgovinu i usluge, OIB 08075967039, Dinarska 8, 23000 Zadar</izvorni_sadrzaj>
    <derivirana_varijabla naziv="DomainObject.Predmet.ProtustrankaFormatedWithAdressOIB_1"> JOTA 77 d.o.o. za trgovinu i usluge, OIB 08075967039, Dinarska 8, 23000 Zadar</derivirana_varijabla>
  </DomainObject.Predmet.ProtustrankaFormatedWithAdressOIB>
  <DomainObject.Predmet.ProtustrankaWithAdress>
    <izvorni_sadrzaj>JOTA 77 d.o.o. za trgovinu i usluge Dinarska 8, 23000 Zadar</izvorni_sadrzaj>
    <derivirana_varijabla naziv="DomainObject.Predmet.ProtustrankaWithAdress_1">JOTA 77 d.o.o. za trgovinu i usluge Dinarska 8, 23000 Zadar</derivirana_varijabla>
  </DomainObject.Predmet.ProtustrankaWithAdress>
  <DomainObject.Predmet.ProtustrankaWithAdressOIB>
    <izvorni_sadrzaj>JOTA 77 d.o.o. za trgovinu i usluge, OIB 08075967039, Dinarska 8, 23000 Zadar</izvorni_sadrzaj>
    <derivirana_varijabla naziv="DomainObject.Predmet.ProtustrankaWithAdressOIB_1">JOTA 77 d.o.o. za trgovinu i usluge, OIB 08075967039, Dinarska 8, 23000 Zadar</derivirana_varijabla>
  </DomainObject.Predmet.ProtustrankaWithAdressOIB>
  <DomainObject.Predmet.ProtustrankaNazivFormated>
    <izvorni_sadrzaj>JOTA 77 d.o.o. za trgovinu i usluge</izvorni_sadrzaj>
    <derivirana_varijabla naziv="DomainObject.Predmet.ProtustrankaNazivFormated_1">JOTA 77 d.o.o. za trgovinu i usluge</derivirana_varijabla>
  </DomainObject.Predmet.ProtustrankaNazivFormated>
  <DomainObject.Predmet.ProtustrankaNazivFormatedOIB>
    <izvorni_sadrzaj>JOTA 77 d.o.o. za trgovinu i usluge, OIB 08075967039</izvorni_sadrzaj>
    <derivirana_varijabla naziv="DomainObject.Predmet.ProtustrankaNazivFormatedOIB_1">JOTA 77 d.o.o. za trgovinu i usluge, OIB 08075967039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JOTA 77 d.o.o. za trgovinu i usluge</item>
    </izvorni_sadrzaj>
    <derivirana_varijabla naziv="DomainObject.Predmet.ProtuStrankaListFormated_1">
      <item>JOTA 77 d.o.o. za trgovinu i usluge</item>
    </derivirana_varijabla>
  </DomainObject.Predmet.ProtuStrankaListFormated>
  <DomainObject.Predmet.ProtuStrankaListFormatedOIB>
    <izvorni_sadrzaj>
      <item>JOTA 77 d.o.o. za trgovinu i usluge, OIB 08075967039</item>
    </izvorni_sadrzaj>
    <derivirana_varijabla naziv="DomainObject.Predmet.ProtuStrankaListFormatedOIB_1">
      <item>JOTA 77 d.o.o. za trgovinu i usluge, OIB 08075967039</item>
    </derivirana_varijabla>
  </DomainObject.Predmet.ProtuStrankaListFormatedOIB>
  <DomainObject.Predmet.ProtuStrankaListFormatedWithAdress>
    <izvorni_sadrzaj>
      <item>JOTA 77 d.o.o. za trgovinu i usluge, Dinarska 8, 23000 Zadar</item>
    </izvorni_sadrzaj>
    <derivirana_varijabla naziv="DomainObject.Predmet.ProtuStrankaListFormatedWithAdress_1">
      <item>JOTA 77 d.o.o. za trgovinu i usluge, Dinarska 8, 23000 Zadar</item>
    </derivirana_varijabla>
  </DomainObject.Predmet.ProtuStrankaListFormatedWithAdress>
  <DomainObject.Predmet.ProtuStrankaListFormatedWithAdressOIB>
    <izvorni_sadrzaj>
      <item>JOTA 77 d.o.o. za trgovinu i usluge, OIB 08075967039, Dinarska 8, 23000 Zadar</item>
    </izvorni_sadrzaj>
    <derivirana_varijabla naziv="DomainObject.Predmet.ProtuStrankaListFormatedWithAdressOIB_1">
      <item>JOTA 77 d.o.o. za trgovinu i usluge, OIB 08075967039, Dinarska 8, 23000 Zadar</item>
    </derivirana_varijabla>
  </DomainObject.Predmet.ProtuStrankaListFormatedWithAdressOIB>
  <DomainObject.Predmet.ProtuStrankaListNazivFormated>
    <izvorni_sadrzaj>
      <item>JOTA 77 d.o.o. za trgovinu i usluge</item>
    </izvorni_sadrzaj>
    <derivirana_varijabla naziv="DomainObject.Predmet.ProtuStrankaListNazivFormated_1">
      <item>JOTA 77 d.o.o. za trgovinu i usluge</item>
    </derivirana_varijabla>
  </DomainObject.Predmet.ProtuStrankaListNazivFormated>
  <DomainObject.Predmet.ProtuStrankaListNazivFormatedOIB>
    <izvorni_sadrzaj>
      <item>JOTA 77 d.o.o. za trgovinu i usluge, OIB 08075967039</item>
    </izvorni_sadrzaj>
    <derivirana_varijabla naziv="DomainObject.Predmet.ProtuStrankaListNazivFormatedOIB_1">
      <item>JOTA 77 d.o.o. za trgovinu i usluge, OIB 08075967039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JOTA 77 d.o.o. za trgovinu i usluge</izvorni_sadrzaj>
    <derivirana_varijabla naziv="DomainObject.Predmet.ProtustrankaIDrugi_1">JOTA 77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JOTA 77 d.o.o. za trgovinu i usluge, OIB 08075967039, Dinarska 8, 23000 Zadar</izvorni_sadrzaj>
    <derivirana_varijabla naziv="DomainObject.Predmet.ProtustrankaIDrugiAdressOIB_1">JOTA 77 d.o.o. za trgovinu i usluge, OIB 08075967039, Dinarska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JOTA 77 d.o.o. za trgovinu i usluge</item>
    </izvorni_sadrzaj>
    <derivirana_varijabla naziv="DomainObject.Predmet.SudioniciListNaziv_1">
      <item>FINA</item>
      <item>JOTA 77 d.o.o. za trgovinu i usluge</item>
    </derivirana_varijabla>
  </DomainObject.Predmet.SudioniciListNaziv>
  <DomainObject.Predmet.SudioniciListAdressOIB>
    <izvorni_sadrzaj>
      <item>FINA, OIB 85821130368</item>
      <item>JOTA 77 d.o.o. za trgovinu i usluge, OIB 08075967039, Dinarska 8,23000 Zadar</item>
    </izvorni_sadrzaj>
    <derivirana_varijabla naziv="DomainObject.Predmet.SudioniciListAdressOIB_1">
      <item>FINA, OIB 85821130368</item>
      <item>JOTA 77 d.o.o. za trgovinu i usluge, OIB 08075967039, Dinarska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08075967039</item>
    </izvorni_sadrzaj>
    <derivirana_varijabla naziv="DomainObject.Predmet.SudioniciListNazivOIB_1">
      <item>, OIB 85821130368</item>
      <item>, OIB 08075967039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3A4923-FB69-4B55-9E59-5E36E81061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869</properties:Words>
  <properties:Characters>4670</properties:Characters>
  <properties:Lines>102</properties:Lines>
  <properties:Paragraphs>38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2017-11-11T18:25:00Z</dcterms:created>
  <dc:creator>Administrator</dc:creator>
  <cp:lastModifiedBy>Marijana Žuža</cp:lastModifiedBy>
  <cp:lastPrinted>2017-11-13T08:43:00Z</cp:lastPrinted>
  <dcterms:modified xmlns:xsi="http://www.w3.org/2001/XMLSchema-instance" xsi:type="dcterms:W3CDTF">2017-11-13T09:24:00Z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